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11CCB5" w14:textId="4F84D026" w:rsidR="00522304" w:rsidRPr="00B57097" w:rsidRDefault="00522304" w:rsidP="00B57097">
      <w:pPr>
        <w:pStyle w:val="MDPI11articletype"/>
      </w:pPr>
      <w:r w:rsidRPr="00B57097">
        <w:t>Article</w:t>
      </w:r>
    </w:p>
    <w:p w14:paraId="12E703C3" w14:textId="466F7954" w:rsidR="00522304" w:rsidRPr="00B57097" w:rsidRDefault="007A6C49" w:rsidP="00B57097">
      <w:pPr>
        <w:pStyle w:val="MDPI12title"/>
      </w:pPr>
      <w:r w:rsidRPr="00B57097">
        <w:t xml:space="preserve">Treatment </w:t>
      </w:r>
      <w:r w:rsidR="00A55502">
        <w:t xml:space="preserve">Access </w:t>
      </w:r>
      <w:r w:rsidRPr="00B57097">
        <w:t>Barriers in Binge Eating Disorder</w:t>
      </w:r>
      <w:r w:rsidR="006A5E9A" w:rsidRPr="00B57097">
        <w:t>: A Cross-Sectional Mixed-Methods Study of Binge Eating Disorder Experts’ Opinions</w:t>
      </w:r>
    </w:p>
    <w:p w14:paraId="2ECA9DF6" w14:textId="750AFA5F" w:rsidR="007A6C49" w:rsidRPr="009C13EF" w:rsidRDefault="007A6C49" w:rsidP="00B57097">
      <w:pPr>
        <w:pStyle w:val="MDPI13authornames"/>
        <w:rPr>
          <w:lang w:eastAsia="zh-CN" w:bidi="ar-SA"/>
        </w:rPr>
      </w:pPr>
      <w:r>
        <w:t>Brenna Bray</w:t>
      </w:r>
      <w:r w:rsidR="0021091B">
        <w:t>,</w:t>
      </w:r>
      <w:r>
        <w:rPr>
          <w:vertAlign w:val="superscript"/>
        </w:rPr>
        <w:t>1</w:t>
      </w:r>
      <w:r w:rsidR="0021091B">
        <w:rPr>
          <w:vertAlign w:val="superscript"/>
        </w:rPr>
        <w:t>-4</w:t>
      </w:r>
      <w:r w:rsidRPr="00331633">
        <w:t>*</w:t>
      </w:r>
      <w:r>
        <w:t xml:space="preserve"> Amanda J. Shallcross</w:t>
      </w:r>
      <w:r w:rsidR="0021091B">
        <w:t>,</w:t>
      </w:r>
      <w:r w:rsidR="0021091B">
        <w:rPr>
          <w:vertAlign w:val="superscript"/>
        </w:rPr>
        <w:t>5</w:t>
      </w:r>
      <w:r>
        <w:t xml:space="preserve"> David A. Wiss,</w:t>
      </w:r>
      <w:r w:rsidR="0021091B">
        <w:rPr>
          <w:vertAlign w:val="superscript"/>
        </w:rPr>
        <w:t>6</w:t>
      </w:r>
      <w:r>
        <w:t xml:space="preserve"> Adam Sadowski,</w:t>
      </w:r>
      <w:r w:rsidR="0021091B">
        <w:rPr>
          <w:vertAlign w:val="superscript"/>
        </w:rPr>
        <w:t>7</w:t>
      </w:r>
      <w:r>
        <w:t xml:space="preserve"> </w:t>
      </w:r>
      <w:r w:rsidR="0021091B">
        <w:t>Barbara Kalu,</w:t>
      </w:r>
      <w:r w:rsidR="0021091B">
        <w:rPr>
          <w:vertAlign w:val="superscript"/>
        </w:rPr>
        <w:t>1,8</w:t>
      </w:r>
      <w:r w:rsidR="0021091B">
        <w:t xml:space="preserve"> </w:t>
      </w:r>
      <w:r>
        <w:t>Katherine Bray,</w:t>
      </w:r>
      <w:r w:rsidR="0021091B">
        <w:rPr>
          <w:vertAlign w:val="superscript"/>
        </w:rPr>
        <w:t>1,9</w:t>
      </w:r>
      <w:r>
        <w:t xml:space="preserve"> Chris Bray,</w:t>
      </w:r>
      <w:r w:rsidR="0021091B">
        <w:rPr>
          <w:vertAlign w:val="superscript"/>
        </w:rPr>
        <w:t>1,10</w:t>
      </w:r>
      <w:r>
        <w:t xml:space="preserve"> Heather Zwickey</w:t>
      </w:r>
      <w:r>
        <w:rPr>
          <w:vertAlign w:val="superscript"/>
        </w:rPr>
        <w:t>1,</w:t>
      </w:r>
      <w:r w:rsidR="0021091B">
        <w:rPr>
          <w:vertAlign w:val="superscript"/>
        </w:rPr>
        <w:t>11</w:t>
      </w:r>
    </w:p>
    <w:tbl>
      <w:tblPr>
        <w:tblpPr w:leftFromText="198" w:rightFromText="198" w:vertAnchor="page" w:horzAnchor="margin" w:tblpY="9954"/>
        <w:tblW w:w="2410" w:type="dxa"/>
        <w:tblLayout w:type="fixed"/>
        <w:tblCellMar>
          <w:left w:w="0" w:type="dxa"/>
          <w:right w:w="0" w:type="dxa"/>
        </w:tblCellMar>
        <w:tblLook w:val="04A0" w:firstRow="1" w:lastRow="0" w:firstColumn="1" w:lastColumn="0" w:noHBand="0" w:noVBand="1"/>
      </w:tblPr>
      <w:tblGrid>
        <w:gridCol w:w="2410"/>
      </w:tblGrid>
      <w:tr w:rsidR="00510707" w:rsidRPr="006331AD" w14:paraId="7F6DAEB7" w14:textId="77777777" w:rsidTr="00A0154E">
        <w:tc>
          <w:tcPr>
            <w:tcW w:w="2410" w:type="dxa"/>
            <w:shd w:val="clear" w:color="auto" w:fill="auto"/>
          </w:tcPr>
          <w:p w14:paraId="5727473D" w14:textId="60F48EEF" w:rsidR="00510707" w:rsidRPr="00183AB8" w:rsidRDefault="00510707" w:rsidP="00A0154E">
            <w:pPr>
              <w:pStyle w:val="MDPI61Citation"/>
              <w:spacing w:after="120" w:line="240" w:lineRule="exact"/>
            </w:pPr>
            <w:r w:rsidRPr="00183AB8">
              <w:rPr>
                <w:b/>
              </w:rPr>
              <w:t>Citation:</w:t>
            </w:r>
            <w:r w:rsidRPr="006331AD">
              <w:t xml:space="preserve"> </w:t>
            </w:r>
            <w:r w:rsidR="00532037">
              <w:t>Bray, B</w:t>
            </w:r>
            <w:r>
              <w:t xml:space="preserve">.; </w:t>
            </w:r>
            <w:r w:rsidR="007A6C49">
              <w:t xml:space="preserve">Shallcross, </w:t>
            </w:r>
            <w:r w:rsidR="009C13EF">
              <w:t xml:space="preserve">A; </w:t>
            </w:r>
            <w:r w:rsidR="007A6C49">
              <w:t xml:space="preserve">Wiss, </w:t>
            </w:r>
            <w:r w:rsidR="009C13EF">
              <w:t>D; …Zwickey, H</w:t>
            </w:r>
            <w:r>
              <w:t xml:space="preserve">. </w:t>
            </w:r>
            <w:r w:rsidR="009C13EF">
              <w:t xml:space="preserve">Treatment </w:t>
            </w:r>
            <w:r w:rsidR="00A55502">
              <w:t xml:space="preserve">Access </w:t>
            </w:r>
            <w:r w:rsidR="009C13EF">
              <w:t xml:space="preserve">Barriers in </w:t>
            </w:r>
            <w:r w:rsidR="00532037">
              <w:t>Binge E</w:t>
            </w:r>
            <w:r w:rsidR="00F741B3">
              <w:t>a</w:t>
            </w:r>
            <w:r w:rsidR="00532037">
              <w:t xml:space="preserve">ting </w:t>
            </w:r>
            <w:r w:rsidR="00F741B3">
              <w:t>Disorde</w:t>
            </w:r>
            <w:r w:rsidR="00A55502">
              <w:t>r</w:t>
            </w:r>
            <w:r w:rsidR="00F741B3">
              <w:t xml:space="preserve"> </w:t>
            </w:r>
            <w:r w:rsidR="00F741B3">
              <w:rPr>
                <w:i/>
              </w:rPr>
              <w:t xml:space="preserve">Int J. </w:t>
            </w:r>
            <w:r>
              <w:rPr>
                <w:i/>
              </w:rPr>
              <w:t xml:space="preserve">Environ. Res. Public Health </w:t>
            </w:r>
            <w:r>
              <w:rPr>
                <w:b/>
              </w:rPr>
              <w:t>202</w:t>
            </w:r>
            <w:r w:rsidR="00A55502">
              <w:rPr>
                <w:b/>
              </w:rPr>
              <w:t>5</w:t>
            </w:r>
            <w:r>
              <w:t>,</w:t>
            </w:r>
            <w:r>
              <w:rPr>
                <w:i/>
              </w:rPr>
              <w:t xml:space="preserve"> </w:t>
            </w:r>
            <w:r w:rsidR="009C13EF">
              <w:rPr>
                <w:i/>
              </w:rPr>
              <w:t>xx</w:t>
            </w:r>
            <w:r>
              <w:t>, x. https://doi.org/10.3390/xxxxx</w:t>
            </w:r>
          </w:p>
          <w:p w14:paraId="18E4D750" w14:textId="75B6479E" w:rsidR="00510707" w:rsidRDefault="00510707" w:rsidP="00A0154E">
            <w:pPr>
              <w:pStyle w:val="MDPI14history"/>
              <w:spacing w:before="120" w:after="120"/>
              <w:rPr>
                <w:rFonts w:ascii="SimSun" w:eastAsia="SimSun" w:hAnsi="SimSun" w:cs="SimSun"/>
                <w:lang w:eastAsia="zh-CN"/>
              </w:rPr>
            </w:pPr>
            <w:r>
              <w:t xml:space="preserve">Academic Editor: </w:t>
            </w:r>
            <w:r w:rsidR="009C13EF">
              <w:t>***</w:t>
            </w:r>
          </w:p>
          <w:p w14:paraId="1E24DDF9" w14:textId="202E8EED" w:rsidR="00510707" w:rsidRPr="00D30D71" w:rsidRDefault="00510707" w:rsidP="00A0154E">
            <w:pPr>
              <w:pStyle w:val="MDPI14history"/>
              <w:spacing w:before="120"/>
              <w:rPr>
                <w:rFonts w:ascii="SimSun" w:eastAsia="SimSun" w:hAnsi="SimSun" w:cs="SimSun"/>
              </w:rPr>
            </w:pPr>
            <w:r w:rsidRPr="00550626">
              <w:rPr>
                <w:szCs w:val="14"/>
              </w:rPr>
              <w:t xml:space="preserve">Received: </w:t>
            </w:r>
            <w:r w:rsidR="009C13EF">
              <w:rPr>
                <w:szCs w:val="14"/>
              </w:rPr>
              <w:t>***</w:t>
            </w:r>
          </w:p>
          <w:p w14:paraId="07645EFF" w14:textId="77777777" w:rsidR="00510707" w:rsidRPr="00550626" w:rsidRDefault="00510707" w:rsidP="00A0154E">
            <w:pPr>
              <w:pStyle w:val="MDPI14history"/>
              <w:rPr>
                <w:szCs w:val="14"/>
              </w:rPr>
            </w:pPr>
            <w:r w:rsidRPr="00550626">
              <w:rPr>
                <w:szCs w:val="14"/>
              </w:rPr>
              <w:t xml:space="preserve">Accepted: </w:t>
            </w:r>
            <w:r w:rsidRPr="00D945EC">
              <w:rPr>
                <w:szCs w:val="14"/>
              </w:rPr>
              <w:t>date</w:t>
            </w:r>
          </w:p>
          <w:p w14:paraId="309CFF54" w14:textId="77777777" w:rsidR="00510707" w:rsidRPr="00550626" w:rsidRDefault="00510707" w:rsidP="00A0154E">
            <w:pPr>
              <w:pStyle w:val="MDPI14history"/>
              <w:spacing w:after="120"/>
              <w:rPr>
                <w:szCs w:val="14"/>
              </w:rPr>
            </w:pPr>
            <w:r w:rsidRPr="00550626">
              <w:rPr>
                <w:szCs w:val="14"/>
              </w:rPr>
              <w:t xml:space="preserve">Published: </w:t>
            </w:r>
            <w:r w:rsidRPr="00D945EC">
              <w:rPr>
                <w:szCs w:val="14"/>
              </w:rPr>
              <w:t>date</w:t>
            </w:r>
          </w:p>
          <w:p w14:paraId="11FC172E" w14:textId="77777777" w:rsidR="00510707" w:rsidRPr="006331AD" w:rsidRDefault="00510707" w:rsidP="00A0154E">
            <w:pPr>
              <w:pStyle w:val="MDPI63Notes"/>
              <w:jc w:val="both"/>
            </w:pPr>
            <w:r w:rsidRPr="006331AD">
              <w:rPr>
                <w:b/>
              </w:rPr>
              <w:t>Publisher’s Note:</w:t>
            </w:r>
            <w:r w:rsidRPr="006331AD">
              <w:t xml:space="preserve"> MDPI stays neutral with regard to jurisdictional claims in published maps and institutional affiliations.</w:t>
            </w:r>
          </w:p>
          <w:p w14:paraId="0F11F523" w14:textId="77777777" w:rsidR="00510707" w:rsidRPr="006331AD" w:rsidRDefault="00510707" w:rsidP="00A0154E">
            <w:pPr>
              <w:adjustRightInd w:val="0"/>
              <w:snapToGrid w:val="0"/>
              <w:spacing w:before="120" w:line="240" w:lineRule="atLeast"/>
              <w:ind w:right="113"/>
              <w:rPr>
                <w:rFonts w:eastAsia="DengXian"/>
                <w:bCs/>
                <w:sz w:val="14"/>
                <w:szCs w:val="14"/>
                <w:lang w:bidi="en-US"/>
              </w:rPr>
            </w:pPr>
            <w:r w:rsidRPr="006331AD">
              <w:rPr>
                <w:rFonts w:eastAsia="DengXian"/>
                <w:noProof/>
              </w:rPr>
              <w:drawing>
                <wp:inline distT="0" distB="0" distL="0" distR="0" wp14:anchorId="5F94A038" wp14:editId="63D3727D">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3EF606BF" w14:textId="774A41A4" w:rsidR="00510707" w:rsidRPr="006331AD" w:rsidRDefault="00510707" w:rsidP="00A0154E">
            <w:pPr>
              <w:adjustRightInd w:val="0"/>
              <w:snapToGrid w:val="0"/>
              <w:spacing w:before="60" w:line="240" w:lineRule="atLeast"/>
              <w:ind w:right="113"/>
              <w:rPr>
                <w:rFonts w:eastAsia="DengXian"/>
                <w:bCs/>
                <w:sz w:val="14"/>
                <w:szCs w:val="14"/>
                <w:lang w:bidi="en-US"/>
              </w:rPr>
            </w:pPr>
            <w:r w:rsidRPr="006331AD">
              <w:rPr>
                <w:rFonts w:eastAsia="DengXian"/>
                <w:b/>
                <w:bCs/>
                <w:sz w:val="14"/>
                <w:szCs w:val="14"/>
                <w:lang w:bidi="en-US"/>
              </w:rPr>
              <w:t>Copyright:</w:t>
            </w:r>
            <w:r w:rsidRPr="006331AD">
              <w:rPr>
                <w:rFonts w:eastAsia="DengXian"/>
                <w:bCs/>
                <w:sz w:val="14"/>
                <w:szCs w:val="14"/>
                <w:lang w:bidi="en-US"/>
              </w:rPr>
              <w:t xml:space="preserve"> </w:t>
            </w:r>
            <w:r>
              <w:rPr>
                <w:rFonts w:eastAsia="DengXian"/>
                <w:bCs/>
                <w:sz w:val="14"/>
                <w:szCs w:val="14"/>
                <w:lang w:bidi="en-US"/>
              </w:rPr>
              <w:t>© 202</w:t>
            </w:r>
            <w:r w:rsidR="00A55502">
              <w:rPr>
                <w:rFonts w:eastAsia="DengXian"/>
                <w:bCs/>
                <w:sz w:val="14"/>
                <w:szCs w:val="14"/>
                <w:lang w:bidi="en-US"/>
              </w:rPr>
              <w:t>5</w:t>
            </w:r>
            <w:r w:rsidRPr="006331AD">
              <w:rPr>
                <w:rFonts w:eastAsia="DengXian"/>
                <w:bCs/>
                <w:sz w:val="14"/>
                <w:szCs w:val="14"/>
                <w:lang w:bidi="en-US"/>
              </w:rPr>
              <w:t xml:space="preserve"> </w:t>
            </w:r>
            <w:r>
              <w:rPr>
                <w:rFonts w:eastAsia="DengXian"/>
                <w:bCs/>
                <w:sz w:val="14"/>
                <w:szCs w:val="14"/>
                <w:lang w:bidi="en-US"/>
              </w:rPr>
              <w:t xml:space="preserve">by the authors. Submitted for possible open access publication under the terms and conditions of the Creative Commons </w:t>
            </w:r>
            <w:r w:rsidRPr="006331AD">
              <w:rPr>
                <w:rFonts w:eastAsia="DengXian"/>
                <w:bCs/>
                <w:sz w:val="14"/>
                <w:szCs w:val="14"/>
                <w:lang w:bidi="en-US"/>
              </w:rPr>
              <w:t>Attribution (CC BY) license (</w:t>
            </w:r>
            <w:r>
              <w:rPr>
                <w:rFonts w:eastAsia="DengXian"/>
                <w:bCs/>
                <w:sz w:val="14"/>
                <w:szCs w:val="14"/>
                <w:lang w:bidi="en-US"/>
              </w:rPr>
              <w:t>https://</w:t>
            </w:r>
            <w:r w:rsidRPr="006331AD">
              <w:rPr>
                <w:rFonts w:eastAsia="DengXian"/>
                <w:bCs/>
                <w:sz w:val="14"/>
                <w:szCs w:val="14"/>
                <w:lang w:bidi="en-US"/>
              </w:rPr>
              <w:t>creativecommons.org/licenses/by/4.0/).</w:t>
            </w:r>
          </w:p>
        </w:tc>
      </w:tr>
    </w:tbl>
    <w:p w14:paraId="2AD66E8C" w14:textId="791DC794" w:rsidR="0021091B" w:rsidRDefault="0021091B" w:rsidP="00B57097">
      <w:pPr>
        <w:pStyle w:val="MDPI16affiliation"/>
      </w:pPr>
      <w:r>
        <w:t>1</w:t>
      </w:r>
      <w:r w:rsidRPr="00B57097">
        <w:tab/>
        <w:t xml:space="preserve">NourishED Research Foundation (NRFi), Boulder, CO, </w:t>
      </w:r>
      <w:r>
        <w:t xml:space="preserve">80305, </w:t>
      </w:r>
      <w:r w:rsidRPr="00B57097">
        <w:t>USA</w:t>
      </w:r>
      <w:r w:rsidRPr="00B57097">
        <w:t xml:space="preserve"> </w:t>
      </w:r>
    </w:p>
    <w:p w14:paraId="000DECCE" w14:textId="20A7EB3D" w:rsidR="0021091B" w:rsidRDefault="0021091B" w:rsidP="0021091B">
      <w:pPr>
        <w:pStyle w:val="MDPI16affiliation"/>
      </w:pPr>
      <w:r>
        <w:t>2</w:t>
      </w:r>
      <w:r w:rsidRPr="00B57097">
        <w:tab/>
      </w:r>
      <w:r>
        <w:t>Building Research Across Interdisciplinary Gaps (BRIDG) Program, National Centers for Complementary and Integrative Health (NCCIH), National Institute of Health (NIH), Bethesda, MD, 20892, USA</w:t>
      </w:r>
    </w:p>
    <w:p w14:paraId="3B4AF5F1" w14:textId="1E971ADB" w:rsidR="0021091B" w:rsidRPr="00B57097" w:rsidRDefault="0021091B" w:rsidP="0021091B">
      <w:pPr>
        <w:pStyle w:val="MDPI16affiliation"/>
      </w:pPr>
      <w:r>
        <w:t>3</w:t>
      </w:r>
      <w:r w:rsidRPr="00B57097">
        <w:tab/>
        <w:t>Helfgott Research Institute, National University of Natural Medicine, Portland, OR, 97201, USA</w:t>
      </w:r>
    </w:p>
    <w:p w14:paraId="74D05484" w14:textId="5582606A" w:rsidR="0021091B" w:rsidRPr="00B57097" w:rsidRDefault="0021091B" w:rsidP="0021091B">
      <w:pPr>
        <w:pStyle w:val="MDPI16affiliation"/>
      </w:pPr>
      <w:r>
        <w:t>4</w:t>
      </w:r>
      <w:r w:rsidRPr="00B57097">
        <w:tab/>
      </w:r>
      <w:r>
        <w:t>Graduate School, Clinical Research MS Program, National University of Natural Medicine, Portland, OR</w:t>
      </w:r>
    </w:p>
    <w:p w14:paraId="415FF0B8" w14:textId="2187BD43" w:rsidR="007A6C49" w:rsidRPr="00B57097" w:rsidRDefault="0021091B" w:rsidP="00B57097">
      <w:pPr>
        <w:pStyle w:val="MDPI16affiliation"/>
      </w:pPr>
      <w:r>
        <w:t>5</w:t>
      </w:r>
      <w:r w:rsidRPr="00B57097">
        <w:tab/>
      </w:r>
      <w:r w:rsidR="007A6C49" w:rsidRPr="00B57097">
        <w:t>Department of Wellness and Preventative Medicine, Cleveland Clinic, Cleveland, OH, USA</w:t>
      </w:r>
    </w:p>
    <w:p w14:paraId="4318E18D" w14:textId="75A3437C" w:rsidR="007A6C49" w:rsidRPr="007A6C49" w:rsidRDefault="0021091B" w:rsidP="00B57097">
      <w:pPr>
        <w:pStyle w:val="MDPI16affiliation"/>
      </w:pPr>
      <w:r>
        <w:t>6</w:t>
      </w:r>
      <w:r w:rsidR="007A6C49" w:rsidRPr="00B57097">
        <w:tab/>
      </w:r>
      <w:r w:rsidR="007A6C49" w:rsidRPr="007A6C49">
        <w:t>Department of Community Health Sciences, Fielding School of Public Health, University of California Los Angeles, Los Angeles, CA, USA</w:t>
      </w:r>
    </w:p>
    <w:p w14:paraId="4084D175" w14:textId="756147EE" w:rsidR="007A6C49" w:rsidRPr="00B57097" w:rsidRDefault="0021091B" w:rsidP="00B57097">
      <w:pPr>
        <w:pStyle w:val="MDPI16affiliation"/>
      </w:pPr>
      <w:r>
        <w:t>7</w:t>
      </w:r>
      <w:r w:rsidR="007A6C49" w:rsidRPr="00B57097">
        <w:tab/>
        <w:t>Community Health Centers, Burlington, VT, USA</w:t>
      </w:r>
    </w:p>
    <w:p w14:paraId="5F59BC18" w14:textId="2FDBAF73" w:rsidR="0021091B" w:rsidRDefault="0021091B" w:rsidP="00B57097">
      <w:pPr>
        <w:pStyle w:val="MDPI16affiliation"/>
      </w:pPr>
      <w:r>
        <w:t>8</w:t>
      </w:r>
      <w:r w:rsidRPr="00B57097">
        <w:tab/>
        <w:t xml:space="preserve">School of </w:t>
      </w:r>
      <w:r>
        <w:t>Education</w:t>
      </w:r>
      <w:r w:rsidRPr="00B57097">
        <w:t xml:space="preserve">, </w:t>
      </w:r>
      <w:r>
        <w:t>Clinical Mental Health Counseling MS Program, Johns Hopkins University</w:t>
      </w:r>
      <w:r w:rsidRPr="00B57097">
        <w:t xml:space="preserve">. </w:t>
      </w:r>
      <w:r>
        <w:t>Baltimore, MD</w:t>
      </w:r>
      <w:r w:rsidRPr="00B57097">
        <w:t>, USA</w:t>
      </w:r>
      <w:r>
        <w:t xml:space="preserve"> </w:t>
      </w:r>
    </w:p>
    <w:p w14:paraId="241BA6E2" w14:textId="6334F804" w:rsidR="007A6C49" w:rsidRPr="00B57097" w:rsidRDefault="0021091B" w:rsidP="00B57097">
      <w:pPr>
        <w:pStyle w:val="MDPI16affiliation"/>
      </w:pPr>
      <w:r>
        <w:t>9</w:t>
      </w:r>
      <w:r w:rsidR="007A6C49" w:rsidRPr="00B57097">
        <w:tab/>
        <w:t xml:space="preserve">School of Nursing, </w:t>
      </w:r>
      <w:r w:rsidR="00460856">
        <w:t>Duke</w:t>
      </w:r>
      <w:r w:rsidR="007A6C49" w:rsidRPr="00B57097">
        <w:t xml:space="preserve"> University</w:t>
      </w:r>
      <w:r w:rsidR="00460856">
        <w:t>, Durham, NC, 27710, USA.</w:t>
      </w:r>
    </w:p>
    <w:p w14:paraId="512A08A1" w14:textId="6DC995B4" w:rsidR="00522304" w:rsidRPr="00B57097" w:rsidRDefault="0021091B" w:rsidP="00B57097">
      <w:pPr>
        <w:pStyle w:val="MDPI16affiliation"/>
      </w:pPr>
      <w:r>
        <w:t>10</w:t>
      </w:r>
      <w:r w:rsidR="007A6C49" w:rsidRPr="00B57097">
        <w:tab/>
      </w:r>
      <w:r w:rsidR="006A5E9A" w:rsidRPr="00B57097">
        <w:t>Amherst H. Wilder Foundation, Saint Paul, MN, 55104, USA</w:t>
      </w:r>
      <w:r w:rsidR="007A6C49" w:rsidRPr="00B57097">
        <w:t xml:space="preserve"> </w:t>
      </w:r>
    </w:p>
    <w:p w14:paraId="49CF416A" w14:textId="56EE6FAA" w:rsidR="007A6C49" w:rsidRPr="00B57097" w:rsidRDefault="0021091B" w:rsidP="00B57097">
      <w:pPr>
        <w:pStyle w:val="MDPI16affiliation"/>
        <w:rPr>
          <w:rStyle w:val="Hyperlink"/>
          <w:color w:val="000000"/>
          <w:u w:val="none"/>
        </w:rPr>
      </w:pPr>
      <w:r>
        <w:t>11</w:t>
      </w:r>
      <w:r w:rsidR="006A5E9A" w:rsidRPr="00B57097">
        <w:tab/>
      </w:r>
      <w:r w:rsidR="007A6C49" w:rsidRPr="00B57097">
        <w:t xml:space="preserve">Nutrition Department, National University of Natural Medicine, Portland, OR, USA; </w:t>
      </w:r>
      <w:hyperlink r:id="rId9" w:history="1">
        <w:r w:rsidR="007A6C49" w:rsidRPr="00B57097">
          <w:rPr>
            <w:rStyle w:val="Hyperlink"/>
            <w:color w:val="000000"/>
            <w:u w:val="none"/>
          </w:rPr>
          <w:t>hzwickey@nunm.edu</w:t>
        </w:r>
      </w:hyperlink>
    </w:p>
    <w:p w14:paraId="7E08DF2E" w14:textId="25AAC759" w:rsidR="006A5E9A" w:rsidRPr="00D945EC" w:rsidRDefault="006A5E9A" w:rsidP="00522304">
      <w:pPr>
        <w:pStyle w:val="MDPI16affiliation"/>
      </w:pPr>
    </w:p>
    <w:p w14:paraId="5499E3C0" w14:textId="33760981" w:rsidR="00522304" w:rsidRPr="00550626" w:rsidRDefault="00522304" w:rsidP="00522304">
      <w:pPr>
        <w:pStyle w:val="MDPI16affiliation"/>
      </w:pPr>
      <w:r w:rsidRPr="000946E3">
        <w:rPr>
          <w:b/>
        </w:rPr>
        <w:t>*</w:t>
      </w:r>
      <w:r w:rsidRPr="00D945EC">
        <w:tab/>
      </w:r>
      <w:r w:rsidR="006A5E9A" w:rsidRPr="00E57E25">
        <w:t xml:space="preserve">Correspondence: </w:t>
      </w:r>
      <w:hyperlink r:id="rId10" w:history="1">
        <w:r w:rsidR="00460856" w:rsidRPr="00DC5E91">
          <w:rPr>
            <w:rStyle w:val="Hyperlink"/>
          </w:rPr>
          <w:t>brenna@nourishedrfi.org</w:t>
        </w:r>
      </w:hyperlink>
      <w:r w:rsidR="006A5E9A" w:rsidRPr="00E57E25">
        <w:t>; Tel.: +1 206-819-9647</w:t>
      </w:r>
    </w:p>
    <w:p w14:paraId="3EEC0C75" w14:textId="5C9E799E" w:rsidR="00532037" w:rsidRPr="00152BC4" w:rsidRDefault="00522304" w:rsidP="00152BC4">
      <w:pPr>
        <w:pStyle w:val="MDPI17abstract"/>
        <w:rPr>
          <w:highlight w:val="yellow"/>
        </w:rPr>
      </w:pPr>
      <w:r w:rsidRPr="00550626">
        <w:rPr>
          <w:b/>
          <w:szCs w:val="18"/>
        </w:rPr>
        <w:t xml:space="preserve">Abstract: </w:t>
      </w:r>
      <w:r w:rsidR="009C13EF" w:rsidRPr="009C13EF">
        <w:t xml:space="preserve">Binge Eating Disorder (BED) has high lifetime prevalence rates (4.5–31%) and low treatment success rates </w:t>
      </w:r>
      <w:r w:rsidR="009C13EF" w:rsidRPr="009C13EF">
        <w:rPr>
          <w:rFonts w:eastAsiaTheme="minorHAnsi"/>
        </w:rPr>
        <w:t>(38.3–43.6%)</w:t>
      </w:r>
      <w:r w:rsidR="009C13EF" w:rsidRPr="009C13EF">
        <w:t>. Moreover, ~95% of individuals who meet DSM criteria for BED never receive a formal diagnosis, 67% do not perceive the need for treatment, and ~55–85% never receive or pursue standard treatment. This mixed-methods cross-sectional study collected information from 14 expert BED researchers and clinicians</w:t>
      </w:r>
      <w:r w:rsidR="009C13EF" w:rsidRPr="009C13EF" w:rsidDel="009008A7">
        <w:t xml:space="preserve"> </w:t>
      </w:r>
      <w:r w:rsidR="009C13EF" w:rsidRPr="009C13EF">
        <w:t>about barriers to accessing BED treatment. Experts were identified based on federal funding, PubMed-indexed publications, practice in the field, leadership in professional societies, and/or popular press distinction. Semi-structured interviews were anonymously recorded and analyzed by ≥2 investigators using reflexive thematic analysis and quantification.</w:t>
      </w:r>
      <w:r w:rsidR="009C13EF" w:rsidRPr="00B57097">
        <w:t xml:space="preserve"> </w:t>
      </w:r>
      <w:r w:rsidR="00961A22">
        <w:t>Nine p</w:t>
      </w:r>
      <w:r w:rsidR="009C13EF" w:rsidRPr="009C13EF">
        <w:t>articipants</w:t>
      </w:r>
      <w:r w:rsidR="00961A22">
        <w:t xml:space="preserve"> (64%)</w:t>
      </w:r>
      <w:r w:rsidR="009C13EF" w:rsidRPr="009C13EF">
        <w:t xml:space="preserve"> spontaneously described </w:t>
      </w:r>
      <w:r w:rsidR="00BF4240">
        <w:t>1</w:t>
      </w:r>
      <w:r w:rsidR="00294B20">
        <w:t>1</w:t>
      </w:r>
      <w:r w:rsidR="009C13EF" w:rsidRPr="009C13EF">
        <w:t xml:space="preserve"> </w:t>
      </w:r>
      <w:r w:rsidR="009C13EF" w:rsidRPr="00152BC4">
        <w:t xml:space="preserve">treatment barriers, including </w:t>
      </w:r>
      <w:r w:rsidR="00961A22" w:rsidRPr="00152BC4">
        <w:t xml:space="preserve">(1) </w:t>
      </w:r>
      <w:r w:rsidR="00152BC4" w:rsidRPr="00152BC4">
        <w:t xml:space="preserve">stigmatization (from healthcare providers as well as internalized and systemic/sociocultural stigmatization); (2) healthcare inequity, avoidance, and under-use; (3) treatment costs and insurance coverage; (4) lack of education and awareness about </w:t>
      </w:r>
      <w:r w:rsidR="00961A22" w:rsidRPr="00152BC4">
        <w:t xml:space="preserve">BED </w:t>
      </w:r>
      <w:r w:rsidR="00A55502" w:rsidRPr="00152BC4">
        <w:t xml:space="preserve">(a) </w:t>
      </w:r>
      <w:r w:rsidR="00961A22" w:rsidRPr="00152BC4">
        <w:t xml:space="preserve">prevalence, </w:t>
      </w:r>
      <w:r w:rsidR="00152BC4" w:rsidRPr="00152BC4">
        <w:t xml:space="preserve">(b) </w:t>
      </w:r>
      <w:r w:rsidR="00961A22" w:rsidRPr="00152BC4">
        <w:t xml:space="preserve">risk, </w:t>
      </w:r>
      <w:r w:rsidR="00152BC4" w:rsidRPr="00152BC4">
        <w:t xml:space="preserve">and </w:t>
      </w:r>
      <w:r w:rsidR="00961A22" w:rsidRPr="00152BC4">
        <w:t xml:space="preserve">severity, </w:t>
      </w:r>
      <w:r w:rsidR="00152BC4" w:rsidRPr="00152BC4">
        <w:t>(c) sociodemographic</w:t>
      </w:r>
      <w:r w:rsidR="00A55502">
        <w:t xml:space="preserve"> representation</w:t>
      </w:r>
      <w:r w:rsidR="00152BC4" w:rsidRPr="00152BC4">
        <w:t xml:space="preserve"> and </w:t>
      </w:r>
      <w:r w:rsidR="00961A22" w:rsidRPr="00152BC4">
        <w:t xml:space="preserve">who can have BED, </w:t>
      </w:r>
      <w:r w:rsidR="00152BC4" w:rsidRPr="00152BC4">
        <w:t xml:space="preserve">(d) </w:t>
      </w:r>
      <w:r w:rsidR="00961A22" w:rsidRPr="00152BC4">
        <w:t xml:space="preserve">diagnostic criteria and </w:t>
      </w:r>
      <w:r w:rsidR="00152BC4" w:rsidRPr="00152BC4">
        <w:t xml:space="preserve">(e) </w:t>
      </w:r>
      <w:r w:rsidR="00961A22" w:rsidRPr="00152BC4">
        <w:t>validity that impact individuals with BED, interpersonal relationships, healthcare providers</w:t>
      </w:r>
      <w:r w:rsidR="00152BC4" w:rsidRPr="00152BC4">
        <w:t>/</w:t>
      </w:r>
      <w:r w:rsidR="00961A22" w:rsidRPr="00152BC4">
        <w:t>systems</w:t>
      </w:r>
      <w:r w:rsidR="00152BC4" w:rsidRPr="00152BC4">
        <w:t xml:space="preserve"> (e.g., BED stigma, screening, diagnosis, and referrals)</w:t>
      </w:r>
      <w:r w:rsidR="00961A22" w:rsidRPr="00152BC4">
        <w:t>, and sociocultural environment</w:t>
      </w:r>
      <w:r w:rsidR="00961A22" w:rsidRPr="00A55502">
        <w:t>s;</w:t>
      </w:r>
      <w:r w:rsidR="00152BC4">
        <w:t xml:space="preserve"> </w:t>
      </w:r>
      <w:r w:rsidR="00961A22" w:rsidRPr="00152BC4">
        <w:t>(5)</w:t>
      </w:r>
      <w:r w:rsidR="009C13EF" w:rsidRPr="00152BC4">
        <w:t xml:space="preserve"> insufficient provider screenings</w:t>
      </w:r>
      <w:r w:rsidR="00961A22" w:rsidRPr="00152BC4">
        <w:t xml:space="preserve">; </w:t>
      </w:r>
      <w:r w:rsidR="00152BC4" w:rsidRPr="00152BC4">
        <w:t xml:space="preserve">(6) prioritizing physical complications over underlying psychopathology; (7) insufficient resources for finding/coordinating care, including time and transportation; (8) ED provider and treatment center scarcity and waitlists; (9) treatment time; (10) facing and enduring discomfort and hardships associated with treatment; and (11) </w:t>
      </w:r>
      <w:r w:rsidR="00961A22" w:rsidRPr="00152BC4">
        <w:t>fear of letting go of the coping/eating behaviors</w:t>
      </w:r>
      <w:r w:rsidR="009C13EF" w:rsidRPr="00152BC4">
        <w:t xml:space="preserve">. </w:t>
      </w:r>
      <w:r w:rsidR="005B5390" w:rsidRPr="00152BC4">
        <w:rPr>
          <w:bCs/>
          <w:szCs w:val="18"/>
        </w:rPr>
        <w:t>S</w:t>
      </w:r>
      <w:r w:rsidR="00961A22" w:rsidRPr="00152BC4">
        <w:rPr>
          <w:bCs/>
          <w:szCs w:val="18"/>
        </w:rPr>
        <w:t xml:space="preserve">econdary </w:t>
      </w:r>
      <w:r w:rsidR="005B5390" w:rsidRPr="00152BC4">
        <w:rPr>
          <w:bCs/>
          <w:szCs w:val="18"/>
        </w:rPr>
        <w:t xml:space="preserve">reflexive </w:t>
      </w:r>
      <w:r w:rsidR="00961A22" w:rsidRPr="00152BC4">
        <w:rPr>
          <w:bCs/>
          <w:szCs w:val="18"/>
        </w:rPr>
        <w:t xml:space="preserve">thematic analysis yielded a conceptual </w:t>
      </w:r>
      <w:r w:rsidR="00EB225B" w:rsidRPr="00152BC4">
        <w:rPr>
          <w:bCs/>
          <w:szCs w:val="18"/>
        </w:rPr>
        <w:t xml:space="preserve">3x3 </w:t>
      </w:r>
      <w:r w:rsidR="00961A22" w:rsidRPr="00152BC4">
        <w:rPr>
          <w:bCs/>
          <w:szCs w:val="18"/>
        </w:rPr>
        <w:t>model that categorize</w:t>
      </w:r>
      <w:r w:rsidR="005B5390" w:rsidRPr="00152BC4">
        <w:rPr>
          <w:bCs/>
          <w:szCs w:val="18"/>
        </w:rPr>
        <w:t>s</w:t>
      </w:r>
      <w:r w:rsidR="00961A22" w:rsidRPr="00152BC4">
        <w:rPr>
          <w:bCs/>
          <w:szCs w:val="18"/>
        </w:rPr>
        <w:t xml:space="preserve"> barriers across two dimensions: </w:t>
      </w:r>
      <w:r w:rsidR="00152BC4" w:rsidRPr="00152BC4">
        <w:rPr>
          <w:bCs/>
          <w:szCs w:val="18"/>
        </w:rPr>
        <w:t>(1) s</w:t>
      </w:r>
      <w:r w:rsidR="00961A22" w:rsidRPr="00152BC4">
        <w:rPr>
          <w:bCs/>
          <w:szCs w:val="18"/>
        </w:rPr>
        <w:t>ource of the barrier</w:t>
      </w:r>
      <w:r w:rsidR="00961A22" w:rsidRPr="00961A22">
        <w:rPr>
          <w:bCs/>
          <w:szCs w:val="18"/>
        </w:rPr>
        <w:t xml:space="preserve"> and </w:t>
      </w:r>
      <w:r w:rsidR="00152BC4">
        <w:rPr>
          <w:bCs/>
          <w:szCs w:val="18"/>
        </w:rPr>
        <w:t>(2)</w:t>
      </w:r>
      <w:r w:rsidR="00961A22" w:rsidRPr="00961A22">
        <w:rPr>
          <w:bCs/>
          <w:szCs w:val="18"/>
        </w:rPr>
        <w:t xml:space="preserve"> stage in the treatment-access</w:t>
      </w:r>
      <w:r w:rsidR="00EB225B">
        <w:rPr>
          <w:bCs/>
          <w:szCs w:val="18"/>
        </w:rPr>
        <w:t>-</w:t>
      </w:r>
      <w:r w:rsidR="00961A22" w:rsidRPr="00961A22">
        <w:rPr>
          <w:bCs/>
          <w:szCs w:val="18"/>
        </w:rPr>
        <w:t>process</w:t>
      </w:r>
      <w:r w:rsidR="005B5390">
        <w:rPr>
          <w:bCs/>
          <w:szCs w:val="18"/>
        </w:rPr>
        <w:t xml:space="preserve"> the barrier impedes. </w:t>
      </w:r>
      <w:r w:rsidR="00152BC4">
        <w:rPr>
          <w:bCs/>
          <w:szCs w:val="18"/>
        </w:rPr>
        <w:t>B</w:t>
      </w:r>
      <w:r w:rsidR="005B5390">
        <w:rPr>
          <w:bCs/>
          <w:szCs w:val="18"/>
        </w:rPr>
        <w:t>arrier source</w:t>
      </w:r>
      <w:r w:rsidR="00EB225B">
        <w:rPr>
          <w:bCs/>
          <w:szCs w:val="18"/>
        </w:rPr>
        <w:t xml:space="preserve">s </w:t>
      </w:r>
      <w:r w:rsidR="00A55502">
        <w:rPr>
          <w:bCs/>
          <w:szCs w:val="18"/>
        </w:rPr>
        <w:t xml:space="preserve">were found to </w:t>
      </w:r>
      <w:r w:rsidR="00EB225B">
        <w:rPr>
          <w:bCs/>
          <w:szCs w:val="18"/>
        </w:rPr>
        <w:t>exist at</w:t>
      </w:r>
      <w:r w:rsidR="005B5390">
        <w:rPr>
          <w:bCs/>
          <w:szCs w:val="18"/>
        </w:rPr>
        <w:t>: (i) the individual/patient-level; (ii) the interpersonal/healthcare-provider</w:t>
      </w:r>
      <w:r w:rsidR="00A55502">
        <w:rPr>
          <w:bCs/>
          <w:szCs w:val="18"/>
        </w:rPr>
        <w:t>/system</w:t>
      </w:r>
      <w:r w:rsidR="005B5390">
        <w:rPr>
          <w:bCs/>
          <w:szCs w:val="18"/>
        </w:rPr>
        <w:t>-level; and (iii) the sociocultural</w:t>
      </w:r>
      <w:r w:rsidR="00A55502">
        <w:rPr>
          <w:bCs/>
          <w:szCs w:val="18"/>
        </w:rPr>
        <w:t xml:space="preserve"> environment</w:t>
      </w:r>
      <w:r w:rsidR="005B5390">
        <w:rPr>
          <w:bCs/>
          <w:szCs w:val="18"/>
        </w:rPr>
        <w:t xml:space="preserve">/systemic/systems-level. </w:t>
      </w:r>
      <w:r w:rsidR="00EB225B">
        <w:rPr>
          <w:bCs/>
          <w:szCs w:val="18"/>
        </w:rPr>
        <w:t>The</w:t>
      </w:r>
      <w:r w:rsidR="005B5390">
        <w:rPr>
          <w:bCs/>
          <w:szCs w:val="18"/>
        </w:rPr>
        <w:t xml:space="preserve"> </w:t>
      </w:r>
      <w:r w:rsidR="005B5390" w:rsidRPr="005B5390">
        <w:rPr>
          <w:bCs/>
          <w:szCs w:val="18"/>
        </w:rPr>
        <w:t>three discrete yet dependent stages</w:t>
      </w:r>
      <w:r w:rsidR="005B5390">
        <w:rPr>
          <w:bCs/>
          <w:szCs w:val="18"/>
        </w:rPr>
        <w:t xml:space="preserve"> that barriers can impede</w:t>
      </w:r>
      <w:r w:rsidR="00EB225B">
        <w:rPr>
          <w:bCs/>
          <w:szCs w:val="18"/>
        </w:rPr>
        <w:t xml:space="preserve"> are</w:t>
      </w:r>
      <w:r w:rsidR="005B5390">
        <w:rPr>
          <w:bCs/>
          <w:szCs w:val="18"/>
        </w:rPr>
        <w:t xml:space="preserve">: </w:t>
      </w:r>
      <w:r w:rsidR="00152BC4">
        <w:rPr>
          <w:bCs/>
          <w:szCs w:val="18"/>
        </w:rPr>
        <w:t xml:space="preserve">(i) </w:t>
      </w:r>
      <w:r w:rsidR="005B5390">
        <w:rPr>
          <w:bCs/>
          <w:szCs w:val="18"/>
        </w:rPr>
        <w:t xml:space="preserve">detection and identification; </w:t>
      </w:r>
      <w:r w:rsidR="00152BC4">
        <w:rPr>
          <w:bCs/>
          <w:szCs w:val="18"/>
        </w:rPr>
        <w:t xml:space="preserve">(ii) </w:t>
      </w:r>
      <w:r w:rsidR="005B5390">
        <w:rPr>
          <w:bCs/>
          <w:szCs w:val="18"/>
        </w:rPr>
        <w:t xml:space="preserve">treatment-seeking and planning; and </w:t>
      </w:r>
      <w:r w:rsidR="00152BC4">
        <w:rPr>
          <w:bCs/>
          <w:szCs w:val="18"/>
        </w:rPr>
        <w:t xml:space="preserve">(iii) </w:t>
      </w:r>
      <w:r w:rsidR="005B5390">
        <w:rPr>
          <w:bCs/>
          <w:szCs w:val="18"/>
        </w:rPr>
        <w:t>treatment a</w:t>
      </w:r>
      <w:r w:rsidR="005B5390" w:rsidRPr="005B5390">
        <w:rPr>
          <w:bCs/>
          <w:szCs w:val="18"/>
        </w:rPr>
        <w:t xml:space="preserve">ccess and </w:t>
      </w:r>
      <w:r w:rsidR="005B5390">
        <w:rPr>
          <w:bCs/>
          <w:szCs w:val="18"/>
        </w:rPr>
        <w:t>e</w:t>
      </w:r>
      <w:r w:rsidR="005B5390" w:rsidRPr="005B5390">
        <w:rPr>
          <w:bCs/>
          <w:szCs w:val="18"/>
        </w:rPr>
        <w:t>ngag</w:t>
      </w:r>
      <w:r w:rsidR="005B5390">
        <w:rPr>
          <w:bCs/>
          <w:szCs w:val="18"/>
        </w:rPr>
        <w:t>ement</w:t>
      </w:r>
      <w:r w:rsidR="005B5390" w:rsidRPr="005B5390">
        <w:rPr>
          <w:bCs/>
          <w:szCs w:val="18"/>
        </w:rPr>
        <w:t xml:space="preserve">. </w:t>
      </w:r>
      <w:r w:rsidR="00EB225B">
        <w:rPr>
          <w:bCs/>
          <w:szCs w:val="18"/>
        </w:rPr>
        <w:t xml:space="preserve">This </w:t>
      </w:r>
      <w:r w:rsidR="00C41272">
        <w:rPr>
          <w:bCs/>
          <w:szCs w:val="18"/>
        </w:rPr>
        <w:t>model</w:t>
      </w:r>
      <w:r w:rsidR="00C41272" w:rsidRPr="00C41272">
        <w:rPr>
          <w:bCs/>
          <w:szCs w:val="18"/>
        </w:rPr>
        <w:t xml:space="preserve"> can </w:t>
      </w:r>
      <w:r w:rsidR="00EB225B">
        <w:rPr>
          <w:bCs/>
          <w:szCs w:val="18"/>
        </w:rPr>
        <w:t>be used to identify</w:t>
      </w:r>
      <w:r w:rsidR="00C41272" w:rsidRPr="00C41272">
        <w:rPr>
          <w:bCs/>
          <w:szCs w:val="18"/>
        </w:rPr>
        <w:t xml:space="preserve"> individual, interpersonal, and systemic program</w:t>
      </w:r>
      <w:r w:rsidR="00152BC4">
        <w:rPr>
          <w:bCs/>
          <w:szCs w:val="18"/>
        </w:rPr>
        <w:t>-</w:t>
      </w:r>
      <w:r w:rsidR="00C41272" w:rsidRPr="00C41272">
        <w:rPr>
          <w:bCs/>
          <w:szCs w:val="18"/>
        </w:rPr>
        <w:t>, process</w:t>
      </w:r>
      <w:r w:rsidR="00152BC4">
        <w:rPr>
          <w:bCs/>
          <w:szCs w:val="18"/>
        </w:rPr>
        <w:t>-</w:t>
      </w:r>
      <w:r w:rsidR="00C41272" w:rsidRPr="00C41272">
        <w:rPr>
          <w:bCs/>
          <w:szCs w:val="18"/>
        </w:rPr>
        <w:t xml:space="preserve">, and policy needs </w:t>
      </w:r>
      <w:r w:rsidR="00C41272">
        <w:rPr>
          <w:bCs/>
          <w:szCs w:val="18"/>
        </w:rPr>
        <w:t xml:space="preserve">while also </w:t>
      </w:r>
      <w:r w:rsidR="00005C35">
        <w:rPr>
          <w:bCs/>
          <w:szCs w:val="18"/>
        </w:rPr>
        <w:t>illuminating</w:t>
      </w:r>
      <w:r w:rsidR="00C41272">
        <w:rPr>
          <w:bCs/>
          <w:szCs w:val="18"/>
        </w:rPr>
        <w:t xml:space="preserve"> how these </w:t>
      </w:r>
      <w:r w:rsidR="00EB225B">
        <w:rPr>
          <w:bCs/>
          <w:szCs w:val="18"/>
        </w:rPr>
        <w:t>needs</w:t>
      </w:r>
      <w:r w:rsidR="00C41272">
        <w:rPr>
          <w:bCs/>
          <w:szCs w:val="18"/>
        </w:rPr>
        <w:t xml:space="preserve"> interact with one another</w:t>
      </w:r>
      <w:r w:rsidR="00C41272" w:rsidRPr="00C41272">
        <w:rPr>
          <w:bCs/>
          <w:szCs w:val="18"/>
        </w:rPr>
        <w:t>.</w:t>
      </w:r>
      <w:r w:rsidR="00C41272">
        <w:rPr>
          <w:bCs/>
          <w:szCs w:val="18"/>
        </w:rPr>
        <w:t xml:space="preserve"> </w:t>
      </w:r>
      <w:r w:rsidR="00C41272" w:rsidRPr="00C41272">
        <w:rPr>
          <w:bCs/>
          <w:szCs w:val="18"/>
        </w:rPr>
        <w:t>The</w:t>
      </w:r>
      <w:r w:rsidR="00EB225B">
        <w:rPr>
          <w:bCs/>
          <w:szCs w:val="18"/>
        </w:rPr>
        <w:t xml:space="preserve"> </w:t>
      </w:r>
      <w:r w:rsidR="00EB225B">
        <w:rPr>
          <w:bCs/>
          <w:szCs w:val="18"/>
        </w:rPr>
        <w:lastRenderedPageBreak/>
        <w:t>model</w:t>
      </w:r>
      <w:r w:rsidR="00C41272" w:rsidRPr="00C41272">
        <w:rPr>
          <w:bCs/>
          <w:szCs w:val="18"/>
        </w:rPr>
        <w:t xml:space="preserve"> can also be used as a tool for conceptualizing possible solutions that </w:t>
      </w:r>
      <w:r w:rsidR="00C41272">
        <w:rPr>
          <w:bCs/>
          <w:szCs w:val="18"/>
        </w:rPr>
        <w:t xml:space="preserve">individuals, healthcare providers/systems, and </w:t>
      </w:r>
      <w:r w:rsidR="00C41272" w:rsidRPr="00C41272">
        <w:rPr>
          <w:bCs/>
          <w:szCs w:val="18"/>
        </w:rPr>
        <w:t xml:space="preserve">policy-makers can use to </w:t>
      </w:r>
      <w:r w:rsidR="00C41272">
        <w:rPr>
          <w:bCs/>
          <w:szCs w:val="18"/>
        </w:rPr>
        <w:t>improve</w:t>
      </w:r>
      <w:r w:rsidR="00C41272" w:rsidRPr="00C41272">
        <w:rPr>
          <w:bCs/>
          <w:szCs w:val="18"/>
        </w:rPr>
        <w:t xml:space="preserve"> BED identification and treatment </w:t>
      </w:r>
      <w:r w:rsidR="00005C35">
        <w:rPr>
          <w:bCs/>
          <w:szCs w:val="18"/>
        </w:rPr>
        <w:t>engagement</w:t>
      </w:r>
      <w:r w:rsidR="00C41272" w:rsidRPr="00C41272">
        <w:rPr>
          <w:bCs/>
          <w:szCs w:val="18"/>
        </w:rPr>
        <w:t xml:space="preserve">. </w:t>
      </w:r>
      <w:r w:rsidR="00005C35" w:rsidRPr="009C13EF">
        <w:t xml:space="preserve">Addressing BED treatment </w:t>
      </w:r>
      <w:r w:rsidR="00005C35">
        <w:t xml:space="preserve">barriers will </w:t>
      </w:r>
      <w:r w:rsidR="00005C35" w:rsidRPr="009C13EF">
        <w:t>require a collective effort from healthcare providers, policymakers, researchers</w:t>
      </w:r>
      <w:r w:rsidR="00EB225B">
        <w:t>, and social media influencers</w:t>
      </w:r>
      <w:r w:rsidR="00005C35" w:rsidRPr="009C13EF">
        <w:t>.</w:t>
      </w:r>
      <w:r w:rsidR="00005C35">
        <w:t xml:space="preserve"> This should include education and awareness campaigns</w:t>
      </w:r>
      <w:r w:rsidR="00005C35">
        <w:rPr>
          <w:bCs/>
          <w:szCs w:val="18"/>
        </w:rPr>
        <w:t xml:space="preserve"> on </w:t>
      </w:r>
      <w:r w:rsidR="009C13EF" w:rsidRPr="009C13EF">
        <w:t xml:space="preserve">BED prevalence, demographics, stigmatization, scalable treatment options </w:t>
      </w:r>
      <w:r w:rsidR="00005C35">
        <w:t xml:space="preserve">and </w:t>
      </w:r>
      <w:r w:rsidR="009C13EF" w:rsidRPr="009C13EF">
        <w:t>benefits</w:t>
      </w:r>
      <w:r w:rsidR="00005C35">
        <w:t xml:space="preserve"> that target individuals who experience BED, social and healthcare providers who serve them, and the environments BED occurs in. </w:t>
      </w:r>
      <w:r w:rsidR="009C13EF" w:rsidRPr="009C13EF">
        <w:t xml:space="preserve">Free, one-stop online </w:t>
      </w:r>
      <w:r w:rsidR="00005C35">
        <w:t xml:space="preserve">resource </w:t>
      </w:r>
      <w:r w:rsidR="009C13EF" w:rsidRPr="009C13EF">
        <w:t>platforms can streamline treatment-seeking and access</w:t>
      </w:r>
      <w:r w:rsidR="00A55502">
        <w:t>,</w:t>
      </w:r>
      <w:r w:rsidR="00005C35">
        <w:t xml:space="preserve"> overcoming many barriers</w:t>
      </w:r>
      <w:r w:rsidR="009C13EF" w:rsidRPr="009C13EF">
        <w:t xml:space="preserve">. Research funding is also needed to identify and test new treatment options that are: </w:t>
      </w:r>
      <w:r w:rsidR="00A55502">
        <w:t>(</w:t>
      </w:r>
      <w:r w:rsidR="009C13EF" w:rsidRPr="009C13EF">
        <w:t xml:space="preserve">a) free or low-cost; </w:t>
      </w:r>
      <w:r w:rsidR="00A55502">
        <w:t>(</w:t>
      </w:r>
      <w:r w:rsidR="009C13EF" w:rsidRPr="009C13EF">
        <w:t xml:space="preserve">b) community-based or accessible virtually; </w:t>
      </w:r>
      <w:r w:rsidR="00005C35">
        <w:t xml:space="preserve">and </w:t>
      </w:r>
      <w:r w:rsidR="00A55502">
        <w:t>(</w:t>
      </w:r>
      <w:r w:rsidR="009C13EF" w:rsidRPr="009C13EF">
        <w:t xml:space="preserve">c-d) </w:t>
      </w:r>
      <w:r w:rsidR="00005C35">
        <w:t>socio-</w:t>
      </w:r>
      <w:r w:rsidR="009C13EF" w:rsidRPr="009C13EF">
        <w:t xml:space="preserve">culturally and </w:t>
      </w:r>
      <w:r w:rsidR="00005C35">
        <w:t>socio-</w:t>
      </w:r>
      <w:r w:rsidR="009C13EF" w:rsidRPr="009C13EF">
        <w:t>demographically sensitive</w:t>
      </w:r>
      <w:r w:rsidR="00005C35">
        <w:t>,</w:t>
      </w:r>
      <w:r w:rsidR="009C13EF" w:rsidRPr="009C13EF">
        <w:t xml:space="preserve"> inclusive</w:t>
      </w:r>
      <w:r w:rsidR="00005C35">
        <w:t>, and responsive.</w:t>
      </w:r>
    </w:p>
    <w:p w14:paraId="1A4CB15C" w14:textId="57B20108" w:rsidR="009C13EF" w:rsidRPr="009C13EF" w:rsidRDefault="00522304" w:rsidP="009C13EF">
      <w:pPr>
        <w:pStyle w:val="MDPI18keywords"/>
        <w:rPr>
          <w:szCs w:val="18"/>
        </w:rPr>
      </w:pPr>
      <w:r w:rsidRPr="00550626">
        <w:rPr>
          <w:b/>
          <w:szCs w:val="18"/>
        </w:rPr>
        <w:t xml:space="preserve">Keywords: </w:t>
      </w:r>
      <w:r w:rsidR="009C13EF" w:rsidRPr="00B57097">
        <w:t>Binge eating; binge eating</w:t>
      </w:r>
      <w:r w:rsidR="00EB225B">
        <w:t xml:space="preserve"> disorder</w:t>
      </w:r>
      <w:r w:rsidR="009C13EF" w:rsidRPr="00B57097">
        <w:t>; eating disorder; eating disorder treatment; treatment barriers; treatment costs; stigmatization; health equity; screening and diagnosis; public policy</w:t>
      </w:r>
    </w:p>
    <w:p w14:paraId="6FE63B17" w14:textId="77777777" w:rsidR="00522304" w:rsidRPr="00550626" w:rsidRDefault="00522304" w:rsidP="00522304">
      <w:pPr>
        <w:pStyle w:val="MDPI19line"/>
      </w:pPr>
    </w:p>
    <w:p w14:paraId="5421337D" w14:textId="77777777" w:rsidR="00522304" w:rsidRPr="00E71E3B" w:rsidRDefault="00522304" w:rsidP="00E71E3B">
      <w:pPr>
        <w:pStyle w:val="MDPI21heading1"/>
      </w:pPr>
      <w:r w:rsidRPr="00E71E3B">
        <w:t>1. Introduction</w:t>
      </w:r>
    </w:p>
    <w:p w14:paraId="74A8546E" w14:textId="055D5854" w:rsidR="00837BB6" w:rsidRPr="00837BB6" w:rsidRDefault="00837BB6" w:rsidP="00E71E3B">
      <w:pPr>
        <w:pStyle w:val="MDPI32textnoindent"/>
        <w:rPr>
          <w:rFonts w:eastAsiaTheme="minorHAnsi"/>
        </w:rPr>
      </w:pPr>
      <w:r w:rsidRPr="00837BB6">
        <w:rPr>
          <w:rFonts w:eastAsiaTheme="minorHAnsi"/>
        </w:rPr>
        <w:t xml:space="preserve">Binge eating disorder (BED) is an autonomous DSM-V diagnosis characterized by episodes of rapidly consuming objectively large amounts of food due to loss of control while associated with distress, guilt, and shame, and occurring at least once per week for at least three months </w:t>
      </w:r>
      <w:r w:rsidRPr="00837BB6">
        <w:rPr>
          <w:rFonts w:eastAsiaTheme="minorHAnsi"/>
        </w:rPr>
        <w:fldChar w:fldCharType="begin"/>
      </w:r>
      <w:r w:rsidR="00CF3DBA">
        <w:rPr>
          <w:rFonts w:eastAsiaTheme="minorHAnsi"/>
        </w:rPr>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837BB6">
        <w:rPr>
          <w:rFonts w:eastAsiaTheme="minorHAnsi"/>
        </w:rPr>
        <w:fldChar w:fldCharType="separate"/>
      </w:r>
      <w:r w:rsidR="00CF3DBA">
        <w:rPr>
          <w:rFonts w:eastAsiaTheme="minorHAnsi"/>
          <w:noProof/>
        </w:rPr>
        <w:t>[1]</w:t>
      </w:r>
      <w:r w:rsidRPr="00837BB6">
        <w:rPr>
          <w:rFonts w:eastAsiaTheme="minorHAnsi"/>
        </w:rPr>
        <w:fldChar w:fldCharType="end"/>
      </w:r>
      <w:r w:rsidRPr="00837BB6">
        <w:rPr>
          <w:rFonts w:eastAsiaTheme="minorHAnsi"/>
        </w:rPr>
        <w:t>. The disorder is associated with high lifetime prevalence rates (e.g., 5–31% of U.S and global populations experienc</w:t>
      </w:r>
      <w:r w:rsidR="009832B9">
        <w:rPr>
          <w:rFonts w:eastAsiaTheme="minorHAnsi"/>
        </w:rPr>
        <w:t>e</w:t>
      </w:r>
      <w:r w:rsidRPr="00837BB6">
        <w:rPr>
          <w:rFonts w:eastAsiaTheme="minorHAnsi"/>
        </w:rPr>
        <w:t xml:space="preserve"> BED at some point in their lifetime)</w:t>
      </w:r>
      <w:r w:rsidRPr="00837BB6">
        <w:rPr>
          <w:rFonts w:eastAsiaTheme="minorHAnsi"/>
        </w:rPr>
        <w:fldChar w:fldCharType="begin">
          <w:fldData xml:space="preserve">PEVuZE5vdGU+PENpdGU+PEF1dGhvcj5IdWRzb248L0F1dGhvcj48WWVhcj4yMDA3PC9ZZWFyPjxS
ZWNOdW0+NDkwNzwvUmVjTnVtPjxEaXNwbGF5VGV4dD5bMiwgM108L0Rpc3BsYXlUZXh0PjxyZWNv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PEVuZE5vdGU+PENpdGU+PEF1dGhvcj5IdWRzb248L0F1dGhvcj48WWVhcj4yMDA3PC9ZZWFyPjxS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[2, 3]</w:t>
      </w:r>
      <w:r w:rsidRPr="00837BB6">
        <w:rPr>
          <w:rFonts w:eastAsiaTheme="minorHAnsi"/>
        </w:rPr>
        <w:fldChar w:fldCharType="end"/>
      </w:r>
      <w:r w:rsidRPr="00837BB6">
        <w:rPr>
          <w:rFonts w:eastAsiaTheme="minorHAnsi"/>
        </w:rPr>
        <w:t>. It is also associated with a complicated health sequelae (e.g., anxiety, depression, obesity, cardiovascular disease, diabetes, and low self-esteem) that significantly impair</w:t>
      </w:r>
      <w:r w:rsidR="009832B9">
        <w:rPr>
          <w:rFonts w:eastAsiaTheme="minorHAnsi"/>
        </w:rPr>
        <w:t>s</w:t>
      </w:r>
      <w:r w:rsidRPr="00837BB6">
        <w:rPr>
          <w:rFonts w:eastAsiaTheme="minorHAnsi"/>
        </w:rPr>
        <w:t xml:space="preserve"> quality of life </w:t>
      </w:r>
      <w:r w:rsidRPr="00837BB6">
        <w:rPr>
          <w:rFonts w:eastAsiaTheme="minorHAnsi"/>
        </w:rPr>
        <w:fldChar w:fldCharType="begin">
          <w:fldData xml:space="preserve">PEVuZE5vdGU+PENpdGU+PEF1dGhvcj5IdWRzb248L0F1dGhvcj48WWVhcj4yMDA3PC9ZZWFyPjxS
ZWNOdW0+NDkwNzwvUmVjTnVtPjxEaXNwbGF5VGV4dD5bMiwgNC04XTwvRGlzcGxheVRleHQ+PHJl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PEVuZE5vdGU+PENpdGU+PEF1dGhvcj5IdWRzb248L0F1dGhvcj48WWVhcj4yMDA3PC9ZZWFyPjxS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[2, 4-8]</w:t>
      </w:r>
      <w:r w:rsidRPr="00837BB6">
        <w:rPr>
          <w:rFonts w:eastAsiaTheme="minorHAnsi"/>
        </w:rPr>
        <w:fldChar w:fldCharType="end"/>
      </w:r>
      <w:r w:rsidRPr="00837BB6">
        <w:rPr>
          <w:rFonts w:eastAsiaTheme="minorHAnsi"/>
        </w:rPr>
        <w:t xml:space="preserve">. Standard of care interventions for BED include psychological interventions (e.g., cognitive behavioral therapy (CBT), CBT-self-help, interpersonal therapy, and psychodynamic therapies), medications (antidepressants, anticonvulsants, and anti-obesity/weight loss medications), nutritional counseling, and behavioral weight loss </w:t>
      </w:r>
      <w:r w:rsidRPr="00837BB6">
        <w:rPr>
          <w:rFonts w:eastAsiaTheme="minorHAnsi"/>
        </w:rPr>
        <w:fldChar w:fldCharType="begin"/>
      </w:r>
      <w:r w:rsidR="00CF3DBA">
        <w:rPr>
          <w:rFonts w:eastAsiaTheme="minorHAnsi"/>
        </w:rPr>
        <w:instrText xml:space="preserve"> ADDIN EN.CITE &lt;EndNote&gt;&lt;Cite&gt;&lt;Author&gt;Hilbert&lt;/Author&gt;&lt;Year&gt;2017&lt;/Year&gt;&lt;RecNum&gt;5945&lt;/RecNum&gt;&lt;DisplayText&gt;[9]&lt;/DisplayText&gt;&lt;record&gt;&lt;rec-number&gt;5945&lt;/rec-number&gt;&lt;foreign-keys&gt;&lt;key app="EN" db-id="vv2s9rd9przr9lew5tv52rwde9rard2t52rt" timestamp="1615163223"&gt;5945&lt;/key&gt;&lt;/foreign-keys&gt;&lt;ref-type name="Journal Article"&gt;17&lt;/ref-type&gt;&lt;contributors&gt;&lt;authors&gt;&lt;author&gt;Hilbert, Anja&lt;/author&gt;&lt;author&gt;Hoek, Hans W.&lt;/author&gt;&lt;author&gt;Schmidt, Ricarda&lt;/author&gt;&lt;/authors&gt;&lt;/contributors&gt;&lt;titles&gt;&lt;title&gt;Evidence-based clinical guidelines for eating disorders: international comparison&lt;/title&gt;&lt;secondary-title&gt;Current opinion in psychiatry&lt;/secondary-title&gt;&lt;alt-title&gt;Curr Opin Psychiatry&lt;/alt-title&gt;&lt;/titles&gt;&lt;periodical&gt;&lt;full-title&gt;Curr Opin Psychiatry&lt;/full-title&gt;&lt;abbr-1&gt;Current opinion in psychiatry&lt;/abbr-1&gt;&lt;/periodical&gt;&lt;alt-periodical&gt;&lt;full-title&gt;Curr Opin Psychiatry&lt;/full-title&gt;&lt;abbr-1&gt;Current opinion in psychiatry&lt;/abbr-1&gt;&lt;/alt-periodical&gt;&lt;pages&gt;423-437&lt;/pages&gt;&lt;volume&gt;30&lt;/volume&gt;&lt;number&gt;6&lt;/number&gt;&lt;keywords&gt;&lt;keyword&gt;Evidence-Based Medicine/methods&lt;/keyword&gt;&lt;keyword&gt;Feeding and Eating Disorders/psychology/*therapy&lt;/keyword&gt;&lt;keyword&gt;Humans&lt;/keyword&gt;&lt;keyword&gt;Internationality&lt;/keyword&gt;&lt;keyword&gt;Practice Guidelines as Topic&lt;/keyword&gt;&lt;/keywords&gt;&lt;dates&gt;&lt;year&gt;2017&lt;/year&gt;&lt;/dates&gt;&lt;publisher&gt;Lippincott Williams &amp;amp; Wilkins&lt;/publisher&gt;&lt;isbn&gt;1473-6578&amp;#xD;0951-7367&lt;/isbn&gt;&lt;accession-num&gt;28777107&lt;/accession-num&gt;&lt;urls&gt;&lt;related-urls&gt;&lt;url&gt;https://pubmed.ncbi.nlm.nih.gov/28777107&lt;/url&gt;&lt;url&gt;https://www.ncbi.nlm.nih.gov/pmc/articles/PMC5690314/&lt;/url&gt;&lt;/related-urls&gt;&lt;/urls&gt;&lt;electronic-resource-num&gt;10.1097/YCO.0000000000000360&lt;/electronic-resource-num&gt;&lt;remote-database-name&gt;PubMed&lt;/remote-database-name&gt;&lt;language&gt;eng&lt;/language&gt;&lt;/record&gt;&lt;/Cite&gt;&lt;/EndNote&gt;</w:instrText>
      </w:r>
      <w:r w:rsidRPr="00837BB6">
        <w:rPr>
          <w:rFonts w:eastAsiaTheme="minorHAnsi"/>
        </w:rPr>
        <w:fldChar w:fldCharType="separate"/>
      </w:r>
      <w:r w:rsidR="00CF3DBA">
        <w:rPr>
          <w:rFonts w:eastAsiaTheme="minorHAnsi"/>
          <w:noProof/>
        </w:rPr>
        <w:t>[9]</w:t>
      </w:r>
      <w:r w:rsidRPr="00837BB6">
        <w:rPr>
          <w:rFonts w:eastAsiaTheme="minorHAnsi"/>
        </w:rPr>
        <w:fldChar w:fldCharType="end"/>
      </w:r>
      <w:r w:rsidRPr="00837BB6">
        <w:rPr>
          <w:rFonts w:eastAsiaTheme="minorHAnsi"/>
        </w:rPr>
        <w:t xml:space="preserve">. A variety of additional evidence-based practices are gaining </w:t>
      </w:r>
      <w:r w:rsidR="009832B9">
        <w:rPr>
          <w:rFonts w:eastAsiaTheme="minorHAnsi"/>
        </w:rPr>
        <w:t>traction</w:t>
      </w:r>
      <w:r w:rsidRPr="00837BB6">
        <w:rPr>
          <w:rFonts w:eastAsiaTheme="minorHAnsi"/>
        </w:rPr>
        <w:t xml:space="preserve"> in the context of BED, including family-based therapy </w:t>
      </w:r>
      <w:r w:rsidR="00B50933" w:rsidRPr="00837BB6">
        <w:rPr>
          <w:rFonts w:eastAsiaTheme="minorHAnsi"/>
        </w:rPr>
        <w:t xml:space="preserve">(FBT) </w:t>
      </w:r>
      <w:r w:rsidRPr="00837BB6">
        <w:rPr>
          <w:rFonts w:eastAsiaTheme="minorHAnsi"/>
        </w:rPr>
        <w:t xml:space="preserve">and other psychodynamic therapies </w:t>
      </w:r>
      <w:r w:rsidR="00657501">
        <w:rPr>
          <w:rFonts w:eastAsiaTheme="minorHAnsi"/>
        </w:rPr>
        <w:t>with</w:t>
      </w:r>
      <w:r w:rsidRPr="00837BB6">
        <w:rPr>
          <w:rFonts w:eastAsiaTheme="minorHAnsi"/>
        </w:rPr>
        <w:t xml:space="preserve"> guideline support</w:t>
      </w:r>
      <w:r w:rsidR="00657501">
        <w:rPr>
          <w:rFonts w:eastAsiaTheme="minorHAnsi"/>
        </w:rPr>
        <w:t xml:space="preserve"> </w:t>
      </w:r>
      <w:r w:rsidRPr="00837BB6">
        <w:rPr>
          <w:rFonts w:eastAsiaTheme="minorHAnsi"/>
        </w:rPr>
        <w:fldChar w:fldCharType="begin">
          <w:fldData xml:space="preserve">PEVuZE5vdGU+PENpdGU+PEF1dGhvcj5IaWxiZXJ0PC9BdXRob3I+PFllYXI+MjAxNzwvWWVhcj48
UmVjTnVtPjU5NDU8L1JlY051bT48RGlzcGxheVRleHQ+WzksIDEwXTwvRGlzcGxheVRleHQ+PHJl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PEVuZE5vdGU+PENpdGU+PEF1dGhvcj5IaWxiZXJ0PC9BdXRob3I+PFllYXI+MjAxNzwvWWVhcj48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[9, 10]</w:t>
      </w:r>
      <w:r w:rsidRPr="00837BB6">
        <w:rPr>
          <w:rFonts w:eastAsiaTheme="minorHAnsi"/>
        </w:rPr>
        <w:fldChar w:fldCharType="end"/>
      </w:r>
      <w:r w:rsidRPr="00837BB6">
        <w:rPr>
          <w:rFonts w:eastAsiaTheme="minorHAnsi"/>
        </w:rPr>
        <w:t xml:space="preserve"> as well as humanistic therapy</w:t>
      </w:r>
      <w:r w:rsidR="009832B9">
        <w:rPr>
          <w:rFonts w:eastAsiaTheme="minorHAnsi"/>
        </w:rPr>
        <w:t xml:space="preserve"> </w:t>
      </w:r>
      <w:r w:rsidRPr="00837BB6">
        <w:rPr>
          <w:rFonts w:eastAsiaTheme="minorHAnsi"/>
        </w:rPr>
        <w:fldChar w:fldCharType="begin">
          <w:fldData xml:space="preserve">PEVuZE5vdGU+PENpdGU+PEF1dGhvcj5IaWxiZXJ0PC9BdXRob3I+PFllYXI+MjAxOTwvWWVhcj48
UmVjTnVtPjU2MDc8L1JlY051bT48RGlzcGxheVRleHQ+WzEwXTwvRGlzcGxheVRleHQ+PHJlY29y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PEVuZE5vdGU+PENpdGU+PEF1dGhvcj5IaWxiZXJ0PC9BdXRob3I+PFllYXI+MjAxOTwvWWVhcj48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b2d5PC9hYmJyLTE+PC9wZXJpb2RpY2FsPjxwYWdlcz45MS0xMDU8L3BhZ2VzPjx2b2x1bWU+ODc8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[10]</w:t>
      </w:r>
      <w:r w:rsidRPr="00837BB6">
        <w:rPr>
          <w:rFonts w:eastAsiaTheme="minorHAnsi"/>
        </w:rPr>
        <w:fldChar w:fldCharType="end"/>
      </w:r>
      <w:r w:rsidR="009832B9">
        <w:rPr>
          <w:rFonts w:eastAsiaTheme="minorHAnsi"/>
        </w:rPr>
        <w:t>,</w:t>
      </w:r>
      <w:r w:rsidRPr="00837BB6">
        <w:rPr>
          <w:rFonts w:eastAsiaTheme="minorHAnsi"/>
        </w:rPr>
        <w:t xml:space="preserve"> dialectical behavioral therapy (DBT), and DBT guided self-help </w:t>
      </w:r>
      <w:r w:rsidRPr="00837BB6">
        <w:rPr>
          <w:rFonts w:eastAsiaTheme="minorHAnsi"/>
        </w:rPr>
        <w:fldChar w:fldCharType="begin">
          <w:fldData xml:space="preserve">PEVuZE5vdGU+PENpdGU+PEF1dGhvcj5LZW5ueTwvQXV0aG9yPjxZZWFyPjIwMjA8L1llYXI+PFJl
Y051bT44ODg5PC9SZWNOdW0+PERpc3BsYXlUZXh0PlsxMSwgMTJdPC9EaXNwbGF5VGV4dD48cmVj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PEVuZE5vdGU+PENpdGU+PEF1dGhvcj5LZW5ueTwvQXV0aG9yPjxZZWFyPjIwMjA8L1llYXI+PFJl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[11, 12]</w:t>
      </w:r>
      <w:r w:rsidRPr="00837BB6">
        <w:rPr>
          <w:rFonts w:eastAsiaTheme="minorHAnsi"/>
        </w:rPr>
        <w:fldChar w:fldCharType="end"/>
      </w:r>
      <w:r w:rsidRPr="00837BB6">
        <w:rPr>
          <w:rFonts w:eastAsiaTheme="minorHAnsi"/>
        </w:rPr>
        <w:t xml:space="preserve">. All of these interventions have low treatment success rates (38.3–43.6% </w:t>
      </w:r>
      <w:r w:rsidRPr="00837BB6">
        <w:rPr>
          <w:rFonts w:eastAsiaTheme="minorHAnsi"/>
        </w:rPr>
        <w:fldChar w:fldCharType="begin">
          <w:fldData xml:space="preserve">PEVuZE5vdGU+PENpdGU+PEF1dGhvcj5LZXNzbGVyPC9BdXRob3I+PFllYXI+MjAxMzwvWWVhcj48
UmVjTnVtPjQ5MDg8L1JlY051bT48RGlzcGxheVRleHQ+WzIsIDRdPC9EaXNwbGF5VGV4dD48cmVj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PEVuZE5vdGU+PENpdGU+PEF1dGhvcj5LZXNzbGVyPC9BdXRob3I+PFllYXI+MjAxMzwvWWVhcj48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[2, 4]</w:t>
      </w:r>
      <w:r w:rsidRPr="00837BB6">
        <w:rPr>
          <w:rFonts w:eastAsiaTheme="minorHAnsi"/>
        </w:rPr>
        <w:fldChar w:fldCharType="end"/>
      </w:r>
      <w:r w:rsidRPr="00837BB6">
        <w:rPr>
          <w:rFonts w:eastAsiaTheme="minorHAnsi"/>
        </w:rPr>
        <w:t xml:space="preserve">), high recurrence rates (49–64% </w:t>
      </w:r>
      <w:r w:rsidRPr="00837BB6">
        <w:rPr>
          <w:rFonts w:eastAsiaTheme="minorHAnsi"/>
        </w:rPr>
        <w:fldChar w:fldCharType="begin">
          <w:fldData xml:space="preserve">PEVuZE5vdGU+PENpdGU+PEF1dGhvcj5HcmlsbzwvQXV0aG9yPjxZZWFyPjIwMTE8L1llYXI+PFJl
Y051bT42Njc4PC9SZWNOdW0+PERpc3BsYXlUZXh0PlsyLCAxM108L0Rpc3BsYXlUZXh0PjxyZWNv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PEVuZE5vdGU+PENpdGU+PEF1dGhvcj5HcmlsbzwvQXV0aG9yPjxZZWFyPjIwMTE8L1llYXI+PFJl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[2, 13]</w:t>
      </w:r>
      <w:r w:rsidRPr="00837BB6">
        <w:rPr>
          <w:rFonts w:eastAsiaTheme="minorHAnsi"/>
        </w:rPr>
        <w:fldChar w:fldCharType="end"/>
      </w:r>
      <w:r w:rsidRPr="00837BB6">
        <w:rPr>
          <w:rFonts w:eastAsiaTheme="minorHAnsi"/>
        </w:rPr>
        <w:t xml:space="preserve">), high treatment dissatisfaction </w:t>
      </w:r>
      <w:r w:rsidRPr="00837BB6">
        <w:rPr>
          <w:rFonts w:eastAsiaTheme="minorHAnsi"/>
        </w:rPr>
        <w:fldChar w:fldCharType="begin"/>
      </w:r>
      <w:r w:rsidR="00CF3DBA">
        <w:rPr>
          <w:rFonts w:eastAsiaTheme="minorHAnsi"/>
        </w:rPr>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837BB6">
        <w:rPr>
          <w:rFonts w:eastAsiaTheme="minorHAnsi"/>
        </w:rPr>
        <w:fldChar w:fldCharType="separate"/>
      </w:r>
      <w:r w:rsidR="00CF3DBA">
        <w:rPr>
          <w:rFonts w:eastAsiaTheme="minorHAnsi"/>
          <w:noProof/>
        </w:rPr>
        <w:t>[14]</w:t>
      </w:r>
      <w:r w:rsidRPr="00837BB6">
        <w:rPr>
          <w:rFonts w:eastAsiaTheme="minorHAnsi"/>
        </w:rPr>
        <w:fldChar w:fldCharType="end"/>
      </w:r>
      <w:r w:rsidRPr="00837BB6">
        <w:rPr>
          <w:rFonts w:eastAsiaTheme="minorHAnsi"/>
        </w:rPr>
        <w:t xml:space="preserve">, and early discontinuation of care </w:t>
      </w:r>
      <w:r w:rsidRPr="00837BB6">
        <w:rPr>
          <w:rFonts w:eastAsiaTheme="minorHAnsi"/>
        </w:rPr>
        <w:fldChar w:fldCharType="begin"/>
      </w:r>
      <w:r w:rsidR="00CF3DBA">
        <w:rPr>
          <w:rFonts w:eastAsiaTheme="minorHAnsi"/>
        </w:rPr>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837BB6">
        <w:rPr>
          <w:rFonts w:eastAsiaTheme="minorHAnsi"/>
        </w:rPr>
        <w:fldChar w:fldCharType="separate"/>
      </w:r>
      <w:r w:rsidR="00CF3DBA">
        <w:rPr>
          <w:rFonts w:eastAsiaTheme="minorHAnsi"/>
          <w:noProof/>
        </w:rPr>
        <w:t>[14]</w:t>
      </w:r>
      <w:r w:rsidRPr="00837BB6">
        <w:rPr>
          <w:rFonts w:eastAsiaTheme="minorHAnsi"/>
        </w:rPr>
        <w:fldChar w:fldCharType="end"/>
      </w:r>
      <w:r w:rsidRPr="00837BB6">
        <w:rPr>
          <w:rFonts w:eastAsiaTheme="minorHAnsi"/>
        </w:rPr>
        <w:t>. Moreover, studies find that 93.4–96.8% of individuals who meet DSM criteria for BED never receive a formal diagnosis</w:t>
      </w:r>
      <w:r w:rsidR="009832B9">
        <w:rPr>
          <w:rFonts w:eastAsiaTheme="minorHAnsi"/>
        </w:rPr>
        <w:t xml:space="preserve"> </w:t>
      </w:r>
      <w:r w:rsidR="009832B9" w:rsidRPr="00837BB6">
        <w:rPr>
          <w:rFonts w:eastAsiaTheme="minorHAnsi"/>
        </w:rPr>
        <w:fldChar w:fldCharType="begin">
          <w:fldData xml:space="preserve">PEVuZE5vdGU+PENpdGU+PEF1dGhvcj5Tb25uZXZpbGxlPC9BdXRob3I+PFllYXI+MjAxODwvWWVh
cj48UmVjTnVtPjcyMDg8L1JlY051bT48RGlzcGxheVRleHQ+WzE1LCAxNl08L0Rpc3BsYXlUZXh0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PEVuZE5vdGU+PENpdGU+PEF1dGhvcj5Tb25uZXZpbGxlPC9BdXRob3I+PFllYXI+MjAxODwvWWVh
cj48UmVjTnVtPjcyMDg8L1JlY051bT48RGlzcGxheVRleHQ+WzE1LCAxNl08L0Rpc3BsYXlUZXh0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009832B9" w:rsidRPr="00837BB6">
        <w:rPr>
          <w:rFonts w:eastAsiaTheme="minorHAnsi"/>
        </w:rPr>
      </w:r>
      <w:r w:rsidR="009832B9" w:rsidRPr="00837BB6">
        <w:rPr>
          <w:rFonts w:eastAsiaTheme="minorHAnsi"/>
        </w:rPr>
        <w:fldChar w:fldCharType="separate"/>
      </w:r>
      <w:r w:rsidR="00CF3DBA">
        <w:rPr>
          <w:rFonts w:eastAsiaTheme="minorHAnsi"/>
          <w:noProof/>
        </w:rPr>
        <w:t>[15, 16]</w:t>
      </w:r>
      <w:r w:rsidR="009832B9" w:rsidRPr="00837BB6">
        <w:rPr>
          <w:rFonts w:eastAsiaTheme="minorHAnsi"/>
        </w:rPr>
        <w:fldChar w:fldCharType="end"/>
      </w:r>
      <w:r w:rsidRPr="00837BB6">
        <w:rPr>
          <w:rFonts w:eastAsiaTheme="minorHAnsi"/>
        </w:rPr>
        <w:t xml:space="preserve">, 67.3% do not perceive the need for formal treatment </w:t>
      </w:r>
      <w:r w:rsidRPr="00837BB6">
        <w:rPr>
          <w:rFonts w:eastAsiaTheme="minorHAnsi"/>
        </w:rPr>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[15]</w:t>
      </w:r>
      <w:r w:rsidRPr="00837BB6">
        <w:rPr>
          <w:rFonts w:eastAsiaTheme="minorHAnsi"/>
        </w:rPr>
        <w:fldChar w:fldCharType="end"/>
      </w:r>
      <w:r w:rsidRPr="00837BB6">
        <w:rPr>
          <w:rFonts w:eastAsiaTheme="minorHAnsi"/>
        </w:rPr>
        <w:t xml:space="preserve">, and 56.4–86.8% never receive or pursue standard treatment </w:t>
      </w:r>
      <w:r w:rsidRPr="00837BB6">
        <w:rPr>
          <w:rFonts w:eastAsiaTheme="minorHAnsi"/>
        </w:rPr>
        <w:fldChar w:fldCharType="begin">
          <w:fldData xml:space="preserve">PEVuZE5vdGU+PENpdGU+PEF1dGhvcj5IdWRzb248L0F1dGhvcj48WWVhcj4yMDA3PC9ZZWFyPjxS
ZWNOdW0+NDkwNzwvUmVjTnVtPjxEaXNwbGF5VGV4dD5bMiwgMTVdPC9EaXNwbGF5VGV4dD48cmVj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CF3DBA">
        <w:rPr>
          <w:rFonts w:eastAsiaTheme="minorHAnsi"/>
        </w:rPr>
        <w:instrText xml:space="preserve"> ADDIN EN.CITE </w:instrText>
      </w:r>
      <w:r w:rsidR="00CF3DBA">
        <w:rPr>
          <w:rFonts w:eastAsiaTheme="minorHAnsi"/>
        </w:rPr>
        <w:fldChar w:fldCharType="begin">
          <w:fldData xml:space="preserve">PEVuZE5vdGU+PENpdGU+PEF1dGhvcj5IdWRzb248L0F1dGhvcj48WWVhcj4yMDA3PC9ZZWFyPjxS
ZWNOdW0+NDkwNzwvUmVjTnVtPjxEaXNwbGF5VGV4dD5bMiwgMTVdPC9EaXNwbGF5VGV4dD48cmVj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CF3DBA">
        <w:rPr>
          <w:rFonts w:eastAsiaTheme="minorHAnsi"/>
        </w:rPr>
        <w:instrText xml:space="preserve"> ADDIN EN.CITE.DATA </w:instrText>
      </w:r>
      <w:r w:rsidR="00CF3DBA">
        <w:rPr>
          <w:rFonts w:eastAsiaTheme="minorHAnsi"/>
        </w:rPr>
      </w:r>
      <w:r w:rsidR="00CF3DBA">
        <w:rPr>
          <w:rFonts w:eastAsiaTheme="minorHAnsi"/>
        </w:rPr>
        <w:fldChar w:fldCharType="end"/>
      </w:r>
      <w:r w:rsidRPr="00837BB6">
        <w:rPr>
          <w:rFonts w:eastAsiaTheme="minorHAnsi"/>
        </w:rPr>
      </w:r>
      <w:r w:rsidRPr="00837BB6">
        <w:rPr>
          <w:rFonts w:eastAsiaTheme="minorHAnsi"/>
        </w:rPr>
        <w:fldChar w:fldCharType="separate"/>
      </w:r>
      <w:r w:rsidR="00CF3DBA">
        <w:rPr>
          <w:rFonts w:eastAsiaTheme="minorHAnsi"/>
          <w:noProof/>
        </w:rPr>
        <w:t>[2, 15]</w:t>
      </w:r>
      <w:r w:rsidRPr="00837BB6">
        <w:rPr>
          <w:rFonts w:eastAsiaTheme="minorHAnsi"/>
        </w:rPr>
        <w:fldChar w:fldCharType="end"/>
      </w:r>
      <w:r w:rsidRPr="00837BB6">
        <w:rPr>
          <w:rFonts w:eastAsiaTheme="minorHAnsi"/>
        </w:rPr>
        <w:t xml:space="preserve"> due to a variety of possible reasons.</w:t>
      </w:r>
    </w:p>
    <w:p w14:paraId="61DC0884" w14:textId="5B464D17" w:rsidR="00837BB6" w:rsidRDefault="00B50933" w:rsidP="00E71E3B">
      <w:pPr>
        <w:pStyle w:val="MDPI32textnoindent"/>
      </w:pPr>
      <w:r w:rsidRPr="00E71E3B">
        <w:t>Here, w</w:t>
      </w:r>
      <w:r w:rsidR="00837BB6" w:rsidRPr="00E71E3B">
        <w:rPr>
          <w:rFonts w:eastAsiaTheme="minorHAnsi"/>
        </w:rPr>
        <w:t>e conducted and recorded semi-structured interviews with 14 expert BED researchers, clinicians, and healthcare administrators. We used reflexive thematic analysis to collect information from experts in the field regarding current barriers to BED treatment intake. Identified themes included:</w:t>
      </w:r>
      <w:r w:rsidR="00837BB6" w:rsidRPr="00837BB6">
        <w:t xml:space="preserve"> </w:t>
      </w:r>
      <w:r w:rsidR="00837BB6" w:rsidRPr="00E71E3B">
        <w:rPr>
          <w:b/>
          <w:bCs/>
        </w:rPr>
        <w:t>1) barriers to identifying BED; 2) barriers to treatment-seeking; and 3) barriers to accessing</w:t>
      </w:r>
      <w:r w:rsidRPr="00E71E3B">
        <w:rPr>
          <w:b/>
          <w:bCs/>
        </w:rPr>
        <w:t xml:space="preserve"> and engaging in</w:t>
      </w:r>
      <w:r w:rsidR="00837BB6" w:rsidRPr="00E71E3B">
        <w:rPr>
          <w:b/>
          <w:bCs/>
        </w:rPr>
        <w:t xml:space="preserve"> treatment.</w:t>
      </w:r>
      <w:r w:rsidR="00837BB6" w:rsidRPr="00837BB6">
        <w:t xml:space="preserve"> </w:t>
      </w:r>
      <w:r w:rsidR="00837BB6" w:rsidRPr="00E71E3B">
        <w:t>Within each theme, three subthemes were identified that included:</w:t>
      </w:r>
      <w:r w:rsidR="00837BB6" w:rsidRPr="00B50933">
        <w:t xml:space="preserve"> </w:t>
      </w:r>
      <w:r w:rsidR="00837BB6" w:rsidRPr="00E71E3B">
        <w:rPr>
          <w:b/>
          <w:bCs/>
        </w:rPr>
        <w:t xml:space="preserve">i) </w:t>
      </w:r>
      <w:r w:rsidRPr="00E71E3B">
        <w:rPr>
          <w:b/>
          <w:bCs/>
        </w:rPr>
        <w:t>individual (</w:t>
      </w:r>
      <w:r w:rsidR="00837BB6" w:rsidRPr="00E71E3B">
        <w:rPr>
          <w:b/>
          <w:bCs/>
        </w:rPr>
        <w:t>patient-level</w:t>
      </w:r>
      <w:r w:rsidRPr="00E71E3B">
        <w:rPr>
          <w:b/>
          <w:bCs/>
        </w:rPr>
        <w:t>)</w:t>
      </w:r>
      <w:r w:rsidR="00837BB6" w:rsidRPr="00E71E3B">
        <w:rPr>
          <w:b/>
          <w:bCs/>
        </w:rPr>
        <w:t xml:space="preserve"> barriers</w:t>
      </w:r>
      <w:r w:rsidR="00837BB6" w:rsidRPr="00837BB6">
        <w:t xml:space="preserve"> </w:t>
      </w:r>
      <w:r w:rsidR="00837BB6" w:rsidRPr="00E71E3B">
        <w:t>that originate and exist within the patient and are often within the patient’s control (e.g., under-reporting, fear of letting go)</w:t>
      </w:r>
      <w:r w:rsidR="00657501">
        <w:t>;</w:t>
      </w:r>
      <w:r w:rsidR="00837BB6" w:rsidRPr="00837BB6">
        <w:t xml:space="preserve"> </w:t>
      </w:r>
      <w:r w:rsidR="00837BB6" w:rsidRPr="00E71E3B">
        <w:rPr>
          <w:b/>
          <w:bCs/>
        </w:rPr>
        <w:t xml:space="preserve">ii) </w:t>
      </w:r>
      <w:r w:rsidRPr="00E71E3B">
        <w:rPr>
          <w:b/>
          <w:bCs/>
        </w:rPr>
        <w:t>interpersonal (</w:t>
      </w:r>
      <w:r w:rsidR="00837BB6" w:rsidRPr="00E71E3B">
        <w:rPr>
          <w:b/>
          <w:bCs/>
        </w:rPr>
        <w:t>provider-level</w:t>
      </w:r>
      <w:r w:rsidRPr="00E71E3B">
        <w:rPr>
          <w:b/>
          <w:bCs/>
        </w:rPr>
        <w:t>)</w:t>
      </w:r>
      <w:r w:rsidR="00837BB6" w:rsidRPr="00E71E3B">
        <w:rPr>
          <w:b/>
          <w:bCs/>
        </w:rPr>
        <w:t xml:space="preserve"> barriers</w:t>
      </w:r>
      <w:r w:rsidR="00837BB6" w:rsidRPr="00837BB6">
        <w:t xml:space="preserve"> </w:t>
      </w:r>
      <w:r w:rsidR="00837BB6" w:rsidRPr="00E71E3B">
        <w:t>that exist within the healthcare system and are often outside of the patient’s control (e.g., stigmatization from healthcare providers, insufficient provider screening)</w:t>
      </w:r>
      <w:r w:rsidR="00657501">
        <w:t xml:space="preserve">; </w:t>
      </w:r>
      <w:r w:rsidR="00837BB6" w:rsidRPr="00E71E3B">
        <w:t>and</w:t>
      </w:r>
      <w:r w:rsidR="00837BB6" w:rsidRPr="00837BB6">
        <w:t xml:space="preserve"> </w:t>
      </w:r>
      <w:r w:rsidR="00837BB6" w:rsidRPr="00E71E3B">
        <w:rPr>
          <w:b/>
          <w:bCs/>
        </w:rPr>
        <w:t>iii) systemic barriers</w:t>
      </w:r>
      <w:r w:rsidR="00837BB6" w:rsidRPr="00E71E3B">
        <w:t xml:space="preserve"> that originate and exist outside of the patient and outside of their control (e.g., stigmatization, treatment costs, inadequate insurance coverage, insufficient resources to find/coordinate care).</w:t>
      </w:r>
    </w:p>
    <w:p w14:paraId="421DE3AA" w14:textId="77777777" w:rsidR="00522304" w:rsidRPr="00FA04F1" w:rsidRDefault="00522304" w:rsidP="00E71E3B">
      <w:pPr>
        <w:pStyle w:val="MDPI21heading1"/>
      </w:pPr>
      <w:r w:rsidRPr="00FA04F1">
        <w:t>2. Materials and Methods</w:t>
      </w:r>
    </w:p>
    <w:p w14:paraId="1FE6485C" w14:textId="3F0F947C" w:rsidR="0076344E" w:rsidRPr="00E71E3B" w:rsidRDefault="0076344E" w:rsidP="00E71E3B">
      <w:pPr>
        <w:pStyle w:val="MDPI22heading2"/>
      </w:pPr>
      <w:r w:rsidRPr="00E71E3B">
        <w:lastRenderedPageBreak/>
        <w:t>2.1. Participants and Recruitment</w:t>
      </w:r>
    </w:p>
    <w:p w14:paraId="34F95B28" w14:textId="32BB81E1" w:rsidR="00837BB6" w:rsidRPr="00E71E3B" w:rsidRDefault="00837BB6" w:rsidP="00E71E3B">
      <w:pPr>
        <w:pStyle w:val="MDPI32textnoindent"/>
      </w:pPr>
      <w:r w:rsidRPr="00E71E3B">
        <w:t xml:space="preserve">Researchers, clinicians, and healthcare administrators were identified as adult BED experts and recruited based on systematic eligibility criteria shown in </w:t>
      </w:r>
      <w:r w:rsidR="00E71E3B">
        <w:fldChar w:fldCharType="begin"/>
      </w:r>
      <w:r w:rsidR="00E71E3B">
        <w:instrText xml:space="preserve"> REF _Ref100378663 \h </w:instrText>
      </w:r>
      <w:r w:rsidR="00E71E3B">
        <w:fldChar w:fldCharType="separate"/>
      </w:r>
      <w:r w:rsidR="00E71E3B" w:rsidRPr="00AE04A7">
        <w:rPr>
          <w:b/>
          <w:bCs/>
        </w:rPr>
        <w:t xml:space="preserve">Table </w:t>
      </w:r>
      <w:r w:rsidR="00E71E3B" w:rsidRPr="00AE04A7">
        <w:rPr>
          <w:b/>
          <w:bCs/>
          <w:noProof/>
        </w:rPr>
        <w:t>1</w:t>
      </w:r>
      <w:r w:rsidR="00E71E3B">
        <w:fldChar w:fldCharType="end"/>
      </w:r>
      <w:r w:rsidRPr="00E71E3B">
        <w:t xml:space="preserve"> and as previously published </w:t>
      </w:r>
      <w:r w:rsidRPr="00E71E3B">
        <w:fldChar w:fldCharType="begin">
          <w:fldData xml:space="preserve">PEVuZE5vdGU+PENpdGU+PEF1dGhvcj5CcmF5PC9BdXRob3I+PFllYXI+MjAyMjwvWWVhcj48UmVj
TnVtPjc4NDA8L1JlY051bT48RGlzcGxheVRleHQ+WzE3LTE5XTwvRGlzcGxheVRleHQ+PHJlY29y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PjwvcmVjb3JkPjwvQ2l0ZT48Q2l0ZT48QXV0aG9yPkJyYXk8L0F1dGhvcj48WWVhcj4yMDIyPC9Z
ZWFyPjxSZWNOdW0+NzgzODwvUmVjTnVtPjxyZWNvcmQ+PHJlYy1udW1iZXI+NzgzODwvcmVjLW51
bWJlcj48Zm9yZWlnbi1rZXlzPjxrZXkgYXBwPSJFTiIgZGItaWQ9InZ2MnM5cmQ5cHJ6cjlsZXc1
dHY1MnJ3ZGU5cmFyZDJ0NTJydCIgdGltZXN0YW1wPSIxNjY1MzkxNDQ3Ij43ODM4PC9rZXk+PC9m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IE1lZGljaW5lLCBQb3J0bGFuZCwgT1IsIFVuaXRlZCBTdGF0ZXMuJiN4RDtXaWxkZXIgUmVzZWFy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TnVtPjc4NDA8L1JlY051bT48RGlzcGxheVRleHQ+WzE3LTE5XTwvRGlzcGxheVRleHQ+PHJlY29y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PjwvcmVjb3JkPjwvQ2l0ZT48Q2l0ZT48QXV0aG9yPkJyYXk8L0F1dGhvcj48WWVhcj4yMDIyPC9Z
ZWFyPjxSZWNOdW0+NzgzODwvUmVjTnVtPjxyZWNvcmQ+PHJlYy1udW1iZXI+NzgzODwvcmVjLW51
bWJlcj48Zm9yZWlnbi1rZXlzPjxrZXkgYXBwPSJFTiIgZGItaWQ9InZ2MnM5cmQ5cHJ6cjlsZXc1
dHY1MnJ3ZGU5cmFyZDJ0NTJydCIgdGltZXN0YW1wPSIxNjY1MzkxNDQ3Ij43ODM4PC9rZXk+PC9m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IE1lZGljaW5lLCBQb3J0bGFuZCwgT1IsIFVuaXRlZCBTdGF0ZXMuJiN4RDtXaWxkZXIgUmVzZWFy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</w:fldData>
        </w:fldChar>
      </w:r>
      <w:r w:rsidR="00CF3DBA">
        <w:instrText xml:space="preserve"> ADDIN EN.CITE.DATA </w:instrText>
      </w:r>
      <w:r w:rsidR="00CF3DBA">
        <w:fldChar w:fldCharType="end"/>
      </w:r>
      <w:r w:rsidRPr="00E71E3B">
        <w:fldChar w:fldCharType="separate"/>
      </w:r>
      <w:r w:rsidR="00CF3DBA">
        <w:rPr>
          <w:noProof/>
        </w:rPr>
        <w:t>[17-19]</w:t>
      </w:r>
      <w:r w:rsidRPr="00E71E3B">
        <w:fldChar w:fldCharType="end"/>
      </w:r>
      <w:r w:rsidRPr="00E71E3B">
        <w:t>.</w:t>
      </w:r>
    </w:p>
    <w:p w14:paraId="28A4620C" w14:textId="206320FD" w:rsidR="00A0154E" w:rsidRPr="00AE04A7" w:rsidRDefault="00A0154E" w:rsidP="00ED5AEA">
      <w:pPr>
        <w:pStyle w:val="MDPI41tablecaption"/>
        <w:keepNext/>
        <w:spacing w:line="240" w:lineRule="auto"/>
        <w:ind w:left="510" w:firstLine="210"/>
        <w:rPr>
          <w:b/>
          <w:bCs/>
          <w:i/>
          <w:iCs/>
        </w:rPr>
      </w:pPr>
      <w:bookmarkStart w:id="0" w:name="_Ref100378663"/>
      <w:bookmarkStart w:id="1" w:name="_Ref101357064"/>
      <w:r w:rsidRPr="00AE04A7">
        <w:rPr>
          <w:b/>
          <w:bCs/>
        </w:rPr>
        <w:t xml:space="preserve">Table </w:t>
      </w:r>
      <w:r w:rsidRPr="00AE04A7">
        <w:rPr>
          <w:b/>
          <w:bCs/>
        </w:rPr>
        <w:fldChar w:fldCharType="begin"/>
      </w:r>
      <w:r w:rsidRPr="00AE04A7">
        <w:rPr>
          <w:b/>
          <w:bCs/>
        </w:rPr>
        <w:instrText xml:space="preserve"> SEQ Table \* ARABIC </w:instrText>
      </w:r>
      <w:r w:rsidRPr="00AE04A7">
        <w:rPr>
          <w:b/>
          <w:bCs/>
        </w:rPr>
        <w:fldChar w:fldCharType="separate"/>
      </w:r>
      <w:r w:rsidR="00C76756" w:rsidRPr="00AE04A7">
        <w:rPr>
          <w:b/>
          <w:bCs/>
          <w:noProof/>
        </w:rPr>
        <w:t>1</w:t>
      </w:r>
      <w:r w:rsidRPr="00AE04A7">
        <w:rPr>
          <w:b/>
          <w:bCs/>
          <w:noProof/>
        </w:rPr>
        <w:fldChar w:fldCharType="end"/>
      </w:r>
      <w:bookmarkEnd w:id="0"/>
      <w:bookmarkEnd w:id="1"/>
      <w:r w:rsidRPr="00AE04A7">
        <w:rPr>
          <w:b/>
          <w:bCs/>
        </w:rPr>
        <w:t xml:space="preserve">: Participant eligibility criteria. </w:t>
      </w:r>
    </w:p>
    <w:tbl>
      <w:tblPr>
        <w:tblStyle w:val="TableGrid"/>
        <w:tblW w:w="9139" w:type="dxa"/>
        <w:jc w:val="center"/>
        <w:tblLook w:val="04A0" w:firstRow="1" w:lastRow="0" w:firstColumn="1" w:lastColumn="0" w:noHBand="0" w:noVBand="1"/>
      </w:tblPr>
      <w:tblGrid>
        <w:gridCol w:w="9139"/>
      </w:tblGrid>
      <w:tr w:rsidR="00A0154E" w:rsidRPr="00ED5AEA" w14:paraId="2161FB80" w14:textId="77777777" w:rsidTr="008F2AB3">
        <w:trPr>
          <w:trHeight w:val="341"/>
          <w:jc w:val="center"/>
        </w:trPr>
        <w:tc>
          <w:tcPr>
            <w:tcW w:w="9139" w:type="dxa"/>
            <w:tcBorders>
              <w:top w:val="single" w:sz="4" w:space="0" w:color="auto"/>
              <w:left w:val="nil"/>
              <w:bottom w:val="nil"/>
              <w:right w:val="nil"/>
            </w:tcBorders>
          </w:tcPr>
          <w:p w14:paraId="1E403C9C" w14:textId="77777777" w:rsidR="00A0154E" w:rsidRPr="00ED5AEA" w:rsidRDefault="00A0154E" w:rsidP="00ED5AEA">
            <w:pPr>
              <w:pStyle w:val="Subtitle"/>
              <w:keepNext/>
              <w:spacing w:line="240" w:lineRule="auto"/>
              <w:contextualSpacing/>
              <w:rPr>
                <w:rFonts w:ascii="Palatino Linotype" w:hAnsi="Palatino Linotype"/>
                <w:i/>
                <w:iCs/>
                <w:sz w:val="18"/>
                <w:szCs w:val="18"/>
              </w:rPr>
            </w:pPr>
            <w:r w:rsidRPr="00ED5AEA">
              <w:rPr>
                <w:rFonts w:ascii="Palatino Linotype" w:hAnsi="Palatino Linotype"/>
                <w:i/>
                <w:iCs/>
                <w:sz w:val="18"/>
                <w:szCs w:val="18"/>
              </w:rPr>
              <w:t>I. Eligibility criteria for researchers (18 recruited, 7 enrolled)</w:t>
            </w:r>
          </w:p>
        </w:tc>
      </w:tr>
      <w:tr w:rsidR="00A0154E" w:rsidRPr="00A0154E" w14:paraId="02E892CE" w14:textId="77777777" w:rsidTr="008F2AB3">
        <w:trPr>
          <w:trHeight w:val="368"/>
          <w:jc w:val="center"/>
        </w:trPr>
        <w:tc>
          <w:tcPr>
            <w:tcW w:w="9139" w:type="dxa"/>
            <w:tcBorders>
              <w:top w:val="nil"/>
              <w:left w:val="nil"/>
              <w:bottom w:val="nil"/>
              <w:right w:val="nil"/>
            </w:tcBorders>
          </w:tcPr>
          <w:p w14:paraId="46FA1446" w14:textId="77777777" w:rsidR="00A0154E" w:rsidRPr="00A0154E" w:rsidRDefault="00A0154E" w:rsidP="00ED5AEA">
            <w:pPr>
              <w:keepNext/>
              <w:spacing w:line="240" w:lineRule="auto"/>
              <w:ind w:left="160" w:hanging="160"/>
              <w:contextualSpacing/>
              <w:rPr>
                <w:b/>
                <w:bCs/>
                <w:i/>
                <w:iCs/>
                <w:sz w:val="18"/>
                <w:szCs w:val="18"/>
                <w:u w:val="single"/>
              </w:rPr>
            </w:pPr>
            <w:r w:rsidRPr="00A0154E">
              <w:rPr>
                <w:sz w:val="18"/>
                <w:szCs w:val="18"/>
              </w:rPr>
              <w:t>Eligibility criteria for researchers required meeting one of the following four criteria (I.1–4):</w:t>
            </w:r>
          </w:p>
        </w:tc>
      </w:tr>
      <w:tr w:rsidR="00A0154E" w:rsidRPr="00A0154E" w14:paraId="37EDD3E4" w14:textId="77777777" w:rsidTr="00143FBC">
        <w:trPr>
          <w:jc w:val="center"/>
        </w:trPr>
        <w:tc>
          <w:tcPr>
            <w:tcW w:w="9139" w:type="dxa"/>
            <w:tcBorders>
              <w:top w:val="nil"/>
              <w:left w:val="nil"/>
              <w:bottom w:val="nil"/>
              <w:right w:val="nil"/>
            </w:tcBorders>
          </w:tcPr>
          <w:p w14:paraId="30473CA2" w14:textId="293F2560" w:rsidR="00A0154E" w:rsidRPr="00ED5AEA" w:rsidRDefault="00A0154E" w:rsidP="00ED5AEA">
            <w:pPr>
              <w:pStyle w:val="Subtitle"/>
              <w:numPr>
                <w:ilvl w:val="0"/>
                <w:numId w:val="6"/>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color w:val="202124"/>
                <w:sz w:val="18"/>
                <w:szCs w:val="18"/>
                <w:shd w:val="clear" w:color="auto" w:fill="FFFFFF"/>
              </w:rPr>
              <w:t>≥1</w:t>
            </w:r>
            <w:r w:rsidRPr="00A0154E">
              <w:rPr>
                <w:rFonts w:ascii="Palatino Linotype" w:hAnsi="Palatino Linotype"/>
                <w:b w:val="0"/>
                <w:bCs w:val="0"/>
                <w:sz w:val="18"/>
                <w:szCs w:val="18"/>
              </w:rPr>
              <w:t xml:space="preserve"> active R01, T32, or P grant on binge eating or food addiction</w:t>
            </w:r>
            <w:r w:rsidR="00ED5AEA">
              <w:rPr>
                <w:rFonts w:ascii="Palatino Linotype" w:hAnsi="Palatino Linotype"/>
                <w:b w:val="0"/>
                <w:bCs w:val="0"/>
                <w:sz w:val="18"/>
                <w:szCs w:val="18"/>
              </w:rPr>
              <w:t xml:space="preserve"> as i</w:t>
            </w:r>
            <w:r w:rsidRPr="00ED5AEA">
              <w:rPr>
                <w:rFonts w:ascii="Palatino Linotype" w:hAnsi="Palatino Linotype"/>
                <w:b w:val="0"/>
                <w:bCs w:val="0"/>
                <w:sz w:val="18"/>
                <w:szCs w:val="18"/>
              </w:rPr>
              <w:t>dentified on NIH RePORTER (</w:t>
            </w:r>
            <w:hyperlink r:id="rId11" w:history="1">
              <w:r w:rsidRPr="00ED5AEA">
                <w:rPr>
                  <w:rStyle w:val="Hyperlink"/>
                  <w:rFonts w:ascii="Palatino Linotype" w:hAnsi="Palatino Linotype"/>
                  <w:b w:val="0"/>
                  <w:bCs w:val="0"/>
                  <w:sz w:val="18"/>
                  <w:szCs w:val="18"/>
                </w:rPr>
                <w:t>https://report.nih.gov</w:t>
              </w:r>
            </w:hyperlink>
            <w:r w:rsidRPr="00ED5AEA">
              <w:rPr>
                <w:rFonts w:ascii="Palatino Linotype" w:hAnsi="Palatino Linotype"/>
                <w:b w:val="0"/>
                <w:bCs w:val="0"/>
                <w:sz w:val="18"/>
                <w:szCs w:val="18"/>
              </w:rPr>
              <w:t>)</w:t>
            </w:r>
            <w:r w:rsidR="00ED5AEA">
              <w:rPr>
                <w:rFonts w:ascii="Palatino Linotype" w:hAnsi="Palatino Linotype"/>
                <w:b w:val="0"/>
                <w:bCs w:val="0"/>
                <w:sz w:val="18"/>
                <w:szCs w:val="18"/>
              </w:rPr>
              <w:t>.</w:t>
            </w:r>
          </w:p>
        </w:tc>
      </w:tr>
      <w:tr w:rsidR="00A0154E" w:rsidRPr="00A0154E" w14:paraId="6CF46FF0" w14:textId="77777777" w:rsidTr="00143FBC">
        <w:trPr>
          <w:jc w:val="center"/>
        </w:trPr>
        <w:tc>
          <w:tcPr>
            <w:tcW w:w="9139" w:type="dxa"/>
            <w:tcBorders>
              <w:top w:val="nil"/>
              <w:left w:val="nil"/>
              <w:bottom w:val="nil"/>
              <w:right w:val="nil"/>
            </w:tcBorders>
          </w:tcPr>
          <w:p w14:paraId="39E69EC8" w14:textId="17F452DA" w:rsidR="00A0154E" w:rsidRPr="00A0154E" w:rsidRDefault="00A0154E" w:rsidP="008F2AB3">
            <w:pPr>
              <w:pStyle w:val="Subtitle"/>
              <w:numPr>
                <w:ilvl w:val="0"/>
                <w:numId w:val="6"/>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 xml:space="preserve">Last author of </w:t>
            </w:r>
            <w:r w:rsidRPr="00A0154E">
              <w:rPr>
                <w:rFonts w:ascii="Palatino Linotype" w:hAnsi="Palatino Linotype"/>
                <w:b w:val="0"/>
                <w:bCs w:val="0"/>
                <w:color w:val="202124"/>
                <w:sz w:val="18"/>
                <w:szCs w:val="18"/>
                <w:shd w:val="clear" w:color="auto" w:fill="FFFFFF"/>
              </w:rPr>
              <w:t xml:space="preserve">≥10 </w:t>
            </w:r>
            <w:r w:rsidRPr="00A0154E">
              <w:rPr>
                <w:rFonts w:ascii="Palatino Linotype" w:hAnsi="Palatino Linotype"/>
                <w:b w:val="0"/>
                <w:bCs w:val="0"/>
                <w:sz w:val="18"/>
                <w:szCs w:val="18"/>
              </w:rPr>
              <w:t xml:space="preserve">PubMed publications published 2010–2020 </w:t>
            </w:r>
            <w:r w:rsidR="00ED5AEA">
              <w:rPr>
                <w:rFonts w:ascii="Palatino Linotype" w:hAnsi="Palatino Linotype"/>
                <w:b w:val="0"/>
                <w:bCs w:val="0"/>
                <w:sz w:val="18"/>
                <w:szCs w:val="18"/>
              </w:rPr>
              <w:t xml:space="preserve">on adult BED </w:t>
            </w:r>
            <w:r w:rsidRPr="00A0154E">
              <w:rPr>
                <w:rFonts w:ascii="Palatino Linotype" w:hAnsi="Palatino Linotype"/>
                <w:b w:val="0"/>
                <w:bCs w:val="0"/>
                <w:sz w:val="18"/>
                <w:szCs w:val="18"/>
              </w:rPr>
              <w:t xml:space="preserve">AND </w:t>
            </w:r>
            <w:r w:rsidRPr="00A0154E">
              <w:rPr>
                <w:rFonts w:ascii="Palatino Linotype" w:hAnsi="Palatino Linotype"/>
                <w:b w:val="0"/>
                <w:bCs w:val="0"/>
                <w:color w:val="202124"/>
                <w:sz w:val="18"/>
                <w:szCs w:val="18"/>
                <w:shd w:val="clear" w:color="auto" w:fill="FFFFFF"/>
              </w:rPr>
              <w:t xml:space="preserve">≥5 </w:t>
            </w:r>
            <w:r w:rsidRPr="00A0154E">
              <w:rPr>
                <w:rFonts w:ascii="Palatino Linotype" w:hAnsi="Palatino Linotype"/>
                <w:b w:val="0"/>
                <w:bCs w:val="0"/>
                <w:sz w:val="18"/>
                <w:szCs w:val="18"/>
              </w:rPr>
              <w:t xml:space="preserve">PubMed publications in 2015-2020 </w:t>
            </w:r>
            <w:r w:rsidR="00ED5AEA">
              <w:rPr>
                <w:rFonts w:ascii="Palatino Linotype" w:hAnsi="Palatino Linotype"/>
                <w:b w:val="0"/>
                <w:bCs w:val="0"/>
                <w:sz w:val="18"/>
                <w:szCs w:val="18"/>
              </w:rPr>
              <w:t>on the same topic.</w:t>
            </w:r>
          </w:p>
          <w:p w14:paraId="5F662709" w14:textId="77777777" w:rsidR="00A0154E" w:rsidRPr="00A0154E" w:rsidRDefault="00A0154E" w:rsidP="008F2AB3">
            <w:pPr>
              <w:pStyle w:val="Subtitle"/>
              <w:numPr>
                <w:ilvl w:val="1"/>
                <w:numId w:val="6"/>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Retrieved with the search term “binge eating disorder” in adults, young adults, and middle aged.</w:t>
            </w:r>
          </w:p>
        </w:tc>
      </w:tr>
      <w:tr w:rsidR="00A0154E" w:rsidRPr="00A0154E" w14:paraId="527F827B" w14:textId="77777777" w:rsidTr="00143FBC">
        <w:trPr>
          <w:jc w:val="center"/>
        </w:trPr>
        <w:tc>
          <w:tcPr>
            <w:tcW w:w="9139" w:type="dxa"/>
            <w:tcBorders>
              <w:top w:val="nil"/>
              <w:left w:val="nil"/>
              <w:bottom w:val="nil"/>
              <w:right w:val="nil"/>
            </w:tcBorders>
          </w:tcPr>
          <w:p w14:paraId="13878ED7" w14:textId="3F322F0F" w:rsidR="00A0154E" w:rsidRPr="00ED5AEA" w:rsidRDefault="00A0154E" w:rsidP="00ED5AEA">
            <w:pPr>
              <w:pStyle w:val="Subtitle"/>
              <w:numPr>
                <w:ilvl w:val="0"/>
                <w:numId w:val="6"/>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 xml:space="preserve">Last author of </w:t>
            </w:r>
            <w:r w:rsidRPr="00A0154E">
              <w:rPr>
                <w:rFonts w:ascii="Palatino Linotype" w:hAnsi="Palatino Linotype"/>
                <w:b w:val="0"/>
                <w:bCs w:val="0"/>
                <w:color w:val="202124"/>
                <w:sz w:val="18"/>
                <w:szCs w:val="18"/>
                <w:shd w:val="clear" w:color="auto" w:fill="FFFFFF"/>
              </w:rPr>
              <w:t xml:space="preserve">≥5 </w:t>
            </w:r>
            <w:r w:rsidRPr="00A0154E">
              <w:rPr>
                <w:rFonts w:ascii="Palatino Linotype" w:hAnsi="Palatino Linotype"/>
                <w:b w:val="0"/>
                <w:bCs w:val="0"/>
                <w:sz w:val="18"/>
                <w:szCs w:val="18"/>
              </w:rPr>
              <w:t>PubMed publications published in 2015-2020 relevant to food addiction</w:t>
            </w:r>
            <w:r w:rsidR="00ED5AEA">
              <w:rPr>
                <w:rFonts w:ascii="Palatino Linotype" w:hAnsi="Palatino Linotype"/>
                <w:b w:val="0"/>
                <w:bCs w:val="0"/>
                <w:sz w:val="18"/>
                <w:szCs w:val="18"/>
              </w:rPr>
              <w:t>.</w:t>
            </w:r>
            <w:r w:rsidRPr="00A0154E">
              <w:rPr>
                <w:rFonts w:ascii="Palatino Linotype" w:hAnsi="Palatino Linotype"/>
                <w:b w:val="0"/>
                <w:bCs w:val="0"/>
                <w:sz w:val="18"/>
                <w:szCs w:val="18"/>
                <w:vertAlign w:val="superscript"/>
              </w:rPr>
              <w:t>a</w:t>
            </w:r>
          </w:p>
        </w:tc>
      </w:tr>
      <w:tr w:rsidR="00A0154E" w:rsidRPr="00A0154E" w14:paraId="0149EDF3" w14:textId="77777777" w:rsidTr="008F2AB3">
        <w:trPr>
          <w:jc w:val="center"/>
        </w:trPr>
        <w:tc>
          <w:tcPr>
            <w:tcW w:w="9139" w:type="dxa"/>
            <w:tcBorders>
              <w:top w:val="nil"/>
              <w:left w:val="nil"/>
              <w:bottom w:val="nil"/>
              <w:right w:val="nil"/>
            </w:tcBorders>
          </w:tcPr>
          <w:p w14:paraId="00BD8141" w14:textId="7AECEF8A" w:rsidR="00A0154E" w:rsidRPr="00A0154E" w:rsidRDefault="00A0154E" w:rsidP="008F2AB3">
            <w:pPr>
              <w:pStyle w:val="ListParagraph"/>
              <w:numPr>
                <w:ilvl w:val="0"/>
                <w:numId w:val="6"/>
              </w:numPr>
              <w:spacing w:line="240" w:lineRule="auto"/>
              <w:ind w:left="620" w:hanging="270"/>
              <w:rPr>
                <w:rFonts w:ascii="Palatino Linotype" w:hAnsi="Palatino Linotype" w:cs="Arial"/>
                <w:sz w:val="18"/>
                <w:szCs w:val="18"/>
              </w:rPr>
            </w:pPr>
            <w:r w:rsidRPr="00A0154E">
              <w:rPr>
                <w:rFonts w:ascii="Palatino Linotype" w:hAnsi="Palatino Linotype" w:cs="Arial"/>
                <w:sz w:val="18"/>
                <w:szCs w:val="18"/>
              </w:rPr>
              <w:t>Referral from someone who meets one of the qualifications above (I.1–3)</w:t>
            </w:r>
            <w:r w:rsidR="00ED5AEA">
              <w:rPr>
                <w:rFonts w:ascii="Palatino Linotype" w:hAnsi="Palatino Linotype" w:cs="Arial"/>
                <w:sz w:val="18"/>
                <w:szCs w:val="18"/>
              </w:rPr>
              <w:t>.</w:t>
            </w:r>
          </w:p>
          <w:p w14:paraId="0114428E" w14:textId="77777777" w:rsidR="00A0154E" w:rsidRPr="00A0154E" w:rsidRDefault="00A0154E" w:rsidP="00A0154E">
            <w:pPr>
              <w:pStyle w:val="ListParagraph"/>
              <w:spacing w:line="240" w:lineRule="auto"/>
              <w:ind w:left="270"/>
              <w:rPr>
                <w:rFonts w:ascii="Palatino Linotype" w:hAnsi="Palatino Linotype"/>
                <w:sz w:val="18"/>
                <w:szCs w:val="18"/>
              </w:rPr>
            </w:pPr>
          </w:p>
        </w:tc>
      </w:tr>
      <w:tr w:rsidR="00A0154E" w:rsidRPr="00A0154E" w14:paraId="2F5A9FFA" w14:textId="77777777" w:rsidTr="008F2AB3">
        <w:trPr>
          <w:trHeight w:val="341"/>
          <w:jc w:val="center"/>
        </w:trPr>
        <w:tc>
          <w:tcPr>
            <w:tcW w:w="9139" w:type="dxa"/>
            <w:tcBorders>
              <w:top w:val="nil"/>
              <w:left w:val="nil"/>
              <w:bottom w:val="nil"/>
              <w:right w:val="nil"/>
            </w:tcBorders>
          </w:tcPr>
          <w:p w14:paraId="0C3A3046" w14:textId="77777777" w:rsidR="00A0154E" w:rsidRPr="00A0154E" w:rsidRDefault="00A0154E" w:rsidP="00A0154E">
            <w:pPr>
              <w:pStyle w:val="Subtitle"/>
              <w:spacing w:line="240" w:lineRule="auto"/>
              <w:contextualSpacing/>
              <w:rPr>
                <w:rFonts w:ascii="Palatino Linotype" w:hAnsi="Palatino Linotype"/>
                <w:i/>
                <w:iCs/>
                <w:sz w:val="18"/>
                <w:szCs w:val="18"/>
              </w:rPr>
            </w:pPr>
            <w:r w:rsidRPr="00A0154E">
              <w:rPr>
                <w:rFonts w:ascii="Palatino Linotype" w:hAnsi="Palatino Linotype"/>
                <w:i/>
                <w:iCs/>
                <w:sz w:val="18"/>
                <w:szCs w:val="18"/>
              </w:rPr>
              <w:t>II. Eligibility criteria for clinicians and healthcare administrators (18 recruited, 6 enrolled)</w:t>
            </w:r>
          </w:p>
        </w:tc>
      </w:tr>
      <w:tr w:rsidR="00A0154E" w:rsidRPr="00A0154E" w14:paraId="2B7F907A" w14:textId="77777777" w:rsidTr="008F2AB3">
        <w:trPr>
          <w:trHeight w:val="368"/>
          <w:jc w:val="center"/>
        </w:trPr>
        <w:tc>
          <w:tcPr>
            <w:tcW w:w="9139" w:type="dxa"/>
            <w:tcBorders>
              <w:top w:val="nil"/>
              <w:left w:val="nil"/>
              <w:bottom w:val="nil"/>
              <w:right w:val="nil"/>
            </w:tcBorders>
          </w:tcPr>
          <w:p w14:paraId="42B8180D" w14:textId="77777777" w:rsidR="00A0154E" w:rsidRPr="00A0154E" w:rsidRDefault="00A0154E" w:rsidP="00A0154E">
            <w:pPr>
              <w:spacing w:line="240" w:lineRule="auto"/>
              <w:contextualSpacing/>
              <w:rPr>
                <w:b/>
                <w:bCs/>
                <w:i/>
                <w:iCs/>
                <w:sz w:val="18"/>
                <w:szCs w:val="18"/>
                <w:u w:val="single"/>
              </w:rPr>
            </w:pPr>
            <w:r w:rsidRPr="00A0154E">
              <w:rPr>
                <w:sz w:val="18"/>
                <w:szCs w:val="18"/>
              </w:rPr>
              <w:t xml:space="preserve">Eligibility for clinicians and healthcare administrators required meeting </w:t>
            </w:r>
            <w:r w:rsidRPr="00A0154E">
              <w:rPr>
                <w:color w:val="202124"/>
                <w:sz w:val="18"/>
                <w:szCs w:val="18"/>
                <w:shd w:val="clear" w:color="auto" w:fill="FFFFFF"/>
              </w:rPr>
              <w:t xml:space="preserve">≥3 </w:t>
            </w:r>
            <w:r w:rsidRPr="00A0154E">
              <w:rPr>
                <w:sz w:val="18"/>
                <w:szCs w:val="18"/>
                <w:shd w:val="clear" w:color="auto" w:fill="FFFFFF"/>
              </w:rPr>
              <w:t>of the following 8 criteria:</w:t>
            </w:r>
          </w:p>
        </w:tc>
      </w:tr>
      <w:tr w:rsidR="00A0154E" w:rsidRPr="00A0154E" w14:paraId="56FDB68D" w14:textId="77777777" w:rsidTr="00143FBC">
        <w:trPr>
          <w:jc w:val="center"/>
        </w:trPr>
        <w:tc>
          <w:tcPr>
            <w:tcW w:w="9139" w:type="dxa"/>
            <w:tcBorders>
              <w:top w:val="nil"/>
              <w:left w:val="nil"/>
              <w:bottom w:val="nil"/>
              <w:right w:val="nil"/>
            </w:tcBorders>
          </w:tcPr>
          <w:p w14:paraId="57D6656C" w14:textId="2E0F1551" w:rsidR="00A0154E" w:rsidRP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shd w:val="clear" w:color="auto" w:fill="FFFFFF"/>
              </w:rPr>
              <w:t xml:space="preserve">Association of Eating Disorders (AED) Award Winner or Honoree in 2010 – 2020 </w:t>
            </w:r>
            <w:r w:rsidRPr="00C26608">
              <w:rPr>
                <w:rStyle w:val="Hyperlink"/>
                <w:rFonts w:ascii="Palatino Linotype" w:hAnsi="Palatino Linotype"/>
                <w:b w:val="0"/>
                <w:bCs w:val="0"/>
                <w:color w:val="000000" w:themeColor="text1"/>
                <w:sz w:val="18"/>
                <w:szCs w:val="18"/>
                <w:u w:val="none"/>
              </w:rPr>
              <w:fldChar w:fldCharType="begin"/>
            </w:r>
            <w:r w:rsidR="00CF3DBA">
              <w:rPr>
                <w:rStyle w:val="Hyperlink"/>
                <w:rFonts w:ascii="Palatino Linotype" w:hAnsi="Palatino Linotype"/>
                <w:b w:val="0"/>
                <w:bCs w:val="0"/>
                <w:color w:val="000000" w:themeColor="text1"/>
                <w:sz w:val="18"/>
                <w:szCs w:val="18"/>
                <w:u w:val="none"/>
              </w:rPr>
              <w:instrText xml:space="preserve"> ADDIN EN.CITE &lt;EndNote&gt;&lt;Cite&gt;&lt;Author&gt;AED&lt;/Author&gt;&lt;Year&gt;2020&lt;/Year&gt;&lt;RecNum&gt;7058&lt;/RecNum&gt;&lt;DisplayText&gt;[20]&lt;/DisplayText&gt;&lt;record&gt;&lt;rec-number&gt;7058&lt;/rec-number&gt;&lt;foreign-keys&gt;&lt;key app="EN" db-id="vv2s9rd9przr9lew5tv52rwde9rard2t52rt" timestamp="1636655462"&gt;7058&lt;/key&gt;&lt;/foreign-keys&gt;&lt;ref-type name="Web Page"&gt;12&lt;/ref-type&gt;&lt;contributors&gt;&lt;authors&gt;&lt;author&gt;AED, Academy for Eating Disorders&lt;/author&gt;&lt;/authors&gt;&lt;secondary-authors&gt;&lt;author&gt;AED, Academy for Eating Disorders&lt;/author&gt;&lt;/secondary-authors&gt;&lt;/contributors&gt;&lt;titles&gt;&lt;title&gt;About AED: Honors &amp;amp; Awards&lt;/title&gt;&lt;secondary-title&gt;About AED&lt;/secondary-title&gt;&lt;/titles&gt;&lt;volume&gt;2021&lt;/volume&gt;&lt;number&gt;8-16-21&lt;/number&gt;&lt;dates&gt;&lt;year&gt;2020&lt;/year&gt;&lt;pub-dates&gt;&lt;date&gt;2020&lt;/date&gt;&lt;/pub-dates&gt;&lt;/dates&gt;&lt;pub-location&gt;https://www.aedweb.org/about-aed/honors-awards&lt;/pub-location&gt;&lt;publisher&gt;Academy for Eating Disorders (AED)&lt;/publisher&gt;&lt;urls&gt;&lt;related-urls&gt;&lt;url&gt;https://www.aedweb.org/about-aed/honors-awards&lt;/url&gt;&lt;/related-urls&gt;&lt;/urls&gt;&lt;/record&gt;&lt;/Cite&gt;&lt;/EndNote&gt;</w:instrText>
            </w:r>
            <w:r w:rsidRPr="00C26608">
              <w:rPr>
                <w:rStyle w:val="Hyperlink"/>
                <w:rFonts w:ascii="Palatino Linotype" w:hAnsi="Palatino Linotype"/>
                <w:b w:val="0"/>
                <w:bCs w:val="0"/>
                <w:color w:val="000000" w:themeColor="text1"/>
                <w:sz w:val="18"/>
                <w:szCs w:val="18"/>
                <w:u w:val="none"/>
              </w:rPr>
              <w:fldChar w:fldCharType="separate"/>
            </w:r>
            <w:r w:rsidR="00CF3DBA">
              <w:rPr>
                <w:rStyle w:val="Hyperlink"/>
                <w:rFonts w:ascii="Palatino Linotype" w:hAnsi="Palatino Linotype"/>
                <w:b w:val="0"/>
                <w:bCs w:val="0"/>
                <w:noProof/>
                <w:color w:val="000000" w:themeColor="text1"/>
                <w:sz w:val="18"/>
                <w:szCs w:val="18"/>
                <w:u w:val="none"/>
              </w:rPr>
              <w:t>[20]</w:t>
            </w:r>
            <w:r w:rsidRPr="00C26608">
              <w:rPr>
                <w:rStyle w:val="Hyperlink"/>
                <w:rFonts w:ascii="Palatino Linotype" w:hAnsi="Palatino Linotype"/>
                <w:b w:val="0"/>
                <w:bCs w:val="0"/>
                <w:color w:val="000000" w:themeColor="text1"/>
                <w:sz w:val="18"/>
                <w:szCs w:val="18"/>
                <w:u w:val="none"/>
              </w:rPr>
              <w:fldChar w:fldCharType="end"/>
            </w:r>
            <w:r w:rsidR="00ED5AEA" w:rsidRPr="00C26608">
              <w:rPr>
                <w:rStyle w:val="Hyperlink"/>
                <w:rFonts w:ascii="Palatino Linotype" w:hAnsi="Palatino Linotype"/>
                <w:b w:val="0"/>
                <w:bCs w:val="0"/>
                <w:color w:val="000000" w:themeColor="text1"/>
                <w:sz w:val="18"/>
                <w:szCs w:val="18"/>
                <w:u w:val="none"/>
              </w:rPr>
              <w:t>.</w:t>
            </w:r>
          </w:p>
        </w:tc>
      </w:tr>
      <w:tr w:rsidR="00A0154E" w:rsidRPr="00A0154E" w14:paraId="69AB3BEE" w14:textId="77777777" w:rsidTr="00143FBC">
        <w:trPr>
          <w:jc w:val="center"/>
        </w:trPr>
        <w:tc>
          <w:tcPr>
            <w:tcW w:w="9139" w:type="dxa"/>
            <w:tcBorders>
              <w:top w:val="nil"/>
              <w:left w:val="nil"/>
              <w:bottom w:val="nil"/>
              <w:right w:val="nil"/>
            </w:tcBorders>
          </w:tcPr>
          <w:p w14:paraId="5E5122A7" w14:textId="006AE8CA" w:rsidR="00A0154E" w:rsidRP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shd w:val="clear" w:color="auto" w:fill="FFFFFF"/>
              </w:rPr>
              <w:t xml:space="preserve">Castle Connolly Top Doctors Distinction in Psychiatry – Eating Disorders (2020/21) </w:t>
            </w:r>
            <w:r w:rsidRPr="00A0154E">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&lt;EndNote&gt;&lt;Cite&gt;&lt;Year&gt;2021&lt;/Year&gt;&lt;RecNum&gt;7056&lt;/RecNum&gt;&lt;DisplayText&gt;[21]&lt;/DisplayText&gt;&lt;record&gt;&lt;rec-number&gt;7056&lt;/rec-number&gt;&lt;foreign-keys&gt;&lt;key app="EN" db-id="vv2s9rd9przr9lew5tv52rwde9rard2t52rt" timestamp="1636655446"&gt;7056&lt;/key&gt;&lt;/foreign-keys&gt;&lt;ref-type name="Web Page"&gt;12&lt;/ref-type&gt;&lt;contributors&gt;&lt;/contributors&gt;&lt;titles&gt;&lt;title&gt;Castle Connolly Top Doctors&lt;/title&gt;&lt;/titles&gt;&lt;volume&gt;2021&lt;/volume&gt;&lt;number&gt;8-16-2021&lt;/number&gt;&lt;dates&gt;&lt;year&gt;2021&lt;/year&gt;&lt;/dates&gt;&lt;pub-location&gt;https://www.castleconnolly.com/search?q=&amp;amp;postalCode=30301&amp;amp;location=Atlanta%2C+GA&amp;amp;tf1=5117bfc9-a93e-3ba3-82f1-73359a3d585e&amp;amp;distanceParam=100000&amp;amp;sp=0000016e-f5fd-d509-a36e-f7fdc66e001e&amp;amp;exp=0000016e-f6c9-d155-a9ee-f7db2825002a&lt;/pub-location&gt;&lt;publisher&gt;Castle Connolly®&lt;/publisher&gt;&lt;urls&gt;&lt;related-urls&gt;&lt;url&gt;Castle Connolly®&lt;/url&gt;&lt;/related-urls&gt;&lt;/urls&gt;&lt;/record&gt;&lt;/Cite&gt;&lt;/EndNote&gt;</w:instrText>
            </w:r>
            <w:r w:rsidRPr="00A0154E">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[21]</w:t>
            </w:r>
            <w:r w:rsidRPr="00A0154E">
              <w:rPr>
                <w:rFonts w:ascii="Palatino Linotype" w:hAnsi="Palatino Linotype"/>
                <w:b w:val="0"/>
                <w:bCs w:val="0"/>
                <w:sz w:val="18"/>
                <w:szCs w:val="18"/>
              </w:rPr>
              <w:fldChar w:fldCharType="end"/>
            </w:r>
            <w:r w:rsidR="00ED5AEA">
              <w:rPr>
                <w:rFonts w:ascii="Palatino Linotype" w:hAnsi="Palatino Linotype"/>
                <w:b w:val="0"/>
                <w:bCs w:val="0"/>
                <w:sz w:val="18"/>
                <w:szCs w:val="18"/>
              </w:rPr>
              <w:t>.</w:t>
            </w:r>
          </w:p>
        </w:tc>
      </w:tr>
      <w:tr w:rsidR="00A0154E" w:rsidRPr="00A0154E" w14:paraId="2A2F4E55" w14:textId="77777777" w:rsidTr="00143FBC">
        <w:trPr>
          <w:jc w:val="center"/>
        </w:trPr>
        <w:tc>
          <w:tcPr>
            <w:tcW w:w="9139" w:type="dxa"/>
            <w:tcBorders>
              <w:top w:val="nil"/>
              <w:left w:val="nil"/>
              <w:bottom w:val="nil"/>
              <w:right w:val="nil"/>
            </w:tcBorders>
          </w:tcPr>
          <w:p w14:paraId="6926FC70" w14:textId="77777777" w:rsidR="00A0154E" w:rsidRP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 xml:space="preserve">Executive position/board member for one of ten relevant societies: </w:t>
            </w:r>
          </w:p>
          <w:p w14:paraId="17AF52DF" w14:textId="620DE7C0"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Academy of Nutrition &amp; Dietetics</w:t>
            </w:r>
            <w:r w:rsidR="00ED5AEA">
              <w:rPr>
                <w:rFonts w:ascii="Palatino Linotype" w:hAnsi="Palatino Linotype"/>
                <w:b w:val="0"/>
                <w:bCs w:val="0"/>
                <w:sz w:val="18"/>
                <w:szCs w:val="18"/>
              </w:rPr>
              <w:t xml:space="preserve"> </w:t>
            </w:r>
            <w:r w:rsidR="00ED5AEA">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&lt;EndNote&gt;&lt;Cite&gt;&lt;Author&gt;AND&lt;/Author&gt;&lt;Year&gt;2022&lt;/Year&gt;&lt;RecNum&gt;7808&lt;/RecNum&gt;&lt;DisplayText&gt;[22]&lt;/DisplayText&gt;&lt;record&gt;&lt;rec-number&gt;7808&lt;/rec-number&gt;&lt;foreign-keys&gt;&lt;key app="EN" db-id="vv2s9rd9przr9lew5tv52rwde9rard2t52rt" timestamp="1652884428"&gt;7808&lt;/key&gt;&lt;/foreign-keys&gt;&lt;ref-type name="Web Page"&gt;12&lt;/ref-type&gt;&lt;contributors&gt;&lt;authors&gt;&lt;author&gt;AND, Academy of Nutrition and Dietetics&lt;/author&gt;&lt;/authors&gt;&lt;/contributors&gt;&lt;titles&gt;&lt;title&gt;Academy of Nutrition and Dietetics Leadership&lt;/title&gt;&lt;/titles&gt;&lt;volume&gt;2022&lt;/volume&gt;&lt;dates&gt;&lt;year&gt;2022&lt;/year&gt;&lt;/dates&gt;&lt;pub-location&gt;https://www.eatrightpro.org/leadership&lt;/pub-location&gt;&lt;urls&gt;&lt;/urls&gt;&lt;/record&gt;&lt;/Cite&gt;&lt;/EndNote&gt;</w:instrText>
            </w:r>
            <w:r w:rsidR="00ED5AEA">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[22]</w:t>
            </w:r>
            <w:r w:rsidR="00ED5AEA">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3C0AE3FE" w14:textId="7B0C2882"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 xml:space="preserve">Academy of Eating Disorders (AED, FAED) </w:t>
            </w:r>
            <w:r w:rsidRPr="00A0154E">
              <w:rPr>
                <w:rFonts w:ascii="Palatino Linotype" w:hAnsi="Palatino Linotype"/>
                <w:b w:val="0"/>
                <w:bCs w:val="0"/>
                <w:color w:val="000000" w:themeColor="text1"/>
                <w:sz w:val="18"/>
                <w:szCs w:val="18"/>
                <w:bdr w:val="none" w:sz="0" w:space="0" w:color="auto" w:frame="1"/>
                <w:shd w:val="clear" w:color="auto" w:fill="FFFFFF"/>
              </w:rPr>
              <w:fldChar w:fldCharType="begin"/>
            </w:r>
            <w:r w:rsidR="00CF3DBA">
              <w:rPr>
                <w:rFonts w:ascii="Palatino Linotype" w:hAnsi="Palatino Linotype"/>
                <w:b w:val="0"/>
                <w:bCs w:val="0"/>
                <w:color w:val="000000" w:themeColor="text1"/>
                <w:sz w:val="18"/>
                <w:szCs w:val="18"/>
                <w:bdr w:val="none" w:sz="0" w:space="0" w:color="auto" w:frame="1"/>
                <w:shd w:val="clear" w:color="auto" w:fill="FFFFFF"/>
              </w:rPr>
              <w:instrText xml:space="preserve"> ADDIN EN.CITE &lt;EndNote&gt;&lt;Cite&gt;&lt;Author&gt;FAED&lt;/Author&gt;&lt;Year&gt;2020&lt;/Year&gt;&lt;RecNum&gt;7059&lt;/RecNum&gt;&lt;DisplayText&gt;[23]&lt;/DisplayText&gt;&lt;record&gt;&lt;rec-number&gt;7059&lt;/rec-number&gt;&lt;foreign-keys&gt;&lt;key app="EN" db-id="vv2s9rd9przr9lew5tv52rwde9rard2t52rt" timestamp="1636655488"&gt;7059&lt;/key&gt;&lt;/foreign-keys&gt;&lt;ref-type name="Web Page"&gt;12&lt;/ref-type&gt;&lt;contributors&gt;&lt;authors&gt;&lt;author&gt;FAED, Academy for Eating Disorders Fellows&lt;/author&gt;&lt;/authors&gt;&lt;secondary-authors&gt;&lt;author&gt;AED, Academy for Eating Disorders&lt;/author&gt;&lt;/secondary-authors&gt;&lt;/contributors&gt;&lt;titles&gt;&lt;title&gt;Academy for Eating DIsorder Fellows&lt;/title&gt;&lt;secondary-title&gt;About AED&lt;/secondary-title&gt;&lt;/titles&gt;&lt;volume&gt;2021&lt;/volume&gt;&lt;number&gt;8-16-21&lt;/number&gt;&lt;dates&gt;&lt;year&gt;2020&lt;/year&gt;&lt;pub-dates&gt;&lt;date&gt;2020&lt;/date&gt;&lt;/pub-dates&gt;&lt;/dates&gt;&lt;pub-location&gt;https://www.aedweb.org/aedold/about/fellows&lt;/pub-location&gt;&lt;publisher&gt;Academy for Eating Disorders (FAED)&lt;/publisher&gt;&lt;urls&gt;&lt;related-urls&gt;&lt;url&gt;https://www.aedweb.org/aedold/about/fellows&lt;/url&gt;&lt;/related-urls&gt;&lt;/urls&gt;&lt;/record&gt;&lt;/Cite&gt;&lt;/EndNote&gt;</w:instrText>
            </w:r>
            <w:r w:rsidRPr="00A0154E">
              <w:rPr>
                <w:rFonts w:ascii="Palatino Linotype" w:hAnsi="Palatino Linotype"/>
                <w:b w:val="0"/>
                <w:bCs w:val="0"/>
                <w:color w:val="000000" w:themeColor="text1"/>
                <w:sz w:val="18"/>
                <w:szCs w:val="18"/>
                <w:bdr w:val="none" w:sz="0" w:space="0" w:color="auto" w:frame="1"/>
                <w:shd w:val="clear" w:color="auto" w:fill="FFFFFF"/>
              </w:rPr>
              <w:fldChar w:fldCharType="separate"/>
            </w:r>
            <w:r w:rsidR="00CF3DBA">
              <w:rPr>
                <w:rFonts w:ascii="Palatino Linotype" w:hAnsi="Palatino Linotype"/>
                <w:b w:val="0"/>
                <w:bCs w:val="0"/>
                <w:noProof/>
                <w:color w:val="000000" w:themeColor="text1"/>
                <w:sz w:val="18"/>
                <w:szCs w:val="18"/>
                <w:bdr w:val="none" w:sz="0" w:space="0" w:color="auto" w:frame="1"/>
                <w:shd w:val="clear" w:color="auto" w:fill="FFFFFF"/>
              </w:rPr>
              <w:t>[23]</w:t>
            </w:r>
            <w:r w:rsidRPr="00A0154E">
              <w:rPr>
                <w:rFonts w:ascii="Palatino Linotype" w:hAnsi="Palatino Linotype"/>
                <w:b w:val="0"/>
                <w:bCs w:val="0"/>
                <w:color w:val="000000" w:themeColor="text1"/>
                <w:sz w:val="18"/>
                <w:szCs w:val="18"/>
                <w:bdr w:val="none" w:sz="0" w:space="0" w:color="auto" w:frame="1"/>
                <w:shd w:val="clear" w:color="auto" w:fill="FFFFFF"/>
              </w:rPr>
              <w:fldChar w:fldCharType="end"/>
            </w:r>
            <w:r w:rsidR="00ED5AEA">
              <w:rPr>
                <w:rFonts w:ascii="Palatino Linotype" w:hAnsi="Palatino Linotype"/>
                <w:b w:val="0"/>
                <w:bCs w:val="0"/>
                <w:color w:val="000000" w:themeColor="text1"/>
                <w:sz w:val="18"/>
                <w:szCs w:val="18"/>
                <w:bdr w:val="none" w:sz="0" w:space="0" w:color="auto" w:frame="1"/>
                <w:shd w:val="clear" w:color="auto" w:fill="FFFFFF"/>
              </w:rPr>
              <w:t>.</w:t>
            </w:r>
          </w:p>
          <w:p w14:paraId="08D95CD8" w14:textId="2699A179"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American Society for Metabolic and Bariatric Surgery (ASMBS)</w:t>
            </w:r>
            <w:r w:rsidR="00AE04A7">
              <w:rPr>
                <w:rFonts w:ascii="Palatino Linotype" w:hAnsi="Palatino Linotype"/>
                <w:b w:val="0"/>
                <w:bCs w:val="0"/>
                <w:sz w:val="18"/>
                <w:szCs w:val="18"/>
              </w:rPr>
              <w:t xml:space="preserve"> </w:t>
            </w:r>
            <w:r w:rsidR="00AE04A7">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&lt;EndNote&gt;&lt;Cite&gt;&lt;Author&gt;ASMBS&lt;/Author&gt;&lt;Year&gt;2022&lt;/Year&gt;&lt;RecNum&gt;7809&lt;/RecNum&gt;&lt;DisplayText&gt;[24]&lt;/DisplayText&gt;&lt;record&gt;&lt;rec-number&gt;7809&lt;/rec-number&gt;&lt;foreign-keys&gt;&lt;key app="EN" db-id="vv2s9rd9przr9lew5tv52rwde9rard2t52rt" timestamp="1652884580"&gt;7809&lt;/key&gt;&lt;/foreign-keys&gt;&lt;ref-type name="Web Page"&gt;12&lt;/ref-type&gt;&lt;contributors&gt;&lt;authors&gt;&lt;author&gt;ASMBS, The American Society for Metabolic &amp;amp; Bariatric Surgery&lt;/author&gt;&lt;/authors&gt;&lt;/contributors&gt;&lt;titles&gt;&lt;title&gt;American Society for Metabolic and Bariatric Surgery Executive Council&lt;/title&gt;&lt;/titles&gt;&lt;volume&gt;2022&lt;/volume&gt;&lt;dates&gt;&lt;year&gt;2022&lt;/year&gt;&lt;/dates&gt;&lt;pub-location&gt;https://asmbs.org/about/executive-council&lt;/pub-location&gt;&lt;urls&gt;&lt;/urls&gt;&lt;/record&gt;&lt;/Cite&gt;&lt;/EndNote&gt;</w:instrText>
            </w:r>
            <w:r w:rsidR="00AE04A7">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[24]</w:t>
            </w:r>
            <w:r w:rsidR="00AE04A7">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15CB8E95" w14:textId="4F3D4AB2"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Behavioral Health Nutrition Society</w:t>
            </w:r>
            <w:r w:rsidR="00AE04A7">
              <w:rPr>
                <w:rFonts w:ascii="Palatino Linotype" w:hAnsi="Palatino Linotype"/>
                <w:b w:val="0"/>
                <w:bCs w:val="0"/>
                <w:sz w:val="18"/>
                <w:szCs w:val="18"/>
              </w:rPr>
              <w:t xml:space="preserve"> </w:t>
            </w:r>
            <w:r w:rsidR="00AE04A7">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&lt;EndNote&gt;&lt;Cite&gt;&lt;Author&gt;BHN&lt;/Author&gt;&lt;Year&gt;2022&lt;/Year&gt;&lt;RecNum&gt;7810&lt;/RecNum&gt;&lt;DisplayText&gt;[25]&lt;/DisplayText&gt;&lt;record&gt;&lt;rec-number&gt;7810&lt;/rec-number&gt;&lt;foreign-keys&gt;&lt;key app="EN" db-id="vv2s9rd9przr9lew5tv52rwde9rard2t52rt" timestamp="1652885442"&gt;7810&lt;/key&gt;&lt;/foreign-keys&gt;&lt;ref-type name="Web Page"&gt;12&lt;/ref-type&gt;&lt;contributors&gt;&lt;authors&gt;&lt;author&gt;BHN, Behavioral Health Nutrition (a dietetic practice group of the Academy of Nutrition and Dietetics)&lt;/author&gt;&lt;/authors&gt;&lt;/contributors&gt;&lt;titles&gt;&lt;title&gt;Behavioral Health Nutrition Executive Committee 2021-2022&lt;/title&gt;&lt;/titles&gt;&lt;volume&gt;2022&lt;/volume&gt;&lt;dates&gt;&lt;year&gt;2022&lt;/year&gt;&lt;/dates&gt;&lt;pub-location&gt;https://www.bhndpg.org/about/executive-committee&lt;/pub-location&gt;&lt;urls&gt;&lt;/urls&gt;&lt;/record&gt;&lt;/Cite&gt;&lt;/EndNote&gt;</w:instrText>
            </w:r>
            <w:r w:rsidR="00AE04A7">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[25]</w:t>
            </w:r>
            <w:r w:rsidR="00AE04A7">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3D29A1E0" w14:textId="18CBE65C"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Eating Disorder Research Society (EDRS)</w:t>
            </w:r>
            <w:r w:rsidR="00AE04A7">
              <w:rPr>
                <w:rFonts w:ascii="Palatino Linotype" w:hAnsi="Palatino Linotype"/>
                <w:b w:val="0"/>
                <w:bCs w:val="0"/>
                <w:sz w:val="18"/>
                <w:szCs w:val="18"/>
              </w:rPr>
              <w:t xml:space="preserve"> </w:t>
            </w:r>
            <w:r w:rsidR="00276840">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&lt;EndNote&gt;&lt;Cite&gt;&lt;Author&gt;EDRS&lt;/Author&gt;&lt;Year&gt;2022&lt;/Year&gt;&lt;RecNum&gt;7811&lt;/RecNum&gt;&lt;DisplayText&gt;[26]&lt;/DisplayText&gt;&lt;record&gt;&lt;rec-number&gt;7811&lt;/rec-number&gt;&lt;foreign-keys&gt;&lt;key app="EN" db-id="vv2s9rd9przr9lew5tv52rwde9rard2t52rt" timestamp="1652885511"&gt;7811&lt;/key&gt;&lt;/foreign-keys&gt;&lt;ref-type name="Web Page"&gt;12&lt;/ref-type&gt;&lt;contributors&gt;&lt;authors&gt;&lt;author&gt;EDRS, Eating DIsorder Research Society&lt;/author&gt;&lt;/authors&gt;&lt;/contributors&gt;&lt;titles&gt;&lt;title&gt;Eating Disorder Research Society Board of Directors&lt;/title&gt;&lt;/titles&gt;&lt;volume&gt;2022&lt;/volume&gt;&lt;dates&gt;&lt;year&gt;2022&lt;/year&gt;&lt;/dates&gt;&lt;pub-location&gt;https://edresearchsociety.org/2020/board.php&lt;/pub-location&gt;&lt;urls&gt;&lt;/urls&gt;&lt;/record&gt;&lt;/Cite&gt;&lt;/EndNote&gt;</w:instrText>
            </w:r>
            <w:r w:rsidR="00276840">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[26]</w:t>
            </w:r>
            <w:r w:rsidR="00276840">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0133ED9D" w14:textId="3EF193DF"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International Association of Eating Disorder Providers (IAEDP)</w:t>
            </w:r>
            <w:r w:rsidR="00AE04A7">
              <w:rPr>
                <w:rFonts w:ascii="Palatino Linotype" w:hAnsi="Palatino Linotype"/>
                <w:b w:val="0"/>
                <w:bCs w:val="0"/>
                <w:sz w:val="18"/>
                <w:szCs w:val="18"/>
              </w:rPr>
              <w:t xml:space="preserve"> </w:t>
            </w:r>
            <w:r w:rsidR="00276840">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&lt;EndNote&gt;&lt;Cite&gt;&lt;Author&gt;IAEDP&lt;/Author&gt;&lt;Year&gt;2022&lt;/Year&gt;&lt;RecNum&gt;7812&lt;/RecNum&gt;&lt;DisplayText&gt;[27]&lt;/DisplayText&gt;&lt;record&gt;&lt;rec-number&gt;7812&lt;/rec-number&gt;&lt;foreign-keys&gt;&lt;key app="EN" db-id="vv2s9rd9przr9lew5tv52rwde9rard2t52rt" timestamp="1652885674"&gt;7812&lt;/key&gt;&lt;/foreign-keys&gt;&lt;ref-type name="Web Page"&gt;12&lt;/ref-type&gt;&lt;contributors&gt;&lt;authors&gt;&lt;author&gt;IAEDP, International Association of Eating Disorders Providers&lt;/author&gt;&lt;/authors&gt;&lt;/contributors&gt;&lt;titles&gt;&lt;title&gt;International Association of Eating Disorders Providers (IAEDP) Foundation Membership&lt;/title&gt;&lt;/titles&gt;&lt;volume&gt;2022&lt;/volume&gt;&lt;dates&gt;&lt;year&gt;2022&lt;/year&gt;&lt;/dates&gt;&lt;pub-location&gt;https://iaedp.site-ym.com&lt;/pub-location&gt;&lt;urls&gt;&lt;/urls&gt;&lt;/record&gt;&lt;/Cite&gt;&lt;/EndNote&gt;</w:instrText>
            </w:r>
            <w:r w:rsidR="00276840">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[27]</w:t>
            </w:r>
            <w:r w:rsidR="00276840">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402F4E57" w14:textId="79E53436"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Johns Hopkins 2020 Eating Disorders Conference</w:t>
            </w:r>
            <w:r w:rsidR="00AE04A7">
              <w:rPr>
                <w:rFonts w:ascii="Palatino Linotype" w:hAnsi="Palatino Linotype"/>
                <w:b w:val="0"/>
                <w:bCs w:val="0"/>
                <w:sz w:val="18"/>
                <w:szCs w:val="18"/>
              </w:rPr>
              <w:t xml:space="preserve"> </w:t>
            </w:r>
            <w:r w:rsidR="00276840">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 ExcludeAuth="1"&gt;&lt;Year&gt;2022&lt;/Year&gt;&lt;RecNum&gt;7813&lt;/RecNum&gt;&lt;DisplayText&gt;[28]&lt;/DisplayText&gt;&lt;record&gt;&lt;rec-number&gt;7813&lt;/rec-number&gt;&lt;foreign-keys&gt;&lt;key app="EN" db-id="vv2s9rd9przr9lew5tv52rwde9rard2t52rt" timestamp="1652885861"&gt;7813&lt;/key&gt;&lt;/foreign-keys&gt;&lt;ref-type name="Web Page"&gt;12&lt;/ref-type&gt;&lt;contributors&gt;&lt;/contributors&gt;&lt;titles&gt;&lt;title&gt;Johns Hopkins 2020 Eating Disorders Conference Faculty&lt;/title&gt;&lt;/titles&gt;&lt;volume&gt;2022&lt;/volume&gt;&lt;dates&gt;&lt;year&gt;2022&lt;/year&gt;&lt;/dates&gt;&lt;pub-location&gt;https://hopkinscme.cloud-cme.com/course/courseoverview?P=0&amp;amp;EID=18566&lt;/pub-location&gt;&lt;urls&gt;&lt;/urls&gt;&lt;/record&gt;&lt;/Cite&gt;&lt;/EndNote&gt;</w:instrText>
            </w:r>
            <w:r w:rsidR="00276840">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[28]</w:t>
            </w:r>
            <w:r w:rsidR="00276840">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71DD432F" w14:textId="5DEE19ED"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National Center of Excellence for Eating Disorders (NCEED)</w:t>
            </w:r>
            <w:r w:rsidR="00AE04A7">
              <w:rPr>
                <w:rFonts w:ascii="Palatino Linotype" w:hAnsi="Palatino Linotype"/>
                <w:b w:val="0"/>
                <w:bCs w:val="0"/>
                <w:sz w:val="18"/>
                <w:szCs w:val="18"/>
              </w:rPr>
              <w:t xml:space="preserve"> </w:t>
            </w:r>
            <w:r w:rsidR="00276840">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&lt;EndNote&gt;&lt;Cite&gt;&lt;Author&gt;NCEED&lt;/Author&gt;&lt;Year&gt;2022&lt;/Year&gt;&lt;RecNum&gt;7814&lt;/RecNum&gt;&lt;DisplayText&gt;[29]&lt;/DisplayText&gt;&lt;record&gt;&lt;rec-number&gt;7814&lt;/rec-number&gt;&lt;foreign-keys&gt;&lt;key app="EN" db-id="vv2s9rd9przr9lew5tv52rwde9rard2t52rt" timestamp="1652885971"&gt;7814&lt;/key&gt;&lt;/foreign-keys&gt;&lt;ref-type name="Web Page"&gt;12&lt;/ref-type&gt;&lt;contributors&gt;&lt;authors&gt;&lt;author&gt;NCEED, National Center of Excellence for Eating Disorders&lt;/author&gt;&lt;/authors&gt;&lt;/contributors&gt;&lt;titles&gt;&lt;title&gt;National Center of Excellence for Eating Disorders (NCEED) Leadership Team&lt;/title&gt;&lt;/titles&gt;&lt;volume&gt;2022&lt;/volume&gt;&lt;dates&gt;&lt;year&gt;2022&lt;/year&gt;&lt;/dates&gt;&lt;pub-location&gt;https://www.nceedus.org/about/&lt;/pub-location&gt;&lt;urls&gt;&lt;/urls&gt;&lt;/record&gt;&lt;/Cite&gt;&lt;/EndNote&gt;</w:instrText>
            </w:r>
            <w:r w:rsidR="00276840">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[29]</w:t>
            </w:r>
            <w:r w:rsidR="00276840">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506756BD" w14:textId="0E33F945"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National Eating Disorder Association (NEDA)</w:t>
            </w:r>
            <w:r w:rsidR="00AE04A7">
              <w:rPr>
                <w:rFonts w:ascii="Palatino Linotype" w:hAnsi="Palatino Linotype"/>
                <w:b w:val="0"/>
                <w:bCs w:val="0"/>
                <w:sz w:val="18"/>
                <w:szCs w:val="18"/>
              </w:rPr>
              <w:t xml:space="preserve"> </w:t>
            </w:r>
            <w:r w:rsidR="00276840">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&lt;EndNote&gt;&lt;Cite&gt;&lt;Author&gt;NEDA&lt;/Author&gt;&lt;Year&gt;2022&lt;/Year&gt;&lt;RecNum&gt;7815&lt;/RecNum&gt;&lt;DisplayText&gt;[30]&lt;/DisplayText&gt;&lt;record&gt;&lt;rec-number&gt;7815&lt;/rec-number&gt;&lt;foreign-keys&gt;&lt;key app="EN" db-id="vv2s9rd9przr9lew5tv52rwde9rard2t52rt" timestamp="1652886480"&gt;7815&lt;/key&gt;&lt;/foreign-keys&gt;&lt;ref-type name="Web Page"&gt;12&lt;/ref-type&gt;&lt;contributors&gt;&lt;authors&gt;&lt;author&gt;NEDA, National Eating Disorder Association&lt;/author&gt;&lt;/authors&gt;&lt;/contributors&gt;&lt;titles&gt;&lt;title&gt;National Eating Disorder Association (NEDA) Advisors&lt;/title&gt;&lt;/titles&gt;&lt;volume&gt;2022&lt;/volume&gt;&lt;dates&gt;&lt;year&gt;2022&lt;/year&gt;&lt;/dates&gt;&lt;pub-location&gt;https://www.nationaleatingdisorders.org/advisors&lt;/pub-location&gt;&lt;urls&gt;&lt;/urls&gt;&lt;/record&gt;&lt;/Cite&gt;&lt;/EndNote&gt;</w:instrText>
            </w:r>
            <w:r w:rsidR="00276840">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[30]</w:t>
            </w:r>
            <w:r w:rsidR="00276840">
              <w:rPr>
                <w:rFonts w:ascii="Palatino Linotype" w:hAnsi="Palatino Linotype"/>
                <w:b w:val="0"/>
                <w:bCs w:val="0"/>
                <w:sz w:val="18"/>
                <w:szCs w:val="18"/>
              </w:rPr>
              <w:fldChar w:fldCharType="end"/>
            </w:r>
            <w:r w:rsidR="00ED5AEA">
              <w:rPr>
                <w:rFonts w:ascii="Palatino Linotype" w:hAnsi="Palatino Linotype"/>
                <w:b w:val="0"/>
                <w:bCs w:val="0"/>
                <w:sz w:val="18"/>
                <w:szCs w:val="18"/>
              </w:rPr>
              <w:t>.</w:t>
            </w:r>
          </w:p>
          <w:p w14:paraId="27776375" w14:textId="2FB739DF" w:rsidR="00A0154E" w:rsidRPr="00A0154E" w:rsidRDefault="00A0154E" w:rsidP="008F2AB3">
            <w:pPr>
              <w:pStyle w:val="Subtitle"/>
              <w:numPr>
                <w:ilvl w:val="1"/>
                <w:numId w:val="7"/>
              </w:numPr>
              <w:spacing w:line="240" w:lineRule="auto"/>
              <w:ind w:left="98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Obesity Society</w:t>
            </w:r>
            <w:r w:rsidR="00AE04A7">
              <w:rPr>
                <w:rFonts w:ascii="Palatino Linotype" w:hAnsi="Palatino Linotype"/>
                <w:b w:val="0"/>
                <w:bCs w:val="0"/>
                <w:sz w:val="18"/>
                <w:szCs w:val="18"/>
              </w:rPr>
              <w:t xml:space="preserve"> </w:t>
            </w:r>
            <w:r w:rsidR="00276840">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&lt;EndNote&gt;&lt;Cite&gt;&lt;Author&gt;TOS&lt;/Author&gt;&lt;Year&gt;2022&lt;/Year&gt;&lt;RecNum&gt;7816&lt;/RecNum&gt;&lt;DisplayText&gt;[31]&lt;/DisplayText&gt;&lt;record&gt;&lt;rec-number&gt;7816&lt;/rec-number&gt;&lt;foreign-keys&gt;&lt;key app="EN" db-id="vv2s9rd9przr9lew5tv52rwde9rard2t52rt" timestamp="1652886693"&gt;7816&lt;/key&gt;&lt;/foreign-keys&gt;&lt;ref-type name="Web Page"&gt;12&lt;/ref-type&gt;&lt;contributors&gt;&lt;authors&gt;&lt;author&gt;TOS, The Obesity Society&lt;/author&gt;&lt;/authors&gt;&lt;/contributors&gt;&lt;titles&gt;&lt;title&gt;The Obesity Society Governing Board&lt;/title&gt;&lt;/titles&gt;&lt;volume&gt;2022&lt;/volume&gt;&lt;dates&gt;&lt;year&gt;2022&lt;/year&gt;&lt;/dates&gt;&lt;pub-location&gt;https://www.obesity.org/the-obesity-society-governing-board/&lt;/pub-location&gt;&lt;urls&gt;&lt;/urls&gt;&lt;/record&gt;&lt;/Cite&gt;&lt;/EndNote&gt;</w:instrText>
            </w:r>
            <w:r w:rsidR="00276840">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[31]</w:t>
            </w:r>
            <w:r w:rsidR="00276840">
              <w:rPr>
                <w:rFonts w:ascii="Palatino Linotype" w:hAnsi="Palatino Linotype"/>
                <w:b w:val="0"/>
                <w:bCs w:val="0"/>
                <w:sz w:val="18"/>
                <w:szCs w:val="18"/>
              </w:rPr>
              <w:fldChar w:fldCharType="end"/>
            </w:r>
            <w:r w:rsidR="00ED5AEA">
              <w:rPr>
                <w:rFonts w:ascii="Palatino Linotype" w:hAnsi="Palatino Linotype"/>
                <w:b w:val="0"/>
                <w:bCs w:val="0"/>
                <w:sz w:val="18"/>
                <w:szCs w:val="18"/>
              </w:rPr>
              <w:t>.</w:t>
            </w:r>
          </w:p>
        </w:tc>
      </w:tr>
      <w:tr w:rsidR="00A0154E" w:rsidRPr="00A0154E" w14:paraId="7830DD09" w14:textId="77777777" w:rsidTr="00143FBC">
        <w:trPr>
          <w:jc w:val="center"/>
        </w:trPr>
        <w:tc>
          <w:tcPr>
            <w:tcW w:w="9139" w:type="dxa"/>
            <w:tcBorders>
              <w:top w:val="nil"/>
              <w:left w:val="nil"/>
              <w:bottom w:val="nil"/>
              <w:right w:val="nil"/>
            </w:tcBorders>
          </w:tcPr>
          <w:p w14:paraId="73DCC9A6" w14:textId="4456BC30" w:rsidR="00A0154E" w:rsidRP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 xml:space="preserve">Adult binge eating disorder provider listed in the Provider Directory for the National Eating Disorder Association (NEDA) </w:t>
            </w:r>
            <w:r w:rsidRPr="00A0154E">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&lt;EndNote&gt;&lt;Cite&gt;&lt;Author&gt;(NEDA)&lt;/Author&gt;&lt;Year&gt;2018&lt;/Year&gt;&lt;RecNum&gt;7543&lt;/RecNum&gt;&lt;DisplayText&gt;[32]&lt;/DisplayText&gt;&lt;record&gt;&lt;rec-number&gt;7543&lt;/rec-number&gt;&lt;foreign-keys&gt;&lt;key app="EN" db-id="vv2s9rd9przr9lew5tv52rwde9rard2t52rt" timestamp="1643927968"&gt;7543&lt;/key&gt;&lt;/foreign-keys&gt;&lt;ref-type name="Web Page"&gt;12&lt;/ref-type&gt;&lt;contributors&gt;&lt;authors&gt;&lt;author&gt;National Eating Disorders Association (NEDA)&lt;/author&gt;&lt;/authors&gt;&lt;/contributors&gt;&lt;titles&gt;&lt;title&gt;NEDA Treatment Providers&lt;/title&gt;&lt;/titles&gt;&lt;volume&gt;2022&lt;/volume&gt;&lt;dates&gt;&lt;year&gt;2018&lt;/year&gt;&lt;/dates&gt;&lt;pub-location&gt;https://map.nationaleatingdisorders.org, https://map.nationaleatingdisorders.org/virtual&lt;/pub-location&gt;&lt;publisher&gt;National Eating Disorders Association (NEDA)&lt;/publisher&gt;&lt;urls&gt;&lt;/urls&gt;&lt;/record&gt;&lt;/Cite&gt;&lt;/EndNote&gt;</w:instrText>
            </w:r>
            <w:r w:rsidRPr="00A0154E">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[32]</w:t>
            </w:r>
            <w:r w:rsidRPr="00A0154E">
              <w:rPr>
                <w:rFonts w:ascii="Palatino Linotype" w:hAnsi="Palatino Linotype"/>
                <w:b w:val="0"/>
                <w:bCs w:val="0"/>
                <w:sz w:val="18"/>
                <w:szCs w:val="18"/>
              </w:rPr>
              <w:fldChar w:fldCharType="end"/>
            </w:r>
            <w:r w:rsidRPr="00A0154E">
              <w:rPr>
                <w:rFonts w:ascii="Palatino Linotype" w:hAnsi="Palatino Linotype"/>
                <w:b w:val="0"/>
                <w:bCs w:val="0"/>
                <w:sz w:val="18"/>
                <w:szCs w:val="18"/>
              </w:rPr>
              <w:t xml:space="preserve"> or the Alliance for Eating Disorders Awareness </w:t>
            </w:r>
            <w:r w:rsidRPr="00A0154E">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&lt;EndNote&gt;&lt;Cite&gt;&lt;Author&gt;Disorders&lt;/Author&gt;&lt;Year&gt;2022&lt;/Year&gt;&lt;RecNum&gt;7544&lt;/RecNum&gt;&lt;DisplayText&gt;[33]&lt;/DisplayText&gt;&lt;record&gt;&lt;rec-number&gt;7544&lt;/rec-number&gt;&lt;foreign-keys&gt;&lt;key app="EN" db-id="vv2s9rd9przr9lew5tv52rwde9rard2t52rt" timestamp="1643928335"&gt;7544&lt;/key&gt;&lt;/foreign-keys&gt;&lt;ref-type name="Web Page"&gt;12&lt;/ref-type&gt;&lt;contributors&gt;&lt;authors&gt;&lt;author&gt;National Alliance for Eating Disorders&lt;/author&gt;&lt;/authors&gt;&lt;/contributors&gt;&lt;titles&gt;&lt;title&gt;Treatment Center &amp;amp; Practitioner Directory&lt;/title&gt;&lt;/titles&gt;&lt;volume&gt;2021&lt;/volume&gt;&lt;dates&gt;&lt;year&gt;2022&lt;/year&gt;&lt;/dates&gt;&lt;pub-location&gt;https://findedhelp.com&lt;/pub-location&gt;&lt;publisher&gt;National Alliance for Eating Disorders&lt;/publisher&gt;&lt;urls&gt;&lt;/urls&gt;&lt;/record&gt;&lt;/Cite&gt;&lt;/EndNote&gt;</w:instrText>
            </w:r>
            <w:r w:rsidRPr="00A0154E">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[33]</w:t>
            </w:r>
            <w:r w:rsidRPr="00A0154E">
              <w:rPr>
                <w:rFonts w:ascii="Palatino Linotype" w:hAnsi="Palatino Linotype"/>
                <w:b w:val="0"/>
                <w:bCs w:val="0"/>
                <w:sz w:val="18"/>
                <w:szCs w:val="18"/>
              </w:rPr>
              <w:fldChar w:fldCharType="end"/>
            </w:r>
            <w:r w:rsidR="00AE04A7">
              <w:rPr>
                <w:rFonts w:ascii="Palatino Linotype" w:hAnsi="Palatino Linotype"/>
                <w:b w:val="0"/>
                <w:bCs w:val="0"/>
                <w:sz w:val="18"/>
                <w:szCs w:val="18"/>
              </w:rPr>
              <w:t>.</w:t>
            </w:r>
          </w:p>
        </w:tc>
      </w:tr>
      <w:tr w:rsidR="00A0154E" w:rsidRPr="00A0154E" w14:paraId="6698BC1D" w14:textId="77777777" w:rsidTr="00143FBC">
        <w:trPr>
          <w:jc w:val="center"/>
        </w:trPr>
        <w:tc>
          <w:tcPr>
            <w:tcW w:w="9139" w:type="dxa"/>
            <w:tcBorders>
              <w:top w:val="nil"/>
              <w:left w:val="nil"/>
              <w:bottom w:val="nil"/>
              <w:right w:val="nil"/>
            </w:tcBorders>
          </w:tcPr>
          <w:p w14:paraId="059CACAA" w14:textId="421BB30E" w:rsidR="00A0154E" w:rsidRP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Association with an eating disorder program or treatment center with five or more locations listed in the NEDA Directory</w:t>
            </w:r>
            <w:r w:rsidR="00AE04A7">
              <w:rPr>
                <w:rFonts w:ascii="Palatino Linotype" w:hAnsi="Palatino Linotype"/>
                <w:b w:val="0"/>
                <w:bCs w:val="0"/>
                <w:sz w:val="18"/>
                <w:szCs w:val="18"/>
              </w:rPr>
              <w:t>.</w:t>
            </w:r>
          </w:p>
        </w:tc>
      </w:tr>
      <w:tr w:rsidR="00A0154E" w:rsidRPr="00A0154E" w14:paraId="3AE19DAB" w14:textId="77777777" w:rsidTr="00143FBC">
        <w:trPr>
          <w:jc w:val="center"/>
        </w:trPr>
        <w:tc>
          <w:tcPr>
            <w:tcW w:w="9139" w:type="dxa"/>
            <w:tcBorders>
              <w:top w:val="nil"/>
              <w:left w:val="nil"/>
              <w:bottom w:val="nil"/>
              <w:right w:val="nil"/>
            </w:tcBorders>
          </w:tcPr>
          <w:p w14:paraId="26F25CDF" w14:textId="2D2C49F5" w:rsidR="00A0154E" w:rsidRPr="00AE04A7" w:rsidRDefault="00A0154E" w:rsidP="00AE04A7">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Popular press distinction</w:t>
            </w:r>
            <w:r w:rsidR="00AE04A7">
              <w:rPr>
                <w:rFonts w:ascii="Palatino Linotype" w:hAnsi="Palatino Linotype"/>
                <w:b w:val="0"/>
                <w:bCs w:val="0"/>
                <w:sz w:val="18"/>
                <w:szCs w:val="18"/>
              </w:rPr>
              <w:t xml:space="preserve"> </w:t>
            </w:r>
            <w:r w:rsidRPr="00AE04A7">
              <w:rPr>
                <w:rFonts w:ascii="Palatino Linotype" w:hAnsi="Palatino Linotype"/>
                <w:b w:val="0"/>
                <w:bCs w:val="0"/>
                <w:sz w:val="18"/>
                <w:szCs w:val="18"/>
              </w:rPr>
              <w:fldChar w:fldCharType="begin"/>
            </w:r>
            <w:r w:rsidR="00CF3DBA">
              <w:rPr>
                <w:rFonts w:ascii="Palatino Linotype" w:hAnsi="Palatino Linotype"/>
                <w:b w:val="0"/>
                <w:bCs w:val="0"/>
                <w:sz w:val="18"/>
                <w:szCs w:val="18"/>
              </w:rPr>
              <w:instrText xml:space="preserve"> ADDIN EN.CITE &lt;EndNote&gt;&lt;Cite&gt;&lt;Author&gt;Goode&lt;/Author&gt;&lt;Year&gt;2016&lt;/Year&gt;&lt;RecNum&gt;7057&lt;/RecNum&gt;&lt;DisplayText&gt;[34, 35]&lt;/DisplayText&gt;&lt;record&gt;&lt;rec-number&gt;7057&lt;/rec-number&gt;&lt;foreign-keys&gt;&lt;key app="EN" db-id="vv2s9rd9przr9lew5tv52rwde9rard2t52rt" timestamp="1636655456"&gt;7057&lt;/key&gt;&lt;/foreign-keys&gt;&lt;ref-type name="Newspaper Article"&gt;23&lt;/ref-type&gt;&lt;contributors&gt;&lt;authors&gt;&lt;author&gt;Goode, Erica&lt;/author&gt;&lt;/authors&gt;&lt;/contributors&gt;&lt;titles&gt;&lt;title&gt;Centers to Treat Eating Disorders Are Growing, and Raising Concerns&lt;/title&gt;&lt;secondary-title&gt;The New York Times&lt;/secondary-title&gt;&lt;/titles&gt;&lt;periodical&gt;&lt;full-title&gt;The New York Times&lt;/full-title&gt;&lt;/periodical&gt;&lt;dates&gt;&lt;year&gt;2016&lt;/year&gt;&lt;pub-dates&gt;&lt;date&gt;Mar 14, 2016&lt;/date&gt;&lt;/pub-dates&gt;&lt;/dates&gt;&lt;pub-location&gt;https://www.nytimes.com/2016/03/15/health/eating-disorders-anorexia-bulimia-treatment-centers.html&lt;/pub-location&gt;&lt;publisher&gt;The New York Times&lt;/publisher&gt;&lt;urls&gt;&lt;/urls&gt;&lt;/record&gt;&lt;/Cite&gt;&lt;Cite&gt;&lt;Author&gt;Linardon&lt;/Author&gt;&lt;Year&gt;2021&lt;/Year&gt;&lt;RecNum&gt;7055&lt;/RecNum&gt;&lt;record&gt;&lt;rec-number&gt;7055&lt;/rec-number&gt;&lt;foreign-keys&gt;&lt;key app="EN" db-id="vv2s9rd9przr9lew5tv52rwde9rard2t52rt" timestamp="1636655423"&gt;7055&lt;/key&gt;&lt;/foreign-keys&gt;&lt;ref-type name="Electronic Article"&gt;43&lt;/ref-type&gt;&lt;contributors&gt;&lt;authors&gt;&lt;author&gt;Linardon, J.&lt;/author&gt;&lt;/authors&gt;&lt;/contributors&gt;&lt;titles&gt;&lt;title&gt;15 Best Eating Disorder Books Of All-Time To Improve Your Eating Behaviors&lt;/title&gt;&lt;secondary-title&gt;BreakBingeEating.com&lt;/secondary-title&gt;&lt;tertiary-title&gt;15 Best Eating Disorder Books Of All-Time To Improve Your Eating Behaviors&lt;/tertiary-title&gt;&lt;/titles&gt;&lt;periodical&gt;&lt;full-title&gt;BreakBingeEating.com&lt;/full-title&gt;&lt;/periodical&gt;&lt;section&gt;March 1, 2021&lt;/section&gt;&lt;dates&gt;&lt;year&gt;2021&lt;/year&gt;&lt;pub-dates&gt;&lt;date&gt;8-15, 2021&lt;/date&gt;&lt;/pub-dates&gt;&lt;/dates&gt;&lt;pub-location&gt;https://breakbingeeating.com/eating-disorder-books/&lt;/pub-location&gt;&lt;publisher&gt;Break Binge Eating&lt;/publisher&gt;&lt;urls&gt;&lt;/urls&gt;&lt;/record&gt;&lt;/Cite&gt;&lt;/EndNote&gt;</w:instrText>
            </w:r>
            <w:r w:rsidRPr="00AE04A7">
              <w:rPr>
                <w:rFonts w:ascii="Palatino Linotype" w:hAnsi="Palatino Linotype"/>
                <w:b w:val="0"/>
                <w:bCs w:val="0"/>
                <w:sz w:val="18"/>
                <w:szCs w:val="18"/>
              </w:rPr>
              <w:fldChar w:fldCharType="separate"/>
            </w:r>
            <w:r w:rsidR="00CF3DBA">
              <w:rPr>
                <w:rFonts w:ascii="Palatino Linotype" w:hAnsi="Palatino Linotype"/>
                <w:b w:val="0"/>
                <w:bCs w:val="0"/>
                <w:noProof/>
                <w:sz w:val="18"/>
                <w:szCs w:val="18"/>
              </w:rPr>
              <w:t>[34, 35]</w:t>
            </w:r>
            <w:r w:rsidRPr="00AE04A7">
              <w:rPr>
                <w:rFonts w:ascii="Palatino Linotype" w:hAnsi="Palatino Linotype"/>
                <w:b w:val="0"/>
                <w:bCs w:val="0"/>
                <w:sz w:val="18"/>
                <w:szCs w:val="18"/>
              </w:rPr>
              <w:fldChar w:fldCharType="end"/>
            </w:r>
            <w:r w:rsidR="00AE04A7">
              <w:rPr>
                <w:rFonts w:ascii="Palatino Linotype" w:hAnsi="Palatino Linotype"/>
                <w:b w:val="0"/>
                <w:bCs w:val="0"/>
                <w:sz w:val="18"/>
                <w:szCs w:val="18"/>
              </w:rPr>
              <w:t>.</w:t>
            </w:r>
          </w:p>
        </w:tc>
      </w:tr>
      <w:tr w:rsidR="00A0154E" w:rsidRPr="00A0154E" w14:paraId="1ED57608" w14:textId="77777777" w:rsidTr="00143FBC">
        <w:trPr>
          <w:jc w:val="center"/>
        </w:trPr>
        <w:tc>
          <w:tcPr>
            <w:tcW w:w="9139" w:type="dxa"/>
            <w:tcBorders>
              <w:top w:val="nil"/>
              <w:left w:val="nil"/>
              <w:bottom w:val="nil"/>
              <w:right w:val="nil"/>
            </w:tcBorders>
          </w:tcPr>
          <w:p w14:paraId="7C6A8DF9" w14:textId="03CF2C5C" w:rsidR="00A0154E" w:rsidRP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Referral from an individual meet</w:t>
            </w:r>
            <w:r w:rsidR="00AE04A7">
              <w:rPr>
                <w:rFonts w:ascii="Palatino Linotype" w:hAnsi="Palatino Linotype"/>
                <w:b w:val="0"/>
                <w:bCs w:val="0"/>
                <w:sz w:val="18"/>
                <w:szCs w:val="18"/>
              </w:rPr>
              <w:t>ing</w:t>
            </w:r>
            <w:r w:rsidRPr="00A0154E">
              <w:rPr>
                <w:rFonts w:ascii="Palatino Linotype" w:hAnsi="Palatino Linotype"/>
                <w:b w:val="0"/>
                <w:bCs w:val="0"/>
                <w:sz w:val="18"/>
                <w:szCs w:val="18"/>
              </w:rPr>
              <w:t xml:space="preserve"> </w:t>
            </w:r>
            <w:r w:rsidRPr="00A0154E">
              <w:rPr>
                <w:rFonts w:ascii="Palatino Linotype" w:hAnsi="Palatino Linotype"/>
                <w:b w:val="0"/>
                <w:bCs w:val="0"/>
                <w:color w:val="202124"/>
                <w:sz w:val="18"/>
                <w:szCs w:val="18"/>
                <w:shd w:val="clear" w:color="auto" w:fill="FFFFFF"/>
              </w:rPr>
              <w:t xml:space="preserve">≥2 </w:t>
            </w:r>
            <w:r w:rsidRPr="00A0154E">
              <w:rPr>
                <w:rFonts w:ascii="Palatino Linotype" w:hAnsi="Palatino Linotype"/>
                <w:b w:val="0"/>
                <w:bCs w:val="0"/>
                <w:sz w:val="18"/>
                <w:szCs w:val="18"/>
              </w:rPr>
              <w:t xml:space="preserve">other qualifications </w:t>
            </w:r>
            <w:r w:rsidR="00AE04A7">
              <w:rPr>
                <w:rFonts w:ascii="Palatino Linotype" w:hAnsi="Palatino Linotype"/>
                <w:b w:val="0"/>
                <w:bCs w:val="0"/>
                <w:sz w:val="18"/>
                <w:szCs w:val="18"/>
              </w:rPr>
              <w:t>above.</w:t>
            </w:r>
          </w:p>
        </w:tc>
      </w:tr>
      <w:tr w:rsidR="00A0154E" w:rsidRPr="00A0154E" w14:paraId="5828E815" w14:textId="77777777" w:rsidTr="000C2098">
        <w:trPr>
          <w:jc w:val="center"/>
        </w:trPr>
        <w:tc>
          <w:tcPr>
            <w:tcW w:w="9139" w:type="dxa"/>
            <w:tcBorders>
              <w:top w:val="nil"/>
              <w:left w:val="nil"/>
              <w:bottom w:val="nil"/>
              <w:right w:val="nil"/>
            </w:tcBorders>
          </w:tcPr>
          <w:p w14:paraId="52436C10" w14:textId="2292A0C2" w:rsidR="00A0154E" w:rsidRDefault="00A0154E" w:rsidP="008F2AB3">
            <w:pPr>
              <w:pStyle w:val="Subtitle"/>
              <w:numPr>
                <w:ilvl w:val="0"/>
                <w:numId w:val="7"/>
              </w:numPr>
              <w:spacing w:line="240" w:lineRule="auto"/>
              <w:ind w:left="620" w:hanging="270"/>
              <w:contextualSpacing/>
              <w:rPr>
                <w:rFonts w:ascii="Palatino Linotype" w:hAnsi="Palatino Linotype"/>
                <w:b w:val="0"/>
                <w:bCs w:val="0"/>
                <w:sz w:val="18"/>
                <w:szCs w:val="18"/>
              </w:rPr>
            </w:pPr>
            <w:r w:rsidRPr="00A0154E">
              <w:rPr>
                <w:rFonts w:ascii="Palatino Linotype" w:hAnsi="Palatino Linotype"/>
                <w:b w:val="0"/>
                <w:bCs w:val="0"/>
                <w:sz w:val="18"/>
                <w:szCs w:val="18"/>
              </w:rPr>
              <w:t>Registered Dietician (RD) meeting 2 other criteria above</w:t>
            </w:r>
            <w:r w:rsidR="00AE04A7">
              <w:rPr>
                <w:rFonts w:ascii="Palatino Linotype" w:hAnsi="Palatino Linotype"/>
                <w:b w:val="0"/>
                <w:bCs w:val="0"/>
                <w:sz w:val="18"/>
                <w:szCs w:val="18"/>
              </w:rPr>
              <w:t>.</w:t>
            </w:r>
          </w:p>
          <w:p w14:paraId="7E1DCC05" w14:textId="6F635F14" w:rsidR="008F2AB3" w:rsidRPr="00A0154E" w:rsidRDefault="008F2AB3" w:rsidP="008F2AB3">
            <w:pPr>
              <w:pStyle w:val="Subtitle"/>
              <w:spacing w:line="240" w:lineRule="auto"/>
              <w:ind w:left="260"/>
              <w:contextualSpacing/>
              <w:rPr>
                <w:rFonts w:ascii="Palatino Linotype" w:hAnsi="Palatino Linotype"/>
                <w:b w:val="0"/>
                <w:bCs w:val="0"/>
                <w:sz w:val="18"/>
                <w:szCs w:val="18"/>
              </w:rPr>
            </w:pPr>
          </w:p>
        </w:tc>
      </w:tr>
      <w:tr w:rsidR="00A0154E" w:rsidRPr="00A0154E" w14:paraId="307D6430" w14:textId="77777777" w:rsidTr="000C2098">
        <w:trPr>
          <w:trHeight w:val="341"/>
          <w:jc w:val="center"/>
        </w:trPr>
        <w:tc>
          <w:tcPr>
            <w:tcW w:w="9139" w:type="dxa"/>
            <w:tcBorders>
              <w:top w:val="nil"/>
              <w:left w:val="nil"/>
              <w:bottom w:val="nil"/>
              <w:right w:val="nil"/>
            </w:tcBorders>
          </w:tcPr>
          <w:p w14:paraId="21FAE058" w14:textId="77777777" w:rsidR="00A0154E" w:rsidRPr="00A0154E" w:rsidRDefault="00A0154E" w:rsidP="00A0154E">
            <w:pPr>
              <w:pStyle w:val="Subtitle"/>
              <w:spacing w:line="240" w:lineRule="auto"/>
              <w:contextualSpacing/>
              <w:rPr>
                <w:rFonts w:ascii="Palatino Linotype" w:hAnsi="Palatino Linotype"/>
                <w:sz w:val="18"/>
                <w:szCs w:val="18"/>
              </w:rPr>
            </w:pPr>
            <w:r w:rsidRPr="00A0154E">
              <w:rPr>
                <w:rFonts w:ascii="Palatino Linotype" w:hAnsi="Palatino Linotype"/>
                <w:i/>
                <w:iCs/>
                <w:sz w:val="18"/>
                <w:szCs w:val="18"/>
              </w:rPr>
              <w:t>III. Additional Eligibility Criteria (2 recruited, 2 enrolled</w:t>
            </w:r>
            <w:r w:rsidRPr="00A0154E">
              <w:rPr>
                <w:rFonts w:ascii="Palatino Linotype" w:hAnsi="Palatino Linotype"/>
                <w:i/>
                <w:iCs/>
                <w:sz w:val="18"/>
                <w:szCs w:val="18"/>
                <w:vertAlign w:val="superscript"/>
              </w:rPr>
              <w:t>b</w:t>
            </w:r>
            <w:r w:rsidRPr="00A0154E">
              <w:rPr>
                <w:rFonts w:ascii="Palatino Linotype" w:hAnsi="Palatino Linotype"/>
                <w:i/>
                <w:iCs/>
                <w:sz w:val="18"/>
                <w:szCs w:val="18"/>
              </w:rPr>
              <w:t>)</w:t>
            </w:r>
          </w:p>
        </w:tc>
      </w:tr>
      <w:tr w:rsidR="00A0154E" w:rsidRPr="00A0154E" w14:paraId="358B8570" w14:textId="77777777" w:rsidTr="0008670B">
        <w:trPr>
          <w:trHeight w:val="368"/>
          <w:jc w:val="center"/>
        </w:trPr>
        <w:tc>
          <w:tcPr>
            <w:tcW w:w="9139" w:type="dxa"/>
            <w:tcBorders>
              <w:top w:val="nil"/>
              <w:left w:val="nil"/>
              <w:bottom w:val="single" w:sz="4" w:space="0" w:color="auto"/>
              <w:right w:val="nil"/>
            </w:tcBorders>
          </w:tcPr>
          <w:p w14:paraId="55796592" w14:textId="255C172E" w:rsidR="00A0154E" w:rsidRPr="00A0154E" w:rsidRDefault="00AE04A7" w:rsidP="00A0154E">
            <w:pPr>
              <w:spacing w:line="240" w:lineRule="auto"/>
              <w:contextualSpacing/>
              <w:rPr>
                <w:b/>
                <w:bCs/>
                <w:i/>
                <w:iCs/>
                <w:sz w:val="18"/>
                <w:szCs w:val="18"/>
                <w:u w:val="single"/>
              </w:rPr>
            </w:pPr>
            <w:r>
              <w:rPr>
                <w:sz w:val="18"/>
                <w:szCs w:val="18"/>
              </w:rPr>
              <w:t>I</w:t>
            </w:r>
            <w:r w:rsidR="00A0154E" w:rsidRPr="00A0154E">
              <w:rPr>
                <w:sz w:val="18"/>
                <w:szCs w:val="18"/>
              </w:rPr>
              <w:t xml:space="preserve">ndividuals who met </w:t>
            </w:r>
            <w:r w:rsidR="00A0154E" w:rsidRPr="00A0154E">
              <w:rPr>
                <w:color w:val="202124"/>
                <w:sz w:val="18"/>
                <w:szCs w:val="18"/>
                <w:shd w:val="clear" w:color="auto" w:fill="FFFFFF"/>
              </w:rPr>
              <w:t>≥1</w:t>
            </w:r>
            <w:r w:rsidR="00A0154E" w:rsidRPr="00A0154E">
              <w:rPr>
                <w:sz w:val="18"/>
                <w:szCs w:val="18"/>
              </w:rPr>
              <w:t xml:space="preserve"> academic/research criterion (I) and </w:t>
            </w:r>
            <w:r w:rsidR="00A0154E" w:rsidRPr="00A0154E">
              <w:rPr>
                <w:color w:val="202124"/>
                <w:sz w:val="18"/>
                <w:szCs w:val="18"/>
                <w:shd w:val="clear" w:color="auto" w:fill="FFFFFF"/>
              </w:rPr>
              <w:t>≥1</w:t>
            </w:r>
            <w:r w:rsidR="00A0154E" w:rsidRPr="00A0154E">
              <w:rPr>
                <w:sz w:val="18"/>
                <w:szCs w:val="18"/>
              </w:rPr>
              <w:t xml:space="preserve"> clinical criteria (II) were also eligible. </w:t>
            </w:r>
          </w:p>
          <w:p w14:paraId="2D3A6D9A" w14:textId="77777777" w:rsidR="00A0154E" w:rsidRPr="00A0154E" w:rsidRDefault="00A0154E" w:rsidP="00A0154E">
            <w:pPr>
              <w:spacing w:line="240" w:lineRule="auto"/>
              <w:contextualSpacing/>
              <w:rPr>
                <w:b/>
                <w:bCs/>
                <w:i/>
                <w:iCs/>
                <w:sz w:val="18"/>
                <w:szCs w:val="18"/>
                <w:u w:val="single"/>
              </w:rPr>
            </w:pPr>
          </w:p>
        </w:tc>
      </w:tr>
      <w:tr w:rsidR="00A0154E" w:rsidRPr="00A0154E" w14:paraId="1EE753A9" w14:textId="77777777" w:rsidTr="0008670B">
        <w:trPr>
          <w:jc w:val="center"/>
        </w:trPr>
        <w:tc>
          <w:tcPr>
            <w:tcW w:w="9139" w:type="dxa"/>
            <w:tcBorders>
              <w:top w:val="single" w:sz="4" w:space="0" w:color="auto"/>
              <w:left w:val="nil"/>
              <w:bottom w:val="nil"/>
              <w:right w:val="nil"/>
            </w:tcBorders>
          </w:tcPr>
          <w:p w14:paraId="448AE105" w14:textId="3D0AF462" w:rsidR="00A0154E" w:rsidRPr="00A0154E" w:rsidRDefault="00A0154E" w:rsidP="00E71E3B">
            <w:pPr>
              <w:pStyle w:val="MDPI41tablecaption"/>
            </w:pPr>
            <w:r w:rsidRPr="00A0154E">
              <w:rPr>
                <w:b/>
                <w:bCs/>
              </w:rPr>
              <w:t>Table Legend:</w:t>
            </w:r>
            <w:r w:rsidRPr="00A0154E">
              <w:t xml:space="preserve"> BED: binge eating disorder. </w:t>
            </w:r>
            <w:r w:rsidRPr="00A0154E">
              <w:rPr>
                <w:b/>
                <w:bCs/>
                <w:vertAlign w:val="superscript"/>
              </w:rPr>
              <w:t>a</w:t>
            </w:r>
            <w:r w:rsidR="00AE04A7">
              <w:t>T</w:t>
            </w:r>
            <w:r w:rsidR="00AE04A7" w:rsidRPr="00AE04A7">
              <w:t xml:space="preserve">his criterion required ≥ 5 publications in the past five years because of the relative newness of the concept of food addiction. </w:t>
            </w:r>
            <w:r w:rsidR="00AE04A7" w:rsidRPr="00AE04A7">
              <w:rPr>
                <w:b/>
                <w:bCs/>
                <w:vertAlign w:val="superscript"/>
              </w:rPr>
              <w:t>b</w:t>
            </w:r>
            <w:r w:rsidR="00AE04A7" w:rsidRPr="00AE04A7">
              <w:t>Both participants each met two academic/research criteria and two clinician/healthcare administrator criteria. Table reproduced from</w:t>
            </w:r>
            <w:r w:rsidR="00AE04A7">
              <w:t xml:space="preserve"> Bray et al., 2022-2024</w:t>
            </w:r>
            <w:r w:rsidR="00AE04A7" w:rsidRPr="00AE04A7">
              <w:t xml:space="preserve"> </w:t>
            </w:r>
            <w:r w:rsidR="00AE04A7" w:rsidRPr="00AE04A7">
              <w:fldChar w:fldCharType="begin">
                <w:fldData xml:space="preserve">PEVuZE5vdGU+PENpdGU+PEF1dGhvcj5CcmF5PC9BdXRob3I+PFllYXI+MjAyMjwvWWVhcj48UmVj
TnVtPjc4NDA8L1JlY051bT48RGlzcGxheVRleHQ+WzE3LTE5LCAzNl08L0Rpc3BsYXlUZXh0Pjxy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PjwvcmVjb3JkPjwvQ2l0ZT48Q2l0ZT48QXV0aG9yPkJyYXk8L0F1dGhvcj48WWVhcj4yMDIzPC9Z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TnVtPjc4NDA8L1JlY051bT48RGlzcGxheVRleHQ+WzE3LTE5LCAzNl08L0Rpc3BsYXlUZXh0Pjxy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PjwvcmVjb3JkPjwvQ2l0ZT48Q2l0ZT48QXV0aG9yPkJyYXk8L0F1dGhvcj48WWVhcj4yMDIzPC9Z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</w:fldData>
              </w:fldChar>
            </w:r>
            <w:r w:rsidR="00CF3DBA">
              <w:instrText xml:space="preserve"> ADDIN EN.CITE.DATA </w:instrText>
            </w:r>
            <w:r w:rsidR="00CF3DBA">
              <w:fldChar w:fldCharType="end"/>
            </w:r>
            <w:r w:rsidR="00AE04A7" w:rsidRPr="00AE04A7">
              <w:fldChar w:fldCharType="separate"/>
            </w:r>
            <w:r w:rsidR="00CF3DBA">
              <w:rPr>
                <w:noProof/>
              </w:rPr>
              <w:t>[17-19, 36]</w:t>
            </w:r>
            <w:r w:rsidR="00AE04A7" w:rsidRPr="00AE04A7">
              <w:fldChar w:fldCharType="end"/>
            </w:r>
            <w:r w:rsidR="00AE04A7" w:rsidRPr="00AE04A7">
              <w:t xml:space="preserve"> with authors’ permissions</w:t>
            </w:r>
            <w:r w:rsidR="00AE04A7">
              <w:t xml:space="preserve">. </w:t>
            </w:r>
            <w:r w:rsidRPr="00A0154E">
              <w:fldChar w:fldCharType="begin">
                <w:fldData xml:space="preserve">PEVuZE5vdGU+PENpdGUgRXhjbHVkZUF1dGg9IjEiPjxZZWFyPjIwMjE8L1llYXI+PFJlY051bT43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dGhvcj48WWVhcj4yMDIyPC9ZZWFyPjxSZWNOdW0+NzgzODwvUmVjTnVtPjxyZWNvcmQ+PHJlYy1u
dW1iZXI+NzgzODwvcmVjLW51bWJlcj48Zm9yZWlnbi1rZXlzPjxrZXkgYXBwPSJFTiIgZGItaWQ9
InZ2MnM5cmQ5cHJ6cjlsZXc1dHY1MnJ3ZGU5cmFyZDJ0NTJydCIgdGltZXN0YW1wPSIxNjY1Mzkx
NDQ3Ij43ODM4PC9rZXk+PC9mb3JlaWduLWtleXM+PHJlZi10eXBlIG5hbWU9IkpvdXJuYWwgQXJ0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dmVyc2l0eSBvZiBOYXR1cmFsIE1lZGljaW5lLCBQb3J0bGFuZCwgT1IsIFVuaXRlZCBTdGF0ZXMu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==
</w:fldData>
              </w:fldChar>
            </w:r>
            <w:r w:rsidR="00CF3DBA">
              <w:instrText xml:space="preserve"> ADDIN EN.CITE </w:instrText>
            </w:r>
            <w:r w:rsidR="00CF3DBA">
              <w:fldChar w:fldCharType="begin">
                <w:fldData xml:space="preserve">PEVuZE5vdGU+PENpdGUgRXhjbHVkZUF1dGg9IjEiPjxZZWFyPjIwMjE8L1llYXI+PFJlY051bT43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dGhvcj48WWVhcj4yMDIyPC9ZZWFyPjxSZWNOdW0+NzgzODwvUmVjTnVtPjxyZWNvcmQ+PHJlYy1u
dW1iZXI+NzgzODwvcmVjLW51bWJlcj48Zm9yZWlnbi1rZXlzPjxrZXkgYXBwPSJFTiIgZGItaWQ9
InZ2MnM5cmQ5cHJ6cjlsZXc1dHY1MnJ3ZGU5cmFyZDJ0NTJydCIgdGltZXN0YW1wPSIxNjY1Mzkx
NDQ3Ij43ODM4PC9rZXk+PC9mb3JlaWduLWtleXM+PHJlZi10eXBlIG5hbWU9IkpvdXJuYWwgQXJ0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dmVyc2l0eSBvZiBOYXR1cmFsIE1lZGljaW5lLCBQb3J0bGFuZCwgT1IsIFVuaXRlZCBTdGF0ZXMu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==
</w:fldData>
              </w:fldChar>
            </w:r>
            <w:r w:rsidR="00CF3DBA">
              <w:instrText xml:space="preserve"> ADDIN EN.CITE.DATA </w:instrText>
            </w:r>
            <w:r w:rsidR="00CF3DBA">
              <w:fldChar w:fldCharType="end"/>
            </w:r>
            <w:r w:rsidRPr="00A0154E">
              <w:fldChar w:fldCharType="separate"/>
            </w:r>
            <w:r w:rsidR="00CF3DBA">
              <w:rPr>
                <w:noProof/>
              </w:rPr>
              <w:t>[17-36]</w:t>
            </w:r>
            <w:r w:rsidRPr="00A0154E">
              <w:fldChar w:fldCharType="end"/>
            </w:r>
            <w:r w:rsidR="00276840" w:rsidRPr="00AE04A7">
              <w:t xml:space="preserve"> </w:t>
            </w:r>
            <w:r w:rsidRPr="00A0154E">
              <w:t>refer to citations in References.</w:t>
            </w:r>
          </w:p>
        </w:tc>
      </w:tr>
    </w:tbl>
    <w:p w14:paraId="489EA378" w14:textId="1366FF68" w:rsidR="0076344E" w:rsidRPr="00E71E3B" w:rsidRDefault="0076344E" w:rsidP="00E71E3B">
      <w:pPr>
        <w:pStyle w:val="MDPI22heading2"/>
      </w:pPr>
      <w:r w:rsidRPr="00E71E3B">
        <w:t>2.2. Procedure</w:t>
      </w:r>
    </w:p>
    <w:p w14:paraId="7648B9C6" w14:textId="46021E8C" w:rsidR="00837BB6" w:rsidRPr="009C13EF" w:rsidRDefault="00837BB6" w:rsidP="00E71E3B">
      <w:pPr>
        <w:pStyle w:val="MDPI32textnoindent"/>
      </w:pPr>
      <w:bookmarkStart w:id="2" w:name="page2"/>
      <w:bookmarkEnd w:id="2"/>
      <w:r w:rsidRPr="00837BB6">
        <w:t xml:space="preserve">The study was approved by the National University of Natural Medicine IRB (# HZ12120) and was conducted as described previously </w:t>
      </w:r>
      <w:r w:rsidRPr="00837BB6">
        <w:fldChar w:fldCharType="begin">
          <w:fldData xml:space="preserve">PEVuZE5vdGU+PENpdGU+PEF1dGhvcj5CcmF5PC9BdXRob3I+PFllYXI+MjAyMjwvWWVhcj48UmVj
TnVtPjc4NDA8L1JlY051bT48RGlzcGxheVRleHQ+WzE3LTE5XTwvRGlzcGxheVRleHQ+PHJlY29y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PjwvcmVjb3JkPjwvQ2l0ZT48Q2l0ZT48QXV0aG9yPkJyYXk8L0F1dGhvcj48WWVhcj4yMDIyPC9Z
ZWFyPjxSZWNOdW0+NzgzODwvUmVjTnVtPjxyZWNvcmQ+PHJlYy1udW1iZXI+NzgzODwvcmVjLW51
bWJlcj48Zm9yZWlnbi1rZXlzPjxrZXkgYXBwPSJFTiIgZGItaWQ9InZ2MnM5cmQ5cHJ6cjlsZXc1
dHY1MnJ3ZGU5cmFyZDJ0NTJydCIgdGltZXN0YW1wPSIxNjY1MzkxNDQ3Ij43ODM4PC9rZXk+PC9m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IE1lZGljaW5lLCBQb3J0bGFuZCwgT1IsIFVuaXRlZCBTdGF0ZXMuJiN4RDtXaWxkZXIgUmVzZWFy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TnVtPjc4NDA8L1JlY051bT48RGlzcGxheVRleHQ+WzE3LTE5XTwvRGlzcGxheVRleHQ+PHJlY29y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aWFnbm9zdGljIGFuZCBTdGF0aXN0aWNhbCBNYW51YWwgb2YgTWVudGFsIERpc29yZGVyczwva2V5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</w:fldData>
        </w:fldChar>
      </w:r>
      <w:r w:rsidR="00CF3DBA">
        <w:instrText xml:space="preserve"> ADDIN EN.CITE.DATA </w:instrText>
      </w:r>
      <w:r w:rsidR="00CF3DBA">
        <w:fldChar w:fldCharType="end"/>
      </w:r>
      <w:r w:rsidRPr="00837BB6">
        <w:fldChar w:fldCharType="separate"/>
      </w:r>
      <w:r w:rsidR="00CF3DBA">
        <w:rPr>
          <w:noProof/>
        </w:rPr>
        <w:t>[17-19]</w:t>
      </w:r>
      <w:r w:rsidRPr="00837BB6">
        <w:fldChar w:fldCharType="end"/>
      </w:r>
      <w:r w:rsidRPr="00837BB6">
        <w:t xml:space="preserve">. BB sent eligible participants a scripted </w:t>
      </w:r>
      <w:r w:rsidRPr="00837BB6">
        <w:lastRenderedPageBreak/>
        <w:t xml:space="preserve">email study invitation. Consenting respondents were interviewed anonymously on Zoom (Zoom.com, last accessed 19 May, 2022), with verbal consent obtained at the start of each interview. Interviews were recorded with participant consent. Recordings began after introductions to protect participant anonymity. Most interviews were scheduled for two hours, with abbreviated 30–60-minute interviews conducted as needed. Interview questions pertaining to BED treatment are shown in </w:t>
      </w:r>
      <w:r w:rsidR="00E71E3B">
        <w:rPr>
          <w:b/>
        </w:rPr>
        <w:fldChar w:fldCharType="begin"/>
      </w:r>
      <w:r w:rsidR="00E71E3B">
        <w:instrText xml:space="preserve"> REF _Ref90361922 \h </w:instrText>
      </w:r>
      <w:r w:rsidR="00E71E3B">
        <w:rPr>
          <w:b/>
        </w:rPr>
      </w:r>
      <w:r w:rsidR="00E71E3B">
        <w:rPr>
          <w:b/>
        </w:rPr>
        <w:fldChar w:fldCharType="separate"/>
      </w:r>
      <w:r w:rsidR="00E71E3B" w:rsidRPr="00F56125">
        <w:rPr>
          <w:b/>
          <w:bCs/>
        </w:rPr>
        <w:t xml:space="preserve">Table </w:t>
      </w:r>
      <w:r w:rsidR="00E71E3B" w:rsidRPr="00F56125">
        <w:rPr>
          <w:b/>
          <w:bCs/>
          <w:noProof/>
        </w:rPr>
        <w:t>2</w:t>
      </w:r>
      <w:r w:rsidR="00E71E3B">
        <w:rPr>
          <w:b/>
        </w:rPr>
        <w:fldChar w:fldCharType="end"/>
      </w:r>
      <w:r w:rsidRPr="00837BB6">
        <w:t xml:space="preserve"> Demographic information was collected verbally or through a follow-up email survey at the end of each interview.</w:t>
      </w:r>
    </w:p>
    <w:p w14:paraId="0808C14D" w14:textId="4BD1962A" w:rsidR="0076344E" w:rsidRPr="00E71E3B" w:rsidRDefault="0076344E" w:rsidP="00E71E3B">
      <w:pPr>
        <w:pStyle w:val="MDPI22heading2"/>
      </w:pPr>
      <w:r w:rsidRPr="00E71E3B">
        <w:t>2.3. Data Analysis</w:t>
      </w:r>
    </w:p>
    <w:p w14:paraId="595ED279" w14:textId="23E452D6" w:rsidR="00837BB6" w:rsidRPr="00E71E3B" w:rsidRDefault="00837BB6" w:rsidP="00E71E3B">
      <w:pPr>
        <w:pStyle w:val="MDPI32textnoindent"/>
      </w:pPr>
      <w:r w:rsidRPr="00E71E3B">
        <w:t xml:space="preserve">Interview recordings were transcribed and de-identified. BB, MS, and HZ separately reviewed, qualitatively analyzed, and coded transcripts for themes, then discussed and finalized themes through reflexive engagement with the data (e.g., reflexive thematic analysis </w:t>
      </w:r>
      <w:r w:rsidRPr="00E71E3B">
        <w:fldChar w:fldCharType="begin"/>
      </w:r>
      <w:r w:rsidR="00CF3DBA">
        <w:instrText xml:space="preserve"> ADDIN EN.CITE &lt;EndNote&gt;&lt;Cite&gt;&lt;Author&gt;Braun&lt;/Author&gt;&lt;Year&gt;2021&lt;/Year&gt;&lt;RecNum&gt;7533&lt;/RecNum&gt;&lt;DisplayText&gt;[37, 38]&lt;/DisplayText&gt;&lt;record&gt;&lt;rec-number&gt;7533&lt;/rec-number&gt;&lt;foreign-keys&gt;&lt;key app="EN" db-id="vv2s9rd9przr9lew5tv52rwde9rard2t52rt" timestamp="1642907089"&gt;7533&lt;/key&gt;&lt;/foreign-keys&gt;&lt;ref-type name="Journal Article"&gt;17&lt;/ref-type&gt;&lt;contributors&gt;&lt;authors&gt;&lt;author&gt;Braun, Virginia&lt;/author&gt;&lt;author&gt;Clarke, Victoria&lt;/author&gt;&lt;/authors&gt;&lt;/contributors&gt;&lt;titles&gt;&lt;title&gt;One size fits all? What counts as quality practice in (reflexive) thematic analysis?&lt;/title&gt;&lt;secondary-title&gt;Qualitative Research in Psychology&lt;/secondary-title&gt;&lt;/titles&gt;&lt;periodical&gt;&lt;full-title&gt;Qualitative Research in Psychology&lt;/full-title&gt;&lt;/periodical&gt;&lt;pages&gt;328-352&lt;/pages&gt;&lt;volume&gt;18&lt;/volume&gt;&lt;number&gt;3&lt;/number&gt;&lt;dates&gt;&lt;year&gt;2021&lt;/year&gt;&lt;pub-dates&gt;&lt;date&gt;2021/07/03&lt;/date&gt;&lt;/pub-dates&gt;&lt;/dates&gt;&lt;publisher&gt;Routledge&lt;/publisher&gt;&lt;isbn&gt;1478-0887&lt;/isbn&gt;&lt;urls&gt;&lt;related-urls&gt;&lt;url&gt;https://doi.org/10.1080/14780887.2020.1769238&lt;/url&gt;&lt;/related-urls&gt;&lt;/urls&gt;&lt;electronic-resource-num&gt;10.1080/14780887.2020.1769238&lt;/electronic-resource-num&gt;&lt;/record&gt;&lt;/Cite&gt;&lt;Cite&gt;&lt;Author&gt;Braun&lt;/Author&gt;&lt;Year&gt;2006&lt;/Year&gt;&lt;RecNum&gt;7534&lt;/RecNum&gt;&lt;record&gt;&lt;rec-number&gt;7534&lt;/rec-number&gt;&lt;foreign-keys&gt;&lt;key app="EN" db-id="vv2s9rd9przr9lew5tv52rwde9rard2t52rt" timestamp="1642920193"&gt;7534&lt;/key&gt;&lt;/foreign-keys&gt;&lt;ref-type name="Journal Article"&gt;17&lt;/ref-type&gt;&lt;contributors&gt;&lt;authors&gt;&lt;author&gt;Braun, Virginia&lt;/author&gt;&lt;author&gt;Clarke, Victoria&lt;/author&gt;&lt;/authors&gt;&lt;/contributors&gt;&lt;titles&gt;&lt;title&gt;Using thematic analysis in psychology&lt;/title&gt;&lt;secondary-title&gt;Qualitative Research in Psychology&lt;/secondary-title&gt;&lt;/titles&gt;&lt;periodical&gt;&lt;full-title&gt;Qualitative Research in Psychology&lt;/full-title&gt;&lt;/periodical&gt;&lt;pages&gt;77-101&lt;/pages&gt;&lt;volume&gt;3&lt;/volume&gt;&lt;dates&gt;&lt;year&gt;2006&lt;/year&gt;&lt;pub-dates&gt;&lt;date&gt;01/01&lt;/date&gt;&lt;/pub-dates&gt;&lt;/dates&gt;&lt;urls&gt;&lt;/urls&gt;&lt;electronic-resource-num&gt;10.1191/1478088706qp063oa&lt;/electronic-resource-num&gt;&lt;/record&gt;&lt;/Cite&gt;&lt;/EndNote&gt;</w:instrText>
      </w:r>
      <w:r w:rsidRPr="00E71E3B">
        <w:fldChar w:fldCharType="separate"/>
      </w:r>
      <w:r w:rsidR="00CF3DBA">
        <w:rPr>
          <w:noProof/>
        </w:rPr>
        <w:t>[37, 38]</w:t>
      </w:r>
      <w:r w:rsidRPr="00E71E3B">
        <w:fldChar w:fldCharType="end"/>
      </w:r>
      <w:r w:rsidRPr="00E71E3B">
        <w:t xml:space="preserve">). BB and CB also quantified the number of participants expressing positive/supportive, neutral, or negative/skeptical perspectives on each theme </w:t>
      </w:r>
      <w:r w:rsidRPr="00E71E3B">
        <w:fldChar w:fldCharType="begin">
          <w:fldData xml:space="preserve">PEVuZE5vdGU+PENpdGU+PEF1dGhvcj5XaWxraW5zb248L0F1dGhvcj48WWVhcj4yMDAwPC9ZZWFy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</w:fldData>
        </w:fldChar>
      </w:r>
      <w:r w:rsidR="00CF3DBA">
        <w:instrText xml:space="preserve"> ADDIN EN.CITE </w:instrText>
      </w:r>
      <w:r w:rsidR="00CF3DBA">
        <w:fldChar w:fldCharType="begin">
          <w:fldData xml:space="preserve">PEVuZE5vdGU+PENpdGU+PEF1dGhvcj5XaWxraW5zb248L0F1dGhvcj48WWVhcj4yMDAwPC9ZZWFy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</w:fldData>
        </w:fldChar>
      </w:r>
      <w:r w:rsidR="00CF3DBA">
        <w:instrText xml:space="preserve"> ADDIN EN.CITE.DATA </w:instrText>
      </w:r>
      <w:r w:rsidR="00CF3DBA">
        <w:fldChar w:fldCharType="end"/>
      </w:r>
      <w:r w:rsidRPr="00E71E3B">
        <w:fldChar w:fldCharType="separate"/>
      </w:r>
      <w:r w:rsidR="00CF3DBA">
        <w:rPr>
          <w:noProof/>
        </w:rPr>
        <w:t>[39-41]</w:t>
      </w:r>
      <w:r w:rsidRPr="00E71E3B">
        <w:fldChar w:fldCharType="end"/>
      </w:r>
      <w:r w:rsidRPr="00E71E3B">
        <w:t>, with HZ and CB consulted on quantification questions and tiebreakers.</w:t>
      </w:r>
    </w:p>
    <w:p w14:paraId="141ABBE4" w14:textId="4DA145E6" w:rsidR="0008670B" w:rsidRPr="00F56125" w:rsidRDefault="0008670B" w:rsidP="0008670B">
      <w:pPr>
        <w:pStyle w:val="MDPI41tablecaption"/>
        <w:ind w:left="510"/>
        <w:rPr>
          <w:b/>
          <w:bCs/>
        </w:rPr>
      </w:pPr>
      <w:bookmarkStart w:id="3" w:name="_Ref90361922"/>
      <w:r w:rsidRPr="00F56125">
        <w:rPr>
          <w:b/>
          <w:bCs/>
        </w:rPr>
        <w:t xml:space="preserve">Table </w:t>
      </w:r>
      <w:r w:rsidRPr="00F56125">
        <w:rPr>
          <w:b/>
          <w:bCs/>
        </w:rPr>
        <w:fldChar w:fldCharType="begin"/>
      </w:r>
      <w:r w:rsidRPr="00F56125">
        <w:rPr>
          <w:b/>
          <w:bCs/>
        </w:rPr>
        <w:instrText xml:space="preserve"> SEQ Table \* ARABIC </w:instrText>
      </w:r>
      <w:r w:rsidRPr="00F56125">
        <w:rPr>
          <w:b/>
          <w:bCs/>
        </w:rPr>
        <w:fldChar w:fldCharType="separate"/>
      </w:r>
      <w:r w:rsidR="00C76756" w:rsidRPr="00F56125">
        <w:rPr>
          <w:b/>
          <w:bCs/>
          <w:noProof/>
        </w:rPr>
        <w:t>2</w:t>
      </w:r>
      <w:r w:rsidRPr="00F56125">
        <w:rPr>
          <w:b/>
          <w:bCs/>
        </w:rPr>
        <w:fldChar w:fldCharType="end"/>
      </w:r>
      <w:bookmarkEnd w:id="3"/>
      <w:r w:rsidRPr="00F56125">
        <w:rPr>
          <w:b/>
          <w:bCs/>
        </w:rPr>
        <w:t xml:space="preserve">: Interview questions </w:t>
      </w:r>
      <w:r w:rsidR="00F56125">
        <w:rPr>
          <w:b/>
          <w:bCs/>
        </w:rPr>
        <w:t>about barriers</w:t>
      </w:r>
      <w:r w:rsidR="00C26608" w:rsidRPr="00F56125">
        <w:rPr>
          <w:b/>
          <w:bCs/>
        </w:rPr>
        <w:t xml:space="preserve"> to </w:t>
      </w:r>
      <w:r w:rsidRPr="00F56125">
        <w:rPr>
          <w:b/>
          <w:bCs/>
        </w:rPr>
        <w:t xml:space="preserve">adult </w:t>
      </w:r>
      <w:r w:rsidR="00C26608" w:rsidRPr="00F56125">
        <w:rPr>
          <w:b/>
          <w:bCs/>
        </w:rPr>
        <w:t>BED</w:t>
      </w:r>
      <w:r w:rsidRPr="00F56125">
        <w:rPr>
          <w:b/>
          <w:bCs/>
        </w:rPr>
        <w:t xml:space="preserve"> </w:t>
      </w:r>
      <w:r w:rsidR="00C26608" w:rsidRPr="00F56125">
        <w:rPr>
          <w:b/>
          <w:bCs/>
        </w:rPr>
        <w:t>identification</w:t>
      </w:r>
      <w:r w:rsidR="00F56125">
        <w:rPr>
          <w:b/>
          <w:bCs/>
        </w:rPr>
        <w:t xml:space="preserve"> and </w:t>
      </w:r>
      <w:r w:rsidR="00C26608" w:rsidRPr="00F56125">
        <w:rPr>
          <w:b/>
          <w:bCs/>
        </w:rPr>
        <w:t>treatment-</w:t>
      </w:r>
      <w:r w:rsidR="00F56125">
        <w:rPr>
          <w:b/>
          <w:bCs/>
        </w:rPr>
        <w:t xml:space="preserve"> </w:t>
      </w:r>
      <w:r w:rsidR="00C26608" w:rsidRPr="00F56125">
        <w:rPr>
          <w:b/>
          <w:bCs/>
        </w:rPr>
        <w:t>seeking, access</w:t>
      </w:r>
      <w:r w:rsidR="00F56125">
        <w:rPr>
          <w:b/>
          <w:bCs/>
        </w:rPr>
        <w:t xml:space="preserve">, and </w:t>
      </w:r>
      <w:r w:rsidR="00C26608" w:rsidRPr="00F56125">
        <w:rPr>
          <w:b/>
          <w:bCs/>
        </w:rPr>
        <w:t>engagement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3"/>
        <w:gridCol w:w="1473"/>
        <w:gridCol w:w="54"/>
      </w:tblGrid>
      <w:tr w:rsidR="0008670B" w:rsidRPr="00F445C0" w14:paraId="7D1B989B" w14:textId="77777777" w:rsidTr="0008670B">
        <w:trPr>
          <w:gridAfter w:val="1"/>
          <w:wAfter w:w="54" w:type="dxa"/>
          <w:jc w:val="center"/>
        </w:trPr>
        <w:tc>
          <w:tcPr>
            <w:tcW w:w="9306" w:type="dxa"/>
            <w:gridSpan w:val="2"/>
          </w:tcPr>
          <w:p w14:paraId="60A6E13C" w14:textId="2B8B6D5B" w:rsidR="0008670B" w:rsidRPr="00F445C0" w:rsidRDefault="0008670B" w:rsidP="0008670B">
            <w:pPr>
              <w:spacing w:line="240" w:lineRule="auto"/>
              <w:rPr>
                <w:b/>
                <w:bCs/>
                <w:i/>
                <w:iCs/>
                <w:sz w:val="18"/>
                <w:szCs w:val="18"/>
              </w:rPr>
            </w:pPr>
            <w:r w:rsidRPr="00F445C0">
              <w:rPr>
                <w:b/>
                <w:bCs/>
                <w:i/>
                <w:iCs/>
                <w:sz w:val="18"/>
                <w:szCs w:val="18"/>
                <w:u w:val="single"/>
              </w:rPr>
              <w:t>Question</w:t>
            </w:r>
            <w:r w:rsidRPr="00F445C0">
              <w:rPr>
                <w:b/>
                <w:bCs/>
                <w:i/>
                <w:iCs/>
                <w:sz w:val="18"/>
                <w:szCs w:val="18"/>
              </w:rPr>
              <w:t xml:space="preserve">                                                                                                         </w:t>
            </w:r>
            <w:r w:rsidR="00F445C0" w:rsidRPr="00F445C0">
              <w:rPr>
                <w:b/>
                <w:bCs/>
                <w:i/>
                <w:iCs/>
                <w:sz w:val="18"/>
                <w:szCs w:val="18"/>
              </w:rPr>
              <w:t xml:space="preserve">                                </w:t>
            </w:r>
            <w:r w:rsidR="00C26608">
              <w:rPr>
                <w:b/>
                <w:bCs/>
                <w:i/>
                <w:iCs/>
                <w:sz w:val="18"/>
                <w:szCs w:val="18"/>
              </w:rPr>
              <w:t xml:space="preserve">                </w:t>
            </w:r>
            <w:r w:rsidR="00F445C0" w:rsidRPr="00F445C0">
              <w:rPr>
                <w:b/>
                <w:bCs/>
                <w:i/>
                <w:iCs/>
                <w:sz w:val="18"/>
                <w:szCs w:val="18"/>
              </w:rPr>
              <w:t xml:space="preserve"> </w:t>
            </w:r>
            <w:r w:rsidRPr="00F445C0">
              <w:rPr>
                <w:b/>
                <w:bCs/>
                <w:i/>
                <w:iCs/>
                <w:sz w:val="18"/>
                <w:szCs w:val="18"/>
              </w:rPr>
              <w:t xml:space="preserve"> </w:t>
            </w:r>
            <w:r w:rsidRPr="00F445C0">
              <w:rPr>
                <w:b/>
                <w:bCs/>
                <w:i/>
                <w:iCs/>
                <w:sz w:val="18"/>
                <w:szCs w:val="18"/>
                <w:u w:val="single"/>
              </w:rPr>
              <w:t>n asked (n/14)</w:t>
            </w:r>
          </w:p>
        </w:tc>
      </w:tr>
      <w:tr w:rsidR="0008670B" w:rsidRPr="00F445C0" w14:paraId="58193D38" w14:textId="77777777" w:rsidTr="0008670B">
        <w:trPr>
          <w:gridAfter w:val="1"/>
          <w:wAfter w:w="54" w:type="dxa"/>
          <w:jc w:val="center"/>
        </w:trPr>
        <w:tc>
          <w:tcPr>
            <w:tcW w:w="7833" w:type="dxa"/>
          </w:tcPr>
          <w:p w14:paraId="56698422" w14:textId="2B1856AF" w:rsidR="0008670B" w:rsidRPr="009832B9" w:rsidRDefault="0008670B" w:rsidP="009832B9">
            <w:pPr>
              <w:pStyle w:val="Subtitle"/>
              <w:numPr>
                <w:ilvl w:val="0"/>
                <w:numId w:val="8"/>
              </w:numPr>
              <w:spacing w:line="240" w:lineRule="auto"/>
              <w:ind w:left="270" w:hanging="270"/>
              <w:contextualSpacing/>
              <w:rPr>
                <w:rFonts w:ascii="Palatino Linotype" w:hAnsi="Palatino Linotype"/>
                <w:b w:val="0"/>
                <w:bCs w:val="0"/>
                <w:sz w:val="18"/>
                <w:szCs w:val="18"/>
              </w:rPr>
            </w:pPr>
            <w:r w:rsidRPr="00F445C0">
              <w:rPr>
                <w:rFonts w:ascii="Palatino Linotype" w:hAnsi="Palatino Linotype"/>
                <w:b w:val="0"/>
                <w:bCs w:val="0"/>
                <w:sz w:val="18"/>
                <w:szCs w:val="18"/>
              </w:rPr>
              <w:t xml:space="preserve">Please describe your perspective on (or knowledge of) </w:t>
            </w:r>
            <w:r w:rsidRPr="00F445C0">
              <w:rPr>
                <w:rFonts w:ascii="Palatino Linotype" w:hAnsi="Palatino Linotype"/>
                <w:b w:val="0"/>
                <w:bCs w:val="0"/>
                <w:sz w:val="18"/>
                <w:szCs w:val="18"/>
                <w:u w:val="single"/>
              </w:rPr>
              <w:t>literature and research findings</w:t>
            </w:r>
            <w:r w:rsidRPr="00F445C0">
              <w:rPr>
                <w:rFonts w:ascii="Palatino Linotype" w:hAnsi="Palatino Linotype"/>
                <w:b w:val="0"/>
                <w:bCs w:val="0"/>
                <w:sz w:val="18"/>
                <w:szCs w:val="18"/>
              </w:rPr>
              <w:t xml:space="preserve">, </w:t>
            </w:r>
            <w:r w:rsidRPr="00F445C0">
              <w:rPr>
                <w:rFonts w:ascii="Palatino Linotype" w:hAnsi="Palatino Linotype"/>
                <w:b w:val="0"/>
                <w:bCs w:val="0"/>
                <w:sz w:val="18"/>
                <w:szCs w:val="18"/>
                <w:u w:val="single"/>
              </w:rPr>
              <w:t>current clinical guidelines</w:t>
            </w:r>
            <w:r w:rsidRPr="00F445C0">
              <w:rPr>
                <w:rFonts w:ascii="Palatino Linotype" w:hAnsi="Palatino Linotype"/>
                <w:b w:val="0"/>
                <w:bCs w:val="0"/>
                <w:sz w:val="18"/>
                <w:szCs w:val="18"/>
              </w:rPr>
              <w:t>, and your own</w:t>
            </w:r>
            <w:r w:rsidRPr="00F445C0">
              <w:rPr>
                <w:rFonts w:ascii="Palatino Linotype" w:hAnsi="Palatino Linotype"/>
                <w:b w:val="0"/>
                <w:bCs w:val="0"/>
                <w:sz w:val="18"/>
                <w:szCs w:val="18"/>
                <w:u w:val="single"/>
              </w:rPr>
              <w:t xml:space="preserve"> personal experiences</w:t>
            </w:r>
            <w:r w:rsidRPr="00F445C0">
              <w:rPr>
                <w:rFonts w:ascii="Palatino Linotype" w:hAnsi="Palatino Linotype"/>
                <w:b w:val="0"/>
                <w:bCs w:val="0"/>
                <w:sz w:val="18"/>
                <w:szCs w:val="18"/>
              </w:rPr>
              <w:t xml:space="preserve"> that relate to binge eating disorder treatment.</w:t>
            </w:r>
          </w:p>
        </w:tc>
        <w:tc>
          <w:tcPr>
            <w:tcW w:w="1473" w:type="dxa"/>
          </w:tcPr>
          <w:p w14:paraId="28FEF567" w14:textId="77777777" w:rsidR="0008670B" w:rsidRPr="00F445C0" w:rsidRDefault="0008670B" w:rsidP="0008670B">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14 (100%)</w:t>
            </w:r>
          </w:p>
        </w:tc>
      </w:tr>
      <w:tr w:rsidR="00F445C0" w:rsidRPr="00F445C0" w14:paraId="26B8E7E0" w14:textId="77777777" w:rsidTr="006938CF">
        <w:trPr>
          <w:gridAfter w:val="1"/>
          <w:wAfter w:w="54" w:type="dxa"/>
          <w:jc w:val="center"/>
        </w:trPr>
        <w:tc>
          <w:tcPr>
            <w:tcW w:w="9306" w:type="dxa"/>
            <w:gridSpan w:val="2"/>
          </w:tcPr>
          <w:p w14:paraId="355205E5" w14:textId="042E326F" w:rsidR="00F445C0" w:rsidRPr="00F445C0" w:rsidRDefault="00F445C0" w:rsidP="00140800">
            <w:pPr>
              <w:pStyle w:val="Subtitle"/>
              <w:numPr>
                <w:ilvl w:val="0"/>
                <w:numId w:val="8"/>
              </w:numPr>
              <w:spacing w:line="240" w:lineRule="auto"/>
              <w:ind w:left="270" w:hanging="270"/>
              <w:contextualSpacing/>
              <w:rPr>
                <w:rFonts w:ascii="Palatino Linotype" w:hAnsi="Palatino Linotype"/>
                <w:b w:val="0"/>
                <w:bCs w:val="0"/>
                <w:sz w:val="18"/>
                <w:szCs w:val="18"/>
              </w:rPr>
            </w:pPr>
            <w:r w:rsidRPr="00F445C0">
              <w:rPr>
                <w:rFonts w:ascii="Palatino Linotype" w:hAnsi="Palatino Linotype"/>
                <w:b w:val="0"/>
                <w:bCs w:val="0"/>
                <w:sz w:val="18"/>
                <w:szCs w:val="18"/>
              </w:rPr>
              <w:t xml:space="preserve">How important is it for treatment interventions to address </w:t>
            </w:r>
            <w:r w:rsidR="00C26608">
              <w:rPr>
                <w:rFonts w:ascii="Palatino Linotype" w:hAnsi="Palatino Linotype"/>
                <w:b w:val="0"/>
                <w:bCs w:val="0"/>
                <w:sz w:val="18"/>
                <w:szCs w:val="18"/>
              </w:rPr>
              <w:t>the following possible aspects of BED</w:t>
            </w:r>
            <w:r w:rsidRPr="00F445C0">
              <w:rPr>
                <w:rFonts w:ascii="Palatino Linotype" w:hAnsi="Palatino Linotype"/>
                <w:b w:val="0"/>
                <w:bCs w:val="0"/>
                <w:sz w:val="18"/>
                <w:szCs w:val="18"/>
              </w:rPr>
              <w:t xml:space="preserve"> (if at all)?</w:t>
            </w:r>
          </w:p>
        </w:tc>
      </w:tr>
      <w:tr w:rsidR="00F445C0" w:rsidRPr="00F445C0" w14:paraId="64B22491" w14:textId="77777777" w:rsidTr="00140800">
        <w:trPr>
          <w:gridAfter w:val="1"/>
          <w:wAfter w:w="54" w:type="dxa"/>
          <w:jc w:val="center"/>
        </w:trPr>
        <w:tc>
          <w:tcPr>
            <w:tcW w:w="7833" w:type="dxa"/>
          </w:tcPr>
          <w:p w14:paraId="420345FB"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Physical/Biological</w:t>
            </w:r>
          </w:p>
          <w:p w14:paraId="12A082C8"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Cognitive/mental</w:t>
            </w:r>
          </w:p>
          <w:p w14:paraId="32C5E8E8"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Emotional</w:t>
            </w:r>
          </w:p>
          <w:p w14:paraId="6D84D33C"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Spiritual</w:t>
            </w:r>
          </w:p>
          <w:p w14:paraId="1BA8A587"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Economic</w:t>
            </w:r>
          </w:p>
          <w:p w14:paraId="2FE2E1EB"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Social</w:t>
            </w:r>
          </w:p>
          <w:p w14:paraId="2E01BEDA" w14:textId="77777777" w:rsidR="00F445C0" w:rsidRPr="00F445C0" w:rsidRDefault="00F445C0" w:rsidP="00140800">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Cultural</w:t>
            </w:r>
          </w:p>
          <w:p w14:paraId="646487AF" w14:textId="2D81C6EF" w:rsidR="00F445C0" w:rsidRPr="009832B9" w:rsidRDefault="00F445C0" w:rsidP="009832B9">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Other</w:t>
            </w:r>
          </w:p>
        </w:tc>
        <w:tc>
          <w:tcPr>
            <w:tcW w:w="1473" w:type="dxa"/>
          </w:tcPr>
          <w:p w14:paraId="3C01EB99"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14 (100%)</w:t>
            </w:r>
          </w:p>
          <w:p w14:paraId="30B81C62"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14 (100%)</w:t>
            </w:r>
          </w:p>
          <w:p w14:paraId="2225A03D"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14 (100%)</w:t>
            </w:r>
          </w:p>
          <w:p w14:paraId="18810653"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14 (100%)</w:t>
            </w:r>
          </w:p>
          <w:p w14:paraId="28DC608A"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11 (79%)</w:t>
            </w:r>
          </w:p>
          <w:p w14:paraId="2970656D"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12 (86%)</w:t>
            </w:r>
          </w:p>
          <w:p w14:paraId="57EFD186"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12 (86%)</w:t>
            </w:r>
          </w:p>
          <w:p w14:paraId="2645F419" w14:textId="77777777" w:rsidR="00F445C0" w:rsidRPr="00F445C0" w:rsidRDefault="00F445C0" w:rsidP="00140800">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14 (100%)</w:t>
            </w:r>
          </w:p>
        </w:tc>
      </w:tr>
      <w:tr w:rsidR="00F445C0" w:rsidRPr="00F445C0" w14:paraId="27E68624" w14:textId="77777777" w:rsidTr="002B18B8">
        <w:trPr>
          <w:gridAfter w:val="1"/>
          <w:wAfter w:w="54" w:type="dxa"/>
          <w:jc w:val="center"/>
        </w:trPr>
        <w:tc>
          <w:tcPr>
            <w:tcW w:w="9306" w:type="dxa"/>
            <w:gridSpan w:val="2"/>
          </w:tcPr>
          <w:p w14:paraId="5DBC9D2C" w14:textId="2750D099" w:rsidR="00F445C0" w:rsidRPr="00F445C0" w:rsidRDefault="00F445C0" w:rsidP="00F445C0">
            <w:pPr>
              <w:pStyle w:val="Subtitle"/>
              <w:numPr>
                <w:ilvl w:val="0"/>
                <w:numId w:val="8"/>
              </w:numPr>
              <w:spacing w:line="240" w:lineRule="auto"/>
              <w:ind w:left="270" w:hanging="270"/>
              <w:contextualSpacing/>
              <w:rPr>
                <w:rFonts w:ascii="Palatino Linotype" w:hAnsi="Palatino Linotype"/>
                <w:b w:val="0"/>
                <w:bCs w:val="0"/>
                <w:sz w:val="18"/>
                <w:szCs w:val="18"/>
              </w:rPr>
            </w:pPr>
            <w:r w:rsidRPr="00F445C0">
              <w:rPr>
                <w:rFonts w:ascii="Palatino Linotype" w:hAnsi="Palatino Linotype"/>
                <w:b w:val="0"/>
                <w:bCs w:val="0"/>
                <w:sz w:val="18"/>
                <w:szCs w:val="18"/>
              </w:rPr>
              <w:t xml:space="preserve">Please describe your view on the following health factors as they relate to adult </w:t>
            </w:r>
            <w:r w:rsidR="00A15315">
              <w:rPr>
                <w:rFonts w:ascii="Palatino Linotype" w:hAnsi="Palatino Linotype"/>
                <w:b w:val="0"/>
                <w:bCs w:val="0"/>
                <w:sz w:val="18"/>
                <w:szCs w:val="18"/>
              </w:rPr>
              <w:t>BED</w:t>
            </w:r>
            <w:r w:rsidRPr="00F445C0">
              <w:rPr>
                <w:rFonts w:ascii="Palatino Linotype" w:hAnsi="Palatino Linotype"/>
                <w:b w:val="0"/>
                <w:bCs w:val="0"/>
                <w:sz w:val="18"/>
                <w:szCs w:val="18"/>
              </w:rPr>
              <w:t xml:space="preserve"> treatment: </w:t>
            </w:r>
          </w:p>
        </w:tc>
      </w:tr>
      <w:tr w:rsidR="0008670B" w:rsidRPr="00F445C0" w14:paraId="4175DF45" w14:textId="77777777" w:rsidTr="0008670B">
        <w:trPr>
          <w:gridAfter w:val="1"/>
          <w:wAfter w:w="54" w:type="dxa"/>
          <w:jc w:val="center"/>
        </w:trPr>
        <w:tc>
          <w:tcPr>
            <w:tcW w:w="7833" w:type="dxa"/>
          </w:tcPr>
          <w:p w14:paraId="31C9F9AD" w14:textId="64E398F3" w:rsidR="0008670B" w:rsidRPr="00F445C0" w:rsidRDefault="00A15315" w:rsidP="0008670B">
            <w:pPr>
              <w:pStyle w:val="Subtitle"/>
              <w:numPr>
                <w:ilvl w:val="1"/>
                <w:numId w:val="8"/>
              </w:numPr>
              <w:spacing w:line="240" w:lineRule="auto"/>
              <w:ind w:left="990" w:hanging="450"/>
              <w:contextualSpacing/>
              <w:rPr>
                <w:rFonts w:ascii="Palatino Linotype" w:hAnsi="Palatino Linotype"/>
                <w:b w:val="0"/>
                <w:bCs w:val="0"/>
                <w:sz w:val="18"/>
                <w:szCs w:val="18"/>
              </w:rPr>
            </w:pPr>
            <w:r>
              <w:rPr>
                <w:rFonts w:ascii="Palatino Linotype" w:hAnsi="Palatino Linotype"/>
                <w:b w:val="0"/>
                <w:bCs w:val="0"/>
                <w:sz w:val="18"/>
                <w:szCs w:val="18"/>
              </w:rPr>
              <w:t>Obesity</w:t>
            </w:r>
          </w:p>
          <w:p w14:paraId="1FF3292B" w14:textId="77777777" w:rsidR="00A15315" w:rsidRPr="00F445C0" w:rsidRDefault="00A15315" w:rsidP="00A15315">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Weight Stigma</w:t>
            </w:r>
          </w:p>
          <w:p w14:paraId="6F87DA57" w14:textId="4E19B336" w:rsidR="0008670B" w:rsidRPr="009832B9" w:rsidRDefault="0008670B" w:rsidP="009832B9">
            <w:pPr>
              <w:pStyle w:val="Subtitle"/>
              <w:numPr>
                <w:ilvl w:val="1"/>
                <w:numId w:val="8"/>
              </w:numPr>
              <w:spacing w:line="240" w:lineRule="auto"/>
              <w:ind w:left="990" w:hanging="450"/>
              <w:contextualSpacing/>
              <w:rPr>
                <w:rFonts w:ascii="Palatino Linotype" w:hAnsi="Palatino Linotype"/>
                <w:b w:val="0"/>
                <w:bCs w:val="0"/>
                <w:sz w:val="18"/>
                <w:szCs w:val="18"/>
              </w:rPr>
            </w:pPr>
            <w:r w:rsidRPr="00F445C0">
              <w:rPr>
                <w:rFonts w:ascii="Palatino Linotype" w:hAnsi="Palatino Linotype"/>
                <w:b w:val="0"/>
                <w:bCs w:val="0"/>
                <w:sz w:val="18"/>
                <w:szCs w:val="18"/>
              </w:rPr>
              <w:t>Other</w:t>
            </w:r>
          </w:p>
        </w:tc>
        <w:tc>
          <w:tcPr>
            <w:tcW w:w="1473" w:type="dxa"/>
          </w:tcPr>
          <w:p w14:paraId="173CB797" w14:textId="3EFF2911" w:rsidR="0008670B" w:rsidRPr="00F445C0" w:rsidRDefault="00A15315" w:rsidP="0008670B">
            <w:pPr>
              <w:pStyle w:val="Subtitle"/>
              <w:spacing w:line="240" w:lineRule="auto"/>
              <w:contextualSpacing/>
              <w:rPr>
                <w:rFonts w:ascii="Palatino Linotype" w:hAnsi="Palatino Linotype"/>
                <w:b w:val="0"/>
                <w:bCs w:val="0"/>
                <w:sz w:val="18"/>
                <w:szCs w:val="18"/>
              </w:rPr>
            </w:pPr>
            <w:r>
              <w:rPr>
                <w:rFonts w:ascii="Palatino Linotype" w:hAnsi="Palatino Linotype"/>
                <w:b w:val="0"/>
                <w:bCs w:val="0"/>
                <w:sz w:val="18"/>
                <w:szCs w:val="18"/>
              </w:rPr>
              <w:t>12</w:t>
            </w:r>
            <w:r w:rsidR="0008670B" w:rsidRPr="00F445C0">
              <w:rPr>
                <w:rFonts w:ascii="Palatino Linotype" w:hAnsi="Palatino Linotype"/>
                <w:b w:val="0"/>
                <w:bCs w:val="0"/>
                <w:sz w:val="18"/>
                <w:szCs w:val="18"/>
              </w:rPr>
              <w:t xml:space="preserve"> (</w:t>
            </w:r>
            <w:r>
              <w:rPr>
                <w:rFonts w:ascii="Palatino Linotype" w:hAnsi="Palatino Linotype"/>
                <w:b w:val="0"/>
                <w:bCs w:val="0"/>
                <w:sz w:val="18"/>
                <w:szCs w:val="18"/>
              </w:rPr>
              <w:t>86</w:t>
            </w:r>
            <w:r w:rsidR="0008670B" w:rsidRPr="00F445C0">
              <w:rPr>
                <w:rFonts w:ascii="Palatino Linotype" w:hAnsi="Palatino Linotype"/>
                <w:b w:val="0"/>
                <w:bCs w:val="0"/>
                <w:sz w:val="18"/>
                <w:szCs w:val="18"/>
              </w:rPr>
              <w:t>%)</w:t>
            </w:r>
          </w:p>
          <w:p w14:paraId="0F5BD315" w14:textId="61D559C1" w:rsidR="0008670B" w:rsidRPr="00F445C0" w:rsidRDefault="00A15315" w:rsidP="0008670B">
            <w:pPr>
              <w:pStyle w:val="Subtitle"/>
              <w:spacing w:line="240" w:lineRule="auto"/>
              <w:contextualSpacing/>
              <w:rPr>
                <w:rFonts w:ascii="Palatino Linotype" w:hAnsi="Palatino Linotype"/>
                <w:b w:val="0"/>
                <w:bCs w:val="0"/>
                <w:sz w:val="18"/>
                <w:szCs w:val="18"/>
              </w:rPr>
            </w:pPr>
            <w:r>
              <w:rPr>
                <w:rFonts w:ascii="Palatino Linotype" w:hAnsi="Palatino Linotype"/>
                <w:b w:val="0"/>
                <w:bCs w:val="0"/>
                <w:sz w:val="18"/>
                <w:szCs w:val="18"/>
              </w:rPr>
              <w:t>12</w:t>
            </w:r>
            <w:r w:rsidR="0008670B" w:rsidRPr="00F445C0">
              <w:rPr>
                <w:rFonts w:ascii="Palatino Linotype" w:hAnsi="Palatino Linotype"/>
                <w:b w:val="0"/>
                <w:bCs w:val="0"/>
                <w:sz w:val="18"/>
                <w:szCs w:val="18"/>
              </w:rPr>
              <w:t xml:space="preserve"> (</w:t>
            </w:r>
            <w:r>
              <w:rPr>
                <w:rFonts w:ascii="Palatino Linotype" w:hAnsi="Palatino Linotype"/>
                <w:b w:val="0"/>
                <w:bCs w:val="0"/>
                <w:sz w:val="18"/>
                <w:szCs w:val="18"/>
              </w:rPr>
              <w:t>86</w:t>
            </w:r>
            <w:r w:rsidR="0008670B" w:rsidRPr="00F445C0">
              <w:rPr>
                <w:rFonts w:ascii="Palatino Linotype" w:hAnsi="Palatino Linotype"/>
                <w:b w:val="0"/>
                <w:bCs w:val="0"/>
                <w:sz w:val="18"/>
                <w:szCs w:val="18"/>
              </w:rPr>
              <w:t>%)</w:t>
            </w:r>
          </w:p>
          <w:p w14:paraId="265C6405" w14:textId="060957B4" w:rsidR="0008670B" w:rsidRPr="00F445C0" w:rsidRDefault="0008670B" w:rsidP="009832B9">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w:t>
            </w:r>
            <w:r w:rsidR="00A15315">
              <w:rPr>
                <w:rFonts w:ascii="Palatino Linotype" w:hAnsi="Palatino Linotype"/>
                <w:b w:val="0"/>
                <w:bCs w:val="0"/>
                <w:sz w:val="18"/>
                <w:szCs w:val="18"/>
              </w:rPr>
              <w:t>4</w:t>
            </w:r>
            <w:r w:rsidRPr="00F445C0">
              <w:rPr>
                <w:rFonts w:ascii="Palatino Linotype" w:hAnsi="Palatino Linotype"/>
                <w:b w:val="0"/>
                <w:bCs w:val="0"/>
                <w:sz w:val="18"/>
                <w:szCs w:val="18"/>
              </w:rPr>
              <w:t xml:space="preserve"> (</w:t>
            </w:r>
            <w:r w:rsidR="00A15315">
              <w:rPr>
                <w:rFonts w:ascii="Palatino Linotype" w:hAnsi="Palatino Linotype"/>
                <w:b w:val="0"/>
                <w:bCs w:val="0"/>
                <w:sz w:val="18"/>
                <w:szCs w:val="18"/>
              </w:rPr>
              <w:t>100</w:t>
            </w:r>
            <w:r w:rsidRPr="00F445C0">
              <w:rPr>
                <w:rFonts w:ascii="Palatino Linotype" w:hAnsi="Palatino Linotype"/>
                <w:b w:val="0"/>
                <w:bCs w:val="0"/>
                <w:sz w:val="18"/>
                <w:szCs w:val="18"/>
              </w:rPr>
              <w:t>%)</w:t>
            </w:r>
          </w:p>
        </w:tc>
      </w:tr>
      <w:tr w:rsidR="0008670B" w:rsidRPr="00F445C0" w14:paraId="758E2B7F" w14:textId="77777777" w:rsidTr="0008670B">
        <w:trPr>
          <w:gridAfter w:val="1"/>
          <w:wAfter w:w="54" w:type="dxa"/>
          <w:jc w:val="center"/>
        </w:trPr>
        <w:tc>
          <w:tcPr>
            <w:tcW w:w="7833" w:type="dxa"/>
          </w:tcPr>
          <w:p w14:paraId="62033088" w14:textId="270ED59D" w:rsidR="0008670B" w:rsidRPr="00F445C0" w:rsidRDefault="0008670B" w:rsidP="0008670B">
            <w:pPr>
              <w:pStyle w:val="Subtitle"/>
              <w:numPr>
                <w:ilvl w:val="0"/>
                <w:numId w:val="8"/>
              </w:numPr>
              <w:spacing w:line="240" w:lineRule="auto"/>
              <w:ind w:left="270" w:hanging="270"/>
              <w:contextualSpacing/>
              <w:rPr>
                <w:rFonts w:ascii="Palatino Linotype" w:hAnsi="Palatino Linotype"/>
                <w:b w:val="0"/>
                <w:bCs w:val="0"/>
                <w:sz w:val="18"/>
                <w:szCs w:val="18"/>
              </w:rPr>
            </w:pPr>
            <w:r w:rsidRPr="00F445C0">
              <w:rPr>
                <w:rFonts w:ascii="Palatino Linotype" w:hAnsi="Palatino Linotype"/>
                <w:b w:val="0"/>
                <w:bCs w:val="0"/>
                <w:sz w:val="18"/>
                <w:szCs w:val="18"/>
              </w:rPr>
              <w:t xml:space="preserve">Are there any other aspects of </w:t>
            </w:r>
            <w:r w:rsidR="00A15315">
              <w:rPr>
                <w:rFonts w:ascii="Palatino Linotype" w:hAnsi="Palatino Linotype"/>
                <w:b w:val="0"/>
                <w:bCs w:val="0"/>
                <w:sz w:val="18"/>
                <w:szCs w:val="18"/>
              </w:rPr>
              <w:t>BED treatment</w:t>
            </w:r>
            <w:r w:rsidRPr="00F445C0">
              <w:rPr>
                <w:rFonts w:ascii="Palatino Linotype" w:hAnsi="Palatino Linotype"/>
                <w:b w:val="0"/>
                <w:bCs w:val="0"/>
                <w:sz w:val="18"/>
                <w:szCs w:val="18"/>
              </w:rPr>
              <w:t xml:space="preserve"> that you feel are important to address or discuss (that have not been addressed above)?</w:t>
            </w:r>
          </w:p>
          <w:p w14:paraId="2F69C2C6" w14:textId="77777777" w:rsidR="0008670B" w:rsidRPr="00F445C0" w:rsidRDefault="0008670B" w:rsidP="009832B9">
            <w:pPr>
              <w:pStyle w:val="Subtitle"/>
              <w:spacing w:line="240" w:lineRule="auto"/>
              <w:contextualSpacing/>
              <w:rPr>
                <w:rFonts w:ascii="Palatino Linotype" w:hAnsi="Palatino Linotype"/>
                <w:b w:val="0"/>
                <w:bCs w:val="0"/>
                <w:sz w:val="18"/>
                <w:szCs w:val="18"/>
              </w:rPr>
            </w:pPr>
          </w:p>
        </w:tc>
        <w:tc>
          <w:tcPr>
            <w:tcW w:w="1473" w:type="dxa"/>
          </w:tcPr>
          <w:p w14:paraId="0761F8F4" w14:textId="77777777" w:rsidR="0008670B" w:rsidRPr="00F445C0" w:rsidRDefault="0008670B" w:rsidP="0008670B">
            <w:pPr>
              <w:pStyle w:val="Subtitle"/>
              <w:spacing w:line="240" w:lineRule="auto"/>
              <w:contextualSpacing/>
              <w:rPr>
                <w:rFonts w:ascii="Palatino Linotype" w:hAnsi="Palatino Linotype"/>
                <w:b w:val="0"/>
                <w:bCs w:val="0"/>
                <w:sz w:val="18"/>
                <w:szCs w:val="18"/>
              </w:rPr>
            </w:pPr>
            <w:r w:rsidRPr="00F445C0">
              <w:rPr>
                <w:rFonts w:ascii="Palatino Linotype" w:hAnsi="Palatino Linotype"/>
                <w:b w:val="0"/>
                <w:bCs w:val="0"/>
                <w:sz w:val="18"/>
                <w:szCs w:val="18"/>
              </w:rPr>
              <w:t>12 (86%)</w:t>
            </w:r>
          </w:p>
          <w:p w14:paraId="54986602" w14:textId="77777777" w:rsidR="0008670B" w:rsidRPr="00F445C0" w:rsidRDefault="0008670B" w:rsidP="0008670B">
            <w:pPr>
              <w:pStyle w:val="Subtitle"/>
              <w:spacing w:line="240" w:lineRule="auto"/>
              <w:ind w:left="360"/>
              <w:contextualSpacing/>
              <w:rPr>
                <w:rFonts w:ascii="Palatino Linotype" w:hAnsi="Palatino Linotype"/>
                <w:b w:val="0"/>
                <w:bCs w:val="0"/>
                <w:sz w:val="18"/>
                <w:szCs w:val="18"/>
              </w:rPr>
            </w:pPr>
          </w:p>
        </w:tc>
      </w:tr>
      <w:tr w:rsidR="0008670B" w:rsidRPr="00F445C0" w14:paraId="0F742E52" w14:textId="77777777" w:rsidTr="0008670B">
        <w:trPr>
          <w:gridAfter w:val="1"/>
          <w:wAfter w:w="54" w:type="dxa"/>
          <w:jc w:val="center"/>
        </w:trPr>
        <w:tc>
          <w:tcPr>
            <w:tcW w:w="7833" w:type="dxa"/>
          </w:tcPr>
          <w:p w14:paraId="6A279FFE" w14:textId="5597C5F7" w:rsidR="0008670B" w:rsidRPr="00F445C0" w:rsidRDefault="0008670B" w:rsidP="0008670B">
            <w:pPr>
              <w:pStyle w:val="ListParagraph"/>
              <w:numPr>
                <w:ilvl w:val="0"/>
                <w:numId w:val="8"/>
              </w:numPr>
              <w:spacing w:line="240" w:lineRule="auto"/>
              <w:ind w:left="270" w:hanging="270"/>
              <w:rPr>
                <w:rFonts w:ascii="Palatino Linotype" w:hAnsi="Palatino Linotype" w:cs="Arial"/>
                <w:sz w:val="18"/>
                <w:szCs w:val="18"/>
              </w:rPr>
            </w:pPr>
            <w:r w:rsidRPr="00F445C0">
              <w:rPr>
                <w:rFonts w:ascii="Palatino Linotype" w:hAnsi="Palatino Linotype" w:cs="Arial"/>
                <w:sz w:val="18"/>
                <w:szCs w:val="18"/>
              </w:rPr>
              <w:t xml:space="preserve">Please describe your perspective on current research gaps that exist in the field of </w:t>
            </w:r>
            <w:r w:rsidR="00A15315">
              <w:rPr>
                <w:rFonts w:ascii="Palatino Linotype" w:hAnsi="Palatino Linotype" w:cs="Arial"/>
                <w:sz w:val="18"/>
                <w:szCs w:val="18"/>
              </w:rPr>
              <w:t>BED</w:t>
            </w:r>
            <w:r w:rsidRPr="00F445C0">
              <w:rPr>
                <w:rFonts w:ascii="Palatino Linotype" w:hAnsi="Palatino Linotype" w:cs="Arial"/>
                <w:sz w:val="18"/>
                <w:szCs w:val="18"/>
              </w:rPr>
              <w:t>.</w:t>
            </w:r>
          </w:p>
          <w:p w14:paraId="0D31D308" w14:textId="77777777" w:rsidR="0008670B" w:rsidRPr="00F445C0" w:rsidRDefault="0008670B" w:rsidP="0008670B">
            <w:pPr>
              <w:pStyle w:val="ListParagraph"/>
              <w:spacing w:line="240" w:lineRule="auto"/>
              <w:ind w:left="270" w:hanging="270"/>
              <w:rPr>
                <w:rFonts w:ascii="Palatino Linotype" w:hAnsi="Palatino Linotype" w:cs="Arial"/>
                <w:sz w:val="18"/>
                <w:szCs w:val="18"/>
              </w:rPr>
            </w:pPr>
          </w:p>
        </w:tc>
        <w:tc>
          <w:tcPr>
            <w:tcW w:w="1473" w:type="dxa"/>
          </w:tcPr>
          <w:p w14:paraId="4B7981C5" w14:textId="61A520E6" w:rsidR="0008670B" w:rsidRPr="00F445C0" w:rsidRDefault="00A15315" w:rsidP="0008670B">
            <w:pPr>
              <w:spacing w:line="240" w:lineRule="auto"/>
              <w:rPr>
                <w:sz w:val="18"/>
                <w:szCs w:val="18"/>
              </w:rPr>
            </w:pPr>
            <w:r>
              <w:rPr>
                <w:sz w:val="18"/>
                <w:szCs w:val="18"/>
              </w:rPr>
              <w:t xml:space="preserve">  4</w:t>
            </w:r>
            <w:r w:rsidR="0008670B" w:rsidRPr="00F445C0">
              <w:rPr>
                <w:sz w:val="18"/>
                <w:szCs w:val="18"/>
              </w:rPr>
              <w:t xml:space="preserve"> (</w:t>
            </w:r>
            <w:r>
              <w:rPr>
                <w:sz w:val="18"/>
                <w:szCs w:val="18"/>
              </w:rPr>
              <w:t>29</w:t>
            </w:r>
            <w:r w:rsidR="0008670B" w:rsidRPr="00F445C0">
              <w:rPr>
                <w:sz w:val="18"/>
                <w:szCs w:val="18"/>
              </w:rPr>
              <w:t>%)</w:t>
            </w:r>
            <w:r>
              <w:rPr>
                <w:sz w:val="18"/>
                <w:szCs w:val="18"/>
              </w:rPr>
              <w:t>*</w:t>
            </w:r>
          </w:p>
        </w:tc>
      </w:tr>
      <w:tr w:rsidR="0008670B" w:rsidRPr="00F445C0" w14:paraId="256C2E1B" w14:textId="77777777" w:rsidTr="0008670B">
        <w:trPr>
          <w:gridAfter w:val="1"/>
          <w:wAfter w:w="54" w:type="dxa"/>
          <w:jc w:val="center"/>
        </w:trPr>
        <w:tc>
          <w:tcPr>
            <w:tcW w:w="7833" w:type="dxa"/>
            <w:tcBorders>
              <w:bottom w:val="single" w:sz="4" w:space="0" w:color="auto"/>
            </w:tcBorders>
          </w:tcPr>
          <w:p w14:paraId="4C499785" w14:textId="0D88A77E" w:rsidR="0008670B" w:rsidRPr="00F445C0" w:rsidRDefault="0008670B" w:rsidP="00F445C0">
            <w:pPr>
              <w:pStyle w:val="Subtitle"/>
              <w:numPr>
                <w:ilvl w:val="0"/>
                <w:numId w:val="8"/>
              </w:numPr>
              <w:spacing w:line="240" w:lineRule="auto"/>
              <w:ind w:left="270" w:hanging="270"/>
              <w:contextualSpacing/>
              <w:rPr>
                <w:rFonts w:ascii="Palatino Linotype" w:hAnsi="Palatino Linotype"/>
                <w:b w:val="0"/>
                <w:bCs w:val="0"/>
                <w:iCs/>
                <w:sz w:val="18"/>
                <w:szCs w:val="18"/>
              </w:rPr>
            </w:pPr>
            <w:r w:rsidRPr="00F445C0">
              <w:rPr>
                <w:rFonts w:ascii="Palatino Linotype" w:hAnsi="Palatino Linotype"/>
                <w:b w:val="0"/>
                <w:bCs w:val="0"/>
                <w:sz w:val="18"/>
                <w:szCs w:val="18"/>
              </w:rPr>
              <w:t xml:space="preserve">Do you have any other suggestions that relate to future research on </w:t>
            </w:r>
            <w:r w:rsidR="00A15315">
              <w:rPr>
                <w:rFonts w:ascii="Palatino Linotype" w:hAnsi="Palatino Linotype"/>
                <w:b w:val="0"/>
                <w:bCs w:val="0"/>
                <w:sz w:val="18"/>
                <w:szCs w:val="18"/>
              </w:rPr>
              <w:t>adult BED</w:t>
            </w:r>
            <w:r w:rsidRPr="00F445C0">
              <w:rPr>
                <w:rFonts w:ascii="Palatino Linotype" w:hAnsi="Palatino Linotype"/>
                <w:b w:val="0"/>
                <w:bCs w:val="0"/>
                <w:sz w:val="18"/>
                <w:szCs w:val="18"/>
              </w:rPr>
              <w:t>?</w:t>
            </w:r>
          </w:p>
          <w:p w14:paraId="6692FF15" w14:textId="0A3271EF" w:rsidR="00F445C0" w:rsidRPr="00F445C0" w:rsidRDefault="00F445C0" w:rsidP="00F445C0">
            <w:pPr>
              <w:pStyle w:val="Subtitle"/>
              <w:spacing w:line="240" w:lineRule="auto"/>
              <w:ind w:left="270"/>
              <w:contextualSpacing/>
              <w:rPr>
                <w:rFonts w:ascii="Palatino Linotype" w:hAnsi="Palatino Linotype"/>
                <w:b w:val="0"/>
                <w:bCs w:val="0"/>
                <w:iCs/>
                <w:sz w:val="18"/>
                <w:szCs w:val="18"/>
              </w:rPr>
            </w:pPr>
          </w:p>
        </w:tc>
        <w:tc>
          <w:tcPr>
            <w:tcW w:w="1473" w:type="dxa"/>
            <w:tcBorders>
              <w:bottom w:val="single" w:sz="4" w:space="0" w:color="auto"/>
            </w:tcBorders>
          </w:tcPr>
          <w:p w14:paraId="3050C396" w14:textId="2DEEA517" w:rsidR="0008670B" w:rsidRPr="00F445C0" w:rsidRDefault="00A15315" w:rsidP="0008670B">
            <w:pPr>
              <w:pStyle w:val="Subtitle"/>
              <w:spacing w:line="240" w:lineRule="auto"/>
              <w:contextualSpacing/>
              <w:rPr>
                <w:rFonts w:ascii="Palatino Linotype" w:hAnsi="Palatino Linotype"/>
                <w:b w:val="0"/>
                <w:bCs w:val="0"/>
                <w:sz w:val="18"/>
                <w:szCs w:val="18"/>
              </w:rPr>
            </w:pPr>
            <w:r>
              <w:rPr>
                <w:rFonts w:ascii="Palatino Linotype" w:hAnsi="Palatino Linotype"/>
                <w:b w:val="0"/>
                <w:bCs w:val="0"/>
                <w:sz w:val="18"/>
                <w:szCs w:val="18"/>
              </w:rPr>
              <w:t xml:space="preserve">  8</w:t>
            </w:r>
            <w:r w:rsidR="0008670B" w:rsidRPr="00F445C0">
              <w:rPr>
                <w:rFonts w:ascii="Palatino Linotype" w:hAnsi="Palatino Linotype"/>
                <w:b w:val="0"/>
                <w:bCs w:val="0"/>
                <w:sz w:val="18"/>
                <w:szCs w:val="18"/>
              </w:rPr>
              <w:t xml:space="preserve"> (</w:t>
            </w:r>
            <w:r>
              <w:rPr>
                <w:rFonts w:ascii="Palatino Linotype" w:hAnsi="Palatino Linotype"/>
                <w:b w:val="0"/>
                <w:bCs w:val="0"/>
                <w:sz w:val="18"/>
                <w:szCs w:val="18"/>
              </w:rPr>
              <w:t>57</w:t>
            </w:r>
            <w:r w:rsidR="0008670B" w:rsidRPr="00F445C0">
              <w:rPr>
                <w:rFonts w:ascii="Palatino Linotype" w:hAnsi="Palatino Linotype"/>
                <w:b w:val="0"/>
                <w:bCs w:val="0"/>
                <w:sz w:val="18"/>
                <w:szCs w:val="18"/>
              </w:rPr>
              <w:t>%)</w:t>
            </w:r>
            <w:r>
              <w:rPr>
                <w:rFonts w:ascii="Palatino Linotype" w:hAnsi="Palatino Linotype"/>
                <w:b w:val="0"/>
                <w:bCs w:val="0"/>
                <w:sz w:val="18"/>
                <w:szCs w:val="18"/>
              </w:rPr>
              <w:t>*</w:t>
            </w:r>
          </w:p>
        </w:tc>
      </w:tr>
      <w:tr w:rsidR="0008670B" w:rsidRPr="00F445C0" w14:paraId="0158A192" w14:textId="77777777" w:rsidTr="00F445C0">
        <w:tblPrEx>
          <w:tblBorders>
            <w:left w:val="single" w:sz="4" w:space="0" w:color="auto"/>
            <w:right w:val="single" w:sz="4" w:space="0" w:color="auto"/>
            <w:insideH w:val="single" w:sz="4" w:space="0" w:color="auto"/>
            <w:insideV w:val="single" w:sz="4" w:space="0" w:color="auto"/>
          </w:tblBorders>
        </w:tblPrEx>
        <w:trPr>
          <w:jc w:val="center"/>
        </w:trPr>
        <w:tc>
          <w:tcPr>
            <w:tcW w:w="9360" w:type="dxa"/>
            <w:gridSpan w:val="3"/>
            <w:tcBorders>
              <w:left w:val="nil"/>
              <w:bottom w:val="nil"/>
              <w:right w:val="nil"/>
            </w:tcBorders>
          </w:tcPr>
          <w:p w14:paraId="423188C4" w14:textId="65E143E0" w:rsidR="0008670B" w:rsidRPr="00F445C0" w:rsidRDefault="0008670B" w:rsidP="00351DEE">
            <w:pPr>
              <w:pStyle w:val="MDPI41tablecaption"/>
              <w:ind w:left="0"/>
            </w:pPr>
            <w:r w:rsidRPr="00F445C0">
              <w:rPr>
                <w:b/>
                <w:bCs/>
              </w:rPr>
              <w:t>Table Legend:</w:t>
            </w:r>
            <w:r w:rsidRPr="00F445C0">
              <w:t xml:space="preserve"> Results expressed as n (%)</w:t>
            </w:r>
            <w:r w:rsidR="005E473B">
              <w:t>.</w:t>
            </w:r>
            <w:r w:rsidRPr="00F445C0">
              <w:t xml:space="preserve"> n = number participants asked. Percentages expressed as n/14 times 100. </w:t>
            </w:r>
            <w:r w:rsidR="00A15315" w:rsidRPr="00A15315">
              <w:t>*Indicates responses and response rate</w:t>
            </w:r>
            <w:r w:rsidR="00A15315">
              <w:t>s</w:t>
            </w:r>
            <w:r w:rsidR="00A15315" w:rsidRPr="00A15315">
              <w:t xml:space="preserve"> relevant to </w:t>
            </w:r>
            <w:r w:rsidR="00A15315">
              <w:t xml:space="preserve">BED </w:t>
            </w:r>
            <w:r w:rsidR="00A15315" w:rsidRPr="00A15315">
              <w:t>treatment access barriers.</w:t>
            </w:r>
          </w:p>
        </w:tc>
      </w:tr>
    </w:tbl>
    <w:p w14:paraId="767E41CF" w14:textId="20E2ECB6" w:rsidR="00837BB6" w:rsidRPr="00E71E3B" w:rsidRDefault="00837BB6" w:rsidP="00E71E3B">
      <w:pPr>
        <w:pStyle w:val="MDPI22heading2"/>
      </w:pPr>
      <w:r w:rsidRPr="00E71E3B">
        <w:t xml:space="preserve">2.3. </w:t>
      </w:r>
      <w:r w:rsidR="0097532C" w:rsidRPr="00E71E3B">
        <w:t xml:space="preserve">Secondary </w:t>
      </w:r>
      <w:r w:rsidRPr="00E71E3B">
        <w:t>Data Analysis</w:t>
      </w:r>
      <w:r w:rsidR="0097532C" w:rsidRPr="00E71E3B">
        <w:t xml:space="preserve"> &amp; </w:t>
      </w:r>
      <w:r w:rsidR="00BD4F87">
        <w:t xml:space="preserve">Conceptual </w:t>
      </w:r>
      <w:r w:rsidR="0097532C" w:rsidRPr="00E71E3B">
        <w:t>Modeling</w:t>
      </w:r>
    </w:p>
    <w:p w14:paraId="3FD187B3" w14:textId="28159965" w:rsidR="00BD4F87" w:rsidRPr="00BD4F87" w:rsidRDefault="00BD4F87" w:rsidP="00BD4F87">
      <w:pPr>
        <w:pStyle w:val="MDPI32textnoindent"/>
      </w:pPr>
      <w:r w:rsidRPr="00BD4F87">
        <w:t xml:space="preserve">The </w:t>
      </w:r>
      <w:r w:rsidR="00BF4240">
        <w:t>15</w:t>
      </w:r>
      <w:r w:rsidRPr="00BD4F87">
        <w:t xml:space="preserve"> treatment barriers most commonly identified by BED experts</w:t>
      </w:r>
      <w:r>
        <w:t xml:space="preserve"> using the methods described in section 2.2</w:t>
      </w:r>
      <w:r w:rsidRPr="00BD4F87">
        <w:t xml:space="preserve"> (outlined in section 3.1) were evaluated reflexively through a secondary thematic analysis and the evaluation yielded a conceptual model that categorized barriers across two dimensions: the </w:t>
      </w:r>
      <w:r w:rsidRPr="00BD4F87">
        <w:rPr>
          <w:b/>
          <w:bCs/>
        </w:rPr>
        <w:t>source</w:t>
      </w:r>
      <w:r w:rsidRPr="00BD4F87">
        <w:t xml:space="preserve"> of the barrier and the </w:t>
      </w:r>
      <w:r w:rsidRPr="00BD4F87">
        <w:rPr>
          <w:b/>
          <w:bCs/>
        </w:rPr>
        <w:t>stage</w:t>
      </w:r>
      <w:r w:rsidRPr="00BD4F87">
        <w:t xml:space="preserve"> in the treatment-access process (</w:t>
      </w:r>
      <w:r w:rsidRPr="00BD4F87">
        <w:fldChar w:fldCharType="begin"/>
      </w:r>
      <w:r w:rsidRPr="00BD4F87">
        <w:instrText xml:space="preserve"> REF _Ref180475912 \h  \* MERGEFORMAT </w:instrText>
      </w:r>
      <w:r w:rsidRPr="00BD4F87">
        <w:fldChar w:fldCharType="separate"/>
      </w:r>
      <w:r w:rsidRPr="00BD4F87">
        <w:rPr>
          <w:b/>
          <w:bCs/>
        </w:rPr>
        <w:t>Table 5</w:t>
      </w:r>
      <w:r w:rsidRPr="00BD4F87">
        <w:fldChar w:fldCharType="end"/>
      </w:r>
      <w:r w:rsidRPr="00BD4F87">
        <w:t xml:space="preserve">, </w:t>
      </w:r>
      <w:r w:rsidRPr="00BD4F87">
        <w:rPr>
          <w:b/>
          <w:bCs/>
        </w:rPr>
        <w:fldChar w:fldCharType="begin"/>
      </w:r>
      <w:r w:rsidRPr="00BD4F87">
        <w:rPr>
          <w:b/>
          <w:bCs/>
        </w:rPr>
        <w:instrText xml:space="preserve"> REF _Ref180475928 \h  \* MERGEFORMAT </w:instrText>
      </w:r>
      <w:r w:rsidRPr="00BD4F87">
        <w:rPr>
          <w:b/>
          <w:bCs/>
        </w:rPr>
      </w:r>
      <w:r w:rsidRPr="00BD4F87">
        <w:rPr>
          <w:b/>
          <w:bCs/>
        </w:rPr>
        <w:fldChar w:fldCharType="separate"/>
      </w:r>
      <w:r w:rsidRPr="00BD4F87">
        <w:rPr>
          <w:b/>
          <w:bCs/>
        </w:rPr>
        <w:t>Figure 2</w:t>
      </w:r>
      <w:r w:rsidRPr="00BD4F87">
        <w:fldChar w:fldCharType="end"/>
      </w:r>
      <w:r w:rsidRPr="00BD4F87">
        <w:t xml:space="preserve">). </w:t>
      </w:r>
    </w:p>
    <w:p w14:paraId="644FABBA" w14:textId="1D4ED538" w:rsidR="00BD4F87" w:rsidRPr="00BD4F87" w:rsidRDefault="00BD4F87" w:rsidP="00BD4F87">
      <w:pPr>
        <w:pStyle w:val="MDPI32textnoindent"/>
      </w:pPr>
      <w:r w:rsidRPr="00BD4F87">
        <w:t xml:space="preserve">The model </w:t>
      </w:r>
      <w:r>
        <w:t>can be</w:t>
      </w:r>
      <w:r w:rsidRPr="00BD4F87">
        <w:t xml:space="preserve"> conceptualized as a 2-dimensional 3x3 matrix, in which one dimension (the three “rows”) represents three different levels of </w:t>
      </w:r>
      <w:r w:rsidRPr="00BD4F87">
        <w:rPr>
          <w:b/>
          <w:bCs/>
        </w:rPr>
        <w:t>possible source(s) of the barrier</w:t>
      </w:r>
      <w:r w:rsidRPr="00BD4F87">
        <w:t xml:space="preserve">. </w:t>
      </w:r>
      <w:r w:rsidRPr="00BD4F87">
        <w:lastRenderedPageBreak/>
        <w:t>This theoretical model suggests that barriers to BED identification and treatment-seeking/initiation, access, and engagement can occur at three different levels, outlined below.</w:t>
      </w:r>
    </w:p>
    <w:p w14:paraId="07F01732" w14:textId="741DB5A5" w:rsidR="00BD4F87" w:rsidRPr="00BD4F87" w:rsidRDefault="00BD4F87" w:rsidP="009832B9">
      <w:pPr>
        <w:pStyle w:val="MDPI32textnoindent"/>
        <w:numPr>
          <w:ilvl w:val="0"/>
          <w:numId w:val="91"/>
        </w:numPr>
      </w:pPr>
      <w:r w:rsidRPr="00BD4F87">
        <w:rPr>
          <w:b/>
          <w:bCs/>
        </w:rPr>
        <w:t xml:space="preserve">The </w:t>
      </w:r>
      <w:r>
        <w:rPr>
          <w:b/>
          <w:bCs/>
        </w:rPr>
        <w:t>Individual (Patient) L</w:t>
      </w:r>
      <w:r w:rsidRPr="00BD4F87">
        <w:rPr>
          <w:b/>
          <w:bCs/>
        </w:rPr>
        <w:t>evel.</w:t>
      </w:r>
      <w:r>
        <w:rPr>
          <w:b/>
          <w:bCs/>
        </w:rPr>
        <w:t xml:space="preserve"> </w:t>
      </w:r>
      <w:r w:rsidRPr="009832B9">
        <w:rPr>
          <w:bCs/>
        </w:rPr>
        <w:t>Individual/patient-level barriers generally originate and exist within the individual experiencing BED (e.g., the patient). Although the individual may not be responsible for these barriers, they often hav</w:t>
      </w:r>
      <w:r w:rsidR="00274653" w:rsidRPr="009832B9">
        <w:rPr>
          <w:bCs/>
        </w:rPr>
        <w:t>e</w:t>
      </w:r>
      <w:r w:rsidRPr="009832B9">
        <w:rPr>
          <w:bCs/>
        </w:rPr>
        <w:t xml:space="preserve"> an element of agency or control over them (e.g., barriers to self-recognition such as denial and self-stigmatization, fear of letting go).</w:t>
      </w:r>
    </w:p>
    <w:p w14:paraId="2F3DCDE4" w14:textId="78EC1C22" w:rsidR="00BD4F87" w:rsidRPr="00BD4F87" w:rsidRDefault="00BD4F87" w:rsidP="009832B9">
      <w:pPr>
        <w:pStyle w:val="MDPI32textnoindent"/>
        <w:numPr>
          <w:ilvl w:val="0"/>
          <w:numId w:val="91"/>
        </w:numPr>
      </w:pPr>
      <w:r w:rsidRPr="00BD4F87">
        <w:rPr>
          <w:b/>
          <w:bCs/>
        </w:rPr>
        <w:t xml:space="preserve">The </w:t>
      </w:r>
      <w:r>
        <w:rPr>
          <w:b/>
          <w:bCs/>
        </w:rPr>
        <w:t>I</w:t>
      </w:r>
      <w:r w:rsidRPr="00BD4F87">
        <w:rPr>
          <w:b/>
          <w:bCs/>
        </w:rPr>
        <w:t xml:space="preserve">nterpersonal </w:t>
      </w:r>
      <w:r>
        <w:rPr>
          <w:b/>
          <w:bCs/>
        </w:rPr>
        <w:t>(Healthcare Provider) L</w:t>
      </w:r>
      <w:r w:rsidRPr="00BD4F87">
        <w:rPr>
          <w:b/>
          <w:bCs/>
        </w:rPr>
        <w:t>evel</w:t>
      </w:r>
      <w:r w:rsidRPr="00BD4F87">
        <w:t>.</w:t>
      </w:r>
      <w:r w:rsidRPr="00BD4F87">
        <w:rPr>
          <w:b/>
        </w:rPr>
        <w:t xml:space="preserve"> </w:t>
      </w:r>
      <w:r w:rsidR="00274653" w:rsidRPr="009832B9">
        <w:rPr>
          <w:bCs/>
        </w:rPr>
        <w:t xml:space="preserve">Interpersonal barriers exist at the interpersonal level </w:t>
      </w:r>
      <w:r>
        <w:t>(e.g., at the level</w:t>
      </w:r>
      <w:r w:rsidRPr="00837BB6">
        <w:t xml:space="preserve"> of the healthcare provider</w:t>
      </w:r>
      <w:r>
        <w:t>)</w:t>
      </w:r>
      <w:r w:rsidRPr="00837BB6">
        <w:t xml:space="preserve">. These barriers are often outside </w:t>
      </w:r>
      <w:r>
        <w:t xml:space="preserve">of </w:t>
      </w:r>
      <w:r w:rsidRPr="00837BB6">
        <w:t xml:space="preserve">the </w:t>
      </w:r>
      <w:r>
        <w:t>individual/</w:t>
      </w:r>
      <w:r w:rsidRPr="00837BB6">
        <w:t>patient’s</w:t>
      </w:r>
      <w:r>
        <w:t xml:space="preserve"> locus of agency</w:t>
      </w:r>
      <w:r w:rsidR="00274653">
        <w:t>/control</w:t>
      </w:r>
      <w:r>
        <w:t xml:space="preserve"> (e.g., </w:t>
      </w:r>
      <w:r w:rsidRPr="00837BB6">
        <w:t>stigmatization in healthcare providers</w:t>
      </w:r>
      <w:r w:rsidR="00274653">
        <w:t xml:space="preserve"> and </w:t>
      </w:r>
      <w:r w:rsidRPr="00837BB6">
        <w:t>insufficient provider detection and screening</w:t>
      </w:r>
      <w:r w:rsidR="00274653">
        <w:t>).</w:t>
      </w:r>
    </w:p>
    <w:p w14:paraId="5E1BEF11" w14:textId="62557327" w:rsidR="00BD4F87" w:rsidRPr="00BD4F87" w:rsidRDefault="00BD4F87" w:rsidP="009832B9">
      <w:pPr>
        <w:pStyle w:val="MDPI32textnoindent"/>
        <w:numPr>
          <w:ilvl w:val="0"/>
          <w:numId w:val="91"/>
        </w:numPr>
      </w:pPr>
      <w:r w:rsidRPr="00BD4F87">
        <w:rPr>
          <w:b/>
          <w:bCs/>
        </w:rPr>
        <w:t xml:space="preserve">The </w:t>
      </w:r>
      <w:r w:rsidR="00274653">
        <w:rPr>
          <w:b/>
          <w:bCs/>
        </w:rPr>
        <w:t>Systemic/Sociocultural (Systems/Sociocultural Factors)</w:t>
      </w:r>
      <w:r w:rsidRPr="00BD4F87">
        <w:rPr>
          <w:b/>
          <w:bCs/>
        </w:rPr>
        <w:t xml:space="preserve"> </w:t>
      </w:r>
      <w:r w:rsidR="00274653">
        <w:rPr>
          <w:b/>
          <w:bCs/>
        </w:rPr>
        <w:t>Level.</w:t>
      </w:r>
      <w:r w:rsidR="009832B9">
        <w:t xml:space="preserve"> </w:t>
      </w:r>
      <w:r w:rsidR="00274653" w:rsidRPr="009832B9">
        <w:rPr>
          <w:bCs/>
        </w:rPr>
        <w:t>Systemic barriers</w:t>
      </w:r>
      <w:r w:rsidR="00274653" w:rsidRPr="00837BB6">
        <w:t xml:space="preserve"> often related to sociocultural norms or healthcare and policy standards. These barriers are </w:t>
      </w:r>
      <w:r w:rsidR="00274653">
        <w:t>generally</w:t>
      </w:r>
      <w:r w:rsidR="00274653" w:rsidRPr="00837BB6">
        <w:t xml:space="preserve"> out of the control of the patient and healthcare provider (e.g., stigmatization, lack of education about BED, treatment costs, and insurance coverage)</w:t>
      </w:r>
      <w:r w:rsidR="00274653">
        <w:t>, though the patient and healthcare provider may participate in the system the barrier originates and exists in</w:t>
      </w:r>
      <w:r w:rsidR="00274653" w:rsidRPr="00837BB6">
        <w:t>.</w:t>
      </w:r>
    </w:p>
    <w:p w14:paraId="215B732A" w14:textId="3C684A81" w:rsidR="00BD4F87" w:rsidRPr="00BD4F87" w:rsidRDefault="00BD4F87" w:rsidP="00BD4F87">
      <w:pPr>
        <w:pStyle w:val="MDPI32textnoindent"/>
      </w:pPr>
      <w:r w:rsidRPr="00BD4F87">
        <w:t>A second dimension (the three “columns” of the 3x3 matrix model</w:t>
      </w:r>
      <w:r>
        <w:t xml:space="preserve">) </w:t>
      </w:r>
      <w:r w:rsidRPr="00BD4F87">
        <w:t xml:space="preserve">represent three </w:t>
      </w:r>
      <w:r w:rsidRPr="00BD4F87">
        <w:rPr>
          <w:b/>
          <w:bCs/>
        </w:rPr>
        <w:t>discrete yet dependent stages</w:t>
      </w:r>
      <w:r w:rsidRPr="00BD4F87">
        <w:t xml:space="preserve"> that the</w:t>
      </w:r>
      <w:r>
        <w:t xml:space="preserve"> </w:t>
      </w:r>
      <w:r w:rsidR="00BF4240">
        <w:t>15</w:t>
      </w:r>
      <w:r>
        <w:t xml:space="preserve"> treatment access</w:t>
      </w:r>
      <w:r w:rsidRPr="00BD4F87">
        <w:t xml:space="preserve"> barrier</w:t>
      </w:r>
      <w:r>
        <w:t>s identified in section 3.1 (using the methodology described in section 2.2)</w:t>
      </w:r>
      <w:r w:rsidRPr="00BD4F87">
        <w:t xml:space="preserve"> can occur in (and impede or encumber) in the process of BED identification, treatment-seeking/initiation, and treatment-access and engagement/entry. The three stages are outlined below.</w:t>
      </w:r>
    </w:p>
    <w:p w14:paraId="4C5DDEC2" w14:textId="30F169A3" w:rsidR="00BD4F87" w:rsidRPr="00BD4F87" w:rsidRDefault="00274653" w:rsidP="00274653">
      <w:pPr>
        <w:pStyle w:val="MDPI32textnoindent"/>
        <w:numPr>
          <w:ilvl w:val="0"/>
          <w:numId w:val="92"/>
        </w:numPr>
      </w:pPr>
      <w:r>
        <w:rPr>
          <w:b/>
          <w:bCs/>
        </w:rPr>
        <w:t xml:space="preserve">Stage 1: </w:t>
      </w:r>
      <w:r w:rsidR="00BD4F87" w:rsidRPr="00BD4F87">
        <w:rPr>
          <w:b/>
          <w:bCs/>
        </w:rPr>
        <w:t xml:space="preserve">BED </w:t>
      </w:r>
      <w:r>
        <w:rPr>
          <w:b/>
          <w:bCs/>
        </w:rPr>
        <w:t>D</w:t>
      </w:r>
      <w:r w:rsidR="00BD4F87" w:rsidRPr="00BD4F87">
        <w:rPr>
          <w:b/>
          <w:bCs/>
        </w:rPr>
        <w:t>etection</w:t>
      </w:r>
      <w:r>
        <w:rPr>
          <w:b/>
          <w:bCs/>
        </w:rPr>
        <w:t xml:space="preserve"> &amp; Identification.</w:t>
      </w:r>
      <w:r>
        <w:t xml:space="preserve"> </w:t>
      </w:r>
      <w:r w:rsidRPr="00274653">
        <w:t>This stage</w:t>
      </w:r>
      <w:r w:rsidRPr="00274653">
        <w:rPr>
          <w:b/>
          <w:bCs/>
        </w:rPr>
        <w:t xml:space="preserve"> </w:t>
      </w:r>
      <w:r w:rsidR="00BD4F87" w:rsidRPr="00BD4F87">
        <w:t xml:space="preserve">includes BED </w:t>
      </w:r>
      <w:r>
        <w:t xml:space="preserve">detection, </w:t>
      </w:r>
      <w:r w:rsidR="00BD4F87" w:rsidRPr="00BD4F87">
        <w:t>screening, diagnosis, and identification</w:t>
      </w:r>
      <w:r>
        <w:t xml:space="preserve">. </w:t>
      </w:r>
    </w:p>
    <w:p w14:paraId="39F99AC3" w14:textId="56619BCF" w:rsidR="00BD4F87" w:rsidRPr="00BD4F87" w:rsidRDefault="00274653" w:rsidP="00274653">
      <w:pPr>
        <w:pStyle w:val="MDPI32textnoindent"/>
        <w:numPr>
          <w:ilvl w:val="0"/>
          <w:numId w:val="92"/>
        </w:numPr>
      </w:pPr>
      <w:r>
        <w:rPr>
          <w:b/>
          <w:bCs/>
        </w:rPr>
        <w:t xml:space="preserve">Stage 2: </w:t>
      </w:r>
      <w:r w:rsidRPr="00E71E3B">
        <w:rPr>
          <w:b/>
        </w:rPr>
        <w:t>Treatment-Seeking and Planning</w:t>
      </w:r>
      <w:r>
        <w:t xml:space="preserve">. This stage includes exploring, contacting, </w:t>
      </w:r>
      <w:r w:rsidRPr="00274653">
        <w:rPr>
          <w:bCs/>
        </w:rPr>
        <w:t>assessing</w:t>
      </w:r>
      <w:r>
        <w:rPr>
          <w:bCs/>
        </w:rPr>
        <w:t>, planning, and coordinating</w:t>
      </w:r>
      <w:r w:rsidRPr="00274653">
        <w:rPr>
          <w:bCs/>
        </w:rPr>
        <w:t xml:space="preserve"> viable treatment options</w:t>
      </w:r>
      <w:r>
        <w:rPr>
          <w:bCs/>
        </w:rPr>
        <w:t xml:space="preserve"> and</w:t>
      </w:r>
      <w:r w:rsidRPr="00274653">
        <w:rPr>
          <w:bCs/>
        </w:rPr>
        <w:t xml:space="preserve"> care</w:t>
      </w:r>
      <w:r>
        <w:rPr>
          <w:bCs/>
        </w:rPr>
        <w:t>.</w:t>
      </w:r>
    </w:p>
    <w:p w14:paraId="1992C0F8" w14:textId="0222A1DB" w:rsidR="00BD4F87" w:rsidRPr="00BD4F87" w:rsidRDefault="00274653" w:rsidP="00BD4F87">
      <w:pPr>
        <w:pStyle w:val="MDPI32textnoindent"/>
        <w:numPr>
          <w:ilvl w:val="0"/>
          <w:numId w:val="92"/>
        </w:numPr>
      </w:pPr>
      <w:r>
        <w:rPr>
          <w:b/>
          <w:bCs/>
        </w:rPr>
        <w:t xml:space="preserve">Stage 3: </w:t>
      </w:r>
      <w:r w:rsidR="00BD4F87" w:rsidRPr="00BD4F87">
        <w:rPr>
          <w:b/>
          <w:bCs/>
        </w:rPr>
        <w:t>Access</w:t>
      </w:r>
      <w:r>
        <w:rPr>
          <w:b/>
          <w:bCs/>
        </w:rPr>
        <w:t xml:space="preserve">ing and Engaging in Treatment. </w:t>
      </w:r>
      <w:r>
        <w:t xml:space="preserve">This stage often requires resources to access and engage in treatment, and includes initiating ongoing treatment. This stage does not include ongoing treatment participation and maintenance, which is considered a separate </w:t>
      </w:r>
      <w:r w:rsidR="00230A84">
        <w:t>(fourth) stage that is addressed in a separate publication.</w:t>
      </w:r>
    </w:p>
    <w:p w14:paraId="755BF546" w14:textId="56F93460" w:rsidR="00230A84" w:rsidRDefault="00230A84" w:rsidP="00230A84">
      <w:pPr>
        <w:pStyle w:val="MDPI32textnoindent"/>
      </w:pPr>
      <w:r>
        <w:t>Reflexive engagement with the data was used to map e</w:t>
      </w:r>
      <w:r w:rsidRPr="00837BB6">
        <w:t xml:space="preserve">ach of the </w:t>
      </w:r>
      <w:r w:rsidR="00BF4240">
        <w:t>fifteen</w:t>
      </w:r>
      <w:r w:rsidRPr="00837BB6">
        <w:t xml:space="preserve"> treatment barriers identified in section </w:t>
      </w:r>
      <w:r w:rsidRPr="00837BB6">
        <w:fldChar w:fldCharType="begin"/>
      </w:r>
      <w:r w:rsidRPr="00837BB6">
        <w:instrText xml:space="preserve"> REF _Ref144105908 \n \h  \* MERGEFORMAT </w:instrText>
      </w:r>
      <w:r w:rsidRPr="00837BB6">
        <w:fldChar w:fldCharType="separate"/>
      </w:r>
      <w:r w:rsidRPr="00837BB6">
        <w:t>3.1</w:t>
      </w:r>
      <w:r w:rsidRPr="00837BB6">
        <w:fldChar w:fldCharType="end"/>
      </w:r>
      <w:r w:rsidRPr="00837BB6">
        <w:t xml:space="preserve"> </w:t>
      </w:r>
      <w:r>
        <w:t>onto</w:t>
      </w:r>
      <w:r w:rsidRPr="00837BB6">
        <w:t xml:space="preserve"> the model (of treatment stage and barrier level) </w:t>
      </w:r>
      <w:r>
        <w:t xml:space="preserve">and </w:t>
      </w:r>
      <w:r w:rsidRPr="00837BB6">
        <w:t xml:space="preserve">identify the number of </w:t>
      </w:r>
      <w:r>
        <w:t xml:space="preserve">participants who discussed </w:t>
      </w:r>
      <w:r w:rsidRPr="00837BB6">
        <w:t>the barrier in the context of each specific level and stage</w:t>
      </w:r>
      <w:r>
        <w:t xml:space="preserve">, as shown in </w:t>
      </w:r>
      <w:r w:rsidRPr="00BD4F87">
        <w:fldChar w:fldCharType="begin"/>
      </w:r>
      <w:r w:rsidRPr="00BD4F87">
        <w:instrText xml:space="preserve"> REF _Ref180475912 \h  \* MERGEFORMAT </w:instrText>
      </w:r>
      <w:r w:rsidRPr="00BD4F87">
        <w:fldChar w:fldCharType="separate"/>
      </w:r>
      <w:r w:rsidRPr="00BD4F87">
        <w:rPr>
          <w:b/>
          <w:bCs/>
        </w:rPr>
        <w:t>Table 5</w:t>
      </w:r>
      <w:r w:rsidRPr="00BD4F87">
        <w:fldChar w:fldCharType="end"/>
      </w:r>
      <w:r w:rsidR="00BD4F87" w:rsidRPr="00BD4F87">
        <w:t xml:space="preserve"> and </w:t>
      </w:r>
      <w:r w:rsidRPr="00BD4F87">
        <w:rPr>
          <w:b/>
          <w:bCs/>
        </w:rPr>
        <w:fldChar w:fldCharType="begin"/>
      </w:r>
      <w:r w:rsidRPr="00BD4F87">
        <w:rPr>
          <w:b/>
          <w:bCs/>
        </w:rPr>
        <w:instrText xml:space="preserve"> REF _Ref180475928 \h  \* MERGEFORMAT </w:instrText>
      </w:r>
      <w:r w:rsidRPr="00BD4F87">
        <w:rPr>
          <w:b/>
          <w:bCs/>
        </w:rPr>
      </w:r>
      <w:r w:rsidRPr="00BD4F87">
        <w:rPr>
          <w:b/>
          <w:bCs/>
        </w:rPr>
        <w:fldChar w:fldCharType="separate"/>
      </w:r>
      <w:r w:rsidR="00BD4F87" w:rsidRPr="00BD4F87">
        <w:rPr>
          <w:b/>
          <w:bCs/>
        </w:rPr>
        <w:t>Figure 2</w:t>
      </w:r>
      <w:r w:rsidRPr="00BD4F87">
        <w:fldChar w:fldCharType="end"/>
      </w:r>
      <w:r w:rsidR="00BD4F87" w:rsidRPr="00BD4F87">
        <w:t xml:space="preserve"> </w:t>
      </w:r>
      <w:r>
        <w:t>.</w:t>
      </w:r>
    </w:p>
    <w:p w14:paraId="091BB99D" w14:textId="6F3113A7" w:rsidR="00230A84" w:rsidRPr="000957F4" w:rsidRDefault="00837BB6" w:rsidP="000957F4">
      <w:pPr>
        <w:pStyle w:val="MDPI32textnoindent"/>
        <w:rPr>
          <w:rFonts w:eastAsiaTheme="minorHAnsi"/>
        </w:rPr>
      </w:pPr>
      <w:r w:rsidRPr="00E71E3B">
        <w:rPr>
          <w:rFonts w:eastAsiaTheme="minorHAnsi"/>
        </w:rPr>
        <w:t xml:space="preserve">Notably, </w:t>
      </w:r>
      <w:r w:rsidR="00230A84">
        <w:rPr>
          <w:rFonts w:eastAsiaTheme="minorHAnsi"/>
        </w:rPr>
        <w:t xml:space="preserve">many barriers were identified as existing at </w:t>
      </w:r>
      <w:r w:rsidR="000957F4">
        <w:rPr>
          <w:rFonts w:eastAsiaTheme="minorHAnsi"/>
        </w:rPr>
        <w:t>multiple source and stage levels (e.g., originating or existing at the</w:t>
      </w:r>
      <w:r w:rsidR="00230A84">
        <w:rPr>
          <w:rFonts w:eastAsiaTheme="minorHAnsi"/>
        </w:rPr>
        <w:t xml:space="preserve"> individual/patient, interpersonal (healthcare provider) </w:t>
      </w:r>
      <w:r w:rsidR="00230A84" w:rsidRPr="000957F4">
        <w:rPr>
          <w:rFonts w:eastAsiaTheme="minorHAnsi"/>
          <w:i/>
          <w:iCs/>
        </w:rPr>
        <w:t>and</w:t>
      </w:r>
      <w:r w:rsidR="00230A84">
        <w:rPr>
          <w:rFonts w:eastAsiaTheme="minorHAnsi"/>
        </w:rPr>
        <w:t xml:space="preserve"> sociocultural/systems levels</w:t>
      </w:r>
      <w:r w:rsidR="000957F4">
        <w:rPr>
          <w:rFonts w:eastAsiaTheme="minorHAnsi"/>
        </w:rPr>
        <w:t xml:space="preserve"> and</w:t>
      </w:r>
      <w:r w:rsidR="00230A84">
        <w:rPr>
          <w:rFonts w:eastAsiaTheme="minorHAnsi"/>
        </w:rPr>
        <w:t xml:space="preserve"> at more than one stage in the BED detection/identification, treatment initiation/seeking, and access/engagement process</w:t>
      </w:r>
      <w:r w:rsidR="000957F4">
        <w:rPr>
          <w:rFonts w:eastAsiaTheme="minorHAnsi"/>
        </w:rPr>
        <w:t xml:space="preserve">). </w:t>
      </w:r>
      <w:r w:rsidR="00230A84" w:rsidRPr="00837BB6">
        <w:t>For example, five participants (36%) discussed stigmatization from healthcare providers as being a</w:t>
      </w:r>
      <w:r w:rsidR="00230A84">
        <w:t>n individual/</w:t>
      </w:r>
      <w:r w:rsidR="00230A84" w:rsidRPr="00837BB6">
        <w:t>patient-level barrier that can</w:t>
      </w:r>
      <w:r w:rsidR="00230A84">
        <w:t xml:space="preserve"> result in healthcare avoidance or reluctance to discuss BED symptoms, thus</w:t>
      </w:r>
      <w:r w:rsidR="00230A84" w:rsidRPr="00837BB6">
        <w:t xml:space="preserve"> prevent</w:t>
      </w:r>
      <w:r w:rsidR="00230A84">
        <w:t>ing</w:t>
      </w:r>
      <w:r w:rsidR="00230A84" w:rsidRPr="00837BB6">
        <w:t xml:space="preserve"> </w:t>
      </w:r>
      <w:r w:rsidR="00230A84">
        <w:t>BED</w:t>
      </w:r>
      <w:r w:rsidR="00230A84" w:rsidRPr="00837BB6">
        <w:t xml:space="preserve"> detection (36%) </w:t>
      </w:r>
      <w:r w:rsidR="00657501">
        <w:t>as well as</w:t>
      </w:r>
      <w:r w:rsidR="00230A84" w:rsidRPr="00837BB6">
        <w:t xml:space="preserve"> treatment seeking and entry (36%)</w:t>
      </w:r>
      <w:r w:rsidR="00230A84">
        <w:t xml:space="preserve">. Stigmatization was also identified by 36% of experts </w:t>
      </w:r>
      <w:r w:rsidR="00230A84" w:rsidRPr="00837BB6">
        <w:t>as a</w:t>
      </w:r>
      <w:r w:rsidR="00230A84">
        <w:t>n interpersonal/</w:t>
      </w:r>
      <w:r w:rsidR="00230A84" w:rsidRPr="00837BB6">
        <w:t xml:space="preserve">provider-level barrier </w:t>
      </w:r>
      <w:r w:rsidR="00230A84">
        <w:rPr>
          <w:i/>
          <w:iCs/>
        </w:rPr>
        <w:t xml:space="preserve">and </w:t>
      </w:r>
      <w:r w:rsidR="00230A84">
        <w:t xml:space="preserve">a systemic/sociocultural barrier that in both sources/cases exists at </w:t>
      </w:r>
      <w:r w:rsidR="00230A84" w:rsidRPr="00837BB6">
        <w:t>all three stages</w:t>
      </w:r>
      <w:r w:rsidR="00230A84">
        <w:t>. A</w:t>
      </w:r>
      <w:r w:rsidR="00230A84" w:rsidRPr="00E71E3B">
        <w:t xml:space="preserve">ll three levels of stigmatization (systemic, interpersonal, and individual) </w:t>
      </w:r>
      <w:r w:rsidR="00230A84" w:rsidRPr="00E71E3B">
        <w:rPr>
          <w:rFonts w:eastAsiaTheme="minorHAnsi"/>
        </w:rPr>
        <w:t xml:space="preserve">can </w:t>
      </w:r>
      <w:r w:rsidR="00230A84" w:rsidRPr="00E71E3B">
        <w:t xml:space="preserve">contribute to healthcare avoidance, in which </w:t>
      </w:r>
      <w:r w:rsidR="00230A84" w:rsidRPr="00E71E3B">
        <w:rPr>
          <w:rFonts w:eastAsiaTheme="minorHAnsi"/>
        </w:rPr>
        <w:t>stigmatized individuals choos</w:t>
      </w:r>
      <w:r w:rsidR="00230A84" w:rsidRPr="00E71E3B">
        <w:t>e</w:t>
      </w:r>
      <w:r w:rsidR="00230A84" w:rsidRPr="00E71E3B">
        <w:rPr>
          <w:rFonts w:eastAsiaTheme="minorHAnsi"/>
        </w:rPr>
        <w:t xml:space="preserve"> to avoid </w:t>
      </w:r>
      <w:r w:rsidR="00230A84" w:rsidRPr="00E71E3B">
        <w:rPr>
          <w:rFonts w:eastAsiaTheme="minorHAnsi"/>
        </w:rPr>
        <w:lastRenderedPageBreak/>
        <w:t>the healthcare system</w:t>
      </w:r>
      <w:r w:rsidR="00230A84" w:rsidRPr="00E71E3B">
        <w:t xml:space="preserve"> in attempt to avoid the stigmatization they experience in the system. This can result in missed opportunities for BED detection, screening, diagnosis, and care. Thus, stigmatization poses a significant systemic, interpersonal, and individual barrier to healthcare. </w:t>
      </w:r>
    </w:p>
    <w:p w14:paraId="1AD7C7C8" w14:textId="350617E6" w:rsidR="00230A84" w:rsidRDefault="000957F4" w:rsidP="000957F4">
      <w:pPr>
        <w:pStyle w:val="MDPI32textnoindent"/>
      </w:pPr>
      <w:r>
        <w:t>Additionally, m</w:t>
      </w:r>
      <w:r w:rsidR="00230A84" w:rsidRPr="00837BB6">
        <w:t xml:space="preserve">any barriers that were described as barriers to treatment-seeking </w:t>
      </w:r>
      <w:r>
        <w:t xml:space="preserve">(stage 2) </w:t>
      </w:r>
      <w:r w:rsidR="00230A84" w:rsidRPr="00837BB6">
        <w:t>were also described as barriers to treatment access</w:t>
      </w:r>
      <w:r>
        <w:t xml:space="preserve"> (stage 3)</w:t>
      </w:r>
      <w:r w:rsidR="00230A84" w:rsidRPr="00837BB6">
        <w:t xml:space="preserve">. For example, an individual with </w:t>
      </w:r>
      <w:r>
        <w:t xml:space="preserve">(a) </w:t>
      </w:r>
      <w:r w:rsidR="00230A84" w:rsidRPr="00837BB6">
        <w:t xml:space="preserve">low income, </w:t>
      </w:r>
      <w:r>
        <w:t xml:space="preserve">(b) </w:t>
      </w:r>
      <w:r w:rsidR="00230A84" w:rsidRPr="00837BB6">
        <w:t xml:space="preserve">no health insurance, or insufficient </w:t>
      </w:r>
      <w:r>
        <w:t xml:space="preserve">(c) </w:t>
      </w:r>
      <w:r w:rsidR="00230A84" w:rsidRPr="00837BB6">
        <w:t>time</w:t>
      </w:r>
      <w:r>
        <w:t xml:space="preserve">, (d) transportation, or </w:t>
      </w:r>
      <w:r w:rsidR="00991563">
        <w:t>(e)</w:t>
      </w:r>
      <w:r>
        <w:t xml:space="preserve"> childcare resources</w:t>
      </w:r>
      <w:r w:rsidR="00230A84" w:rsidRPr="00837BB6">
        <w:t xml:space="preserve"> may decide not to engage in treatment</w:t>
      </w:r>
      <w:r w:rsidR="00230A84">
        <w:t xml:space="preserve"> or </w:t>
      </w:r>
      <w:r w:rsidR="00230A84" w:rsidRPr="00837BB6">
        <w:t>treatment-seeking before even assessing treatment options</w:t>
      </w:r>
      <w:r>
        <w:t xml:space="preserve"> (e.g., at stage 2)</w:t>
      </w:r>
      <w:r w:rsidR="00230A84">
        <w:t xml:space="preserve">. </w:t>
      </w:r>
      <w:r w:rsidR="00230A84" w:rsidRPr="00837BB6">
        <w:t>Alternatively, the same individual may investigate treatment options</w:t>
      </w:r>
      <w:r>
        <w:t xml:space="preserve"> (e.g., in stage 2)</w:t>
      </w:r>
      <w:r w:rsidR="00230A84" w:rsidRPr="00837BB6">
        <w:t xml:space="preserve"> and then learn that available treatment options are not accessible </w:t>
      </w:r>
      <w:r>
        <w:t xml:space="preserve">to them, </w:t>
      </w:r>
      <w:r w:rsidR="00657501">
        <w:t>thus impeding stage 3 (</w:t>
      </w:r>
      <w:r w:rsidR="00230A84" w:rsidRPr="00837BB6">
        <w:t>treatment access</w:t>
      </w:r>
      <w:r w:rsidR="00230A84">
        <w:t xml:space="preserve"> </w:t>
      </w:r>
      <w:r w:rsidR="00657501">
        <w:t>and engagement</w:t>
      </w:r>
      <w:r w:rsidR="00230A84">
        <w:t>)</w:t>
      </w:r>
      <w:r w:rsidR="00230A84" w:rsidRPr="00837BB6">
        <w:t xml:space="preserve">. </w:t>
      </w:r>
      <w:r w:rsidR="00230A84">
        <w:t>T</w:t>
      </w:r>
      <w:r w:rsidR="00230A84" w:rsidRPr="00837BB6">
        <w:t>he barriers to treatment-seeking</w:t>
      </w:r>
      <w:r w:rsidR="00230A84">
        <w:t xml:space="preserve"> (</w:t>
      </w:r>
      <w:r w:rsidR="00230A84" w:rsidRPr="005F2BA8">
        <w:rPr>
          <w:bCs/>
        </w:rPr>
        <w:t>stage 2</w:t>
      </w:r>
      <w:r w:rsidR="00230A84">
        <w:t>)</w:t>
      </w:r>
      <w:r w:rsidR="00230A84" w:rsidRPr="00837BB6">
        <w:t xml:space="preserve"> and treatment access</w:t>
      </w:r>
      <w:r w:rsidR="00230A84">
        <w:t xml:space="preserve"> (</w:t>
      </w:r>
      <w:r w:rsidR="00230A84" w:rsidRPr="005F2BA8">
        <w:rPr>
          <w:bCs/>
        </w:rPr>
        <w:t>stage 3</w:t>
      </w:r>
      <w:r w:rsidR="00230A84">
        <w:t>) are significantly different from one another to justify retaining these two stages as unique and distinct</w:t>
      </w:r>
      <w:r>
        <w:t>/</w:t>
      </w:r>
      <w:r w:rsidR="00230A84">
        <w:t xml:space="preserve">separate from one another. However, because the barriers in these two stages are often quite similar, </w:t>
      </w:r>
      <w:r w:rsidR="00230A84" w:rsidRPr="00837BB6">
        <w:t>the</w:t>
      </w:r>
      <w:r w:rsidR="00230A84">
        <w:t xml:space="preserve"> two stages</w:t>
      </w:r>
      <w:r w:rsidR="00230A84" w:rsidRPr="00837BB6">
        <w:t xml:space="preserve"> have been grouped </w:t>
      </w:r>
      <w:r w:rsidR="00230A84" w:rsidRPr="000957F4">
        <w:t xml:space="preserve">together in </w:t>
      </w:r>
      <w:r w:rsidR="00230A84">
        <w:fldChar w:fldCharType="begin"/>
      </w:r>
      <w:r w:rsidR="00230A84">
        <w:rPr>
          <w:highlight w:val="yellow"/>
        </w:rPr>
        <w:instrText xml:space="preserve"> REF _Ref180475912 \h </w:instrText>
      </w:r>
      <w:r w:rsidR="00230A84">
        <w:fldChar w:fldCharType="separate"/>
      </w:r>
      <w:r w:rsidR="00230A84" w:rsidRPr="005E69DA">
        <w:rPr>
          <w:b/>
          <w:bCs/>
          <w:sz w:val="21"/>
          <w:szCs w:val="21"/>
        </w:rPr>
        <w:t xml:space="preserve">Table </w:t>
      </w:r>
      <w:r w:rsidR="00230A84" w:rsidRPr="005E69DA">
        <w:rPr>
          <w:b/>
          <w:bCs/>
          <w:noProof/>
          <w:sz w:val="21"/>
          <w:szCs w:val="21"/>
        </w:rPr>
        <w:t>5</w:t>
      </w:r>
      <w:r w:rsidR="00230A84">
        <w:fldChar w:fldCharType="end"/>
      </w:r>
      <w:r w:rsidR="00657501">
        <w:t xml:space="preserve"> and</w:t>
      </w:r>
      <w:r w:rsidR="00230A84" w:rsidRPr="000957F4">
        <w:t xml:space="preserve"> </w:t>
      </w:r>
      <w:r w:rsidR="00230A84" w:rsidRPr="00E71E3B">
        <w:rPr>
          <w:b/>
          <w:highlight w:val="yellow"/>
        </w:rPr>
        <w:fldChar w:fldCharType="begin"/>
      </w:r>
      <w:r w:rsidR="00230A84" w:rsidRPr="00E71E3B">
        <w:rPr>
          <w:b/>
          <w:highlight w:val="yellow"/>
        </w:rPr>
        <w:instrText xml:space="preserve"> REF _Ref180475928 \h </w:instrText>
      </w:r>
      <w:r w:rsidR="00230A84">
        <w:rPr>
          <w:b/>
          <w:highlight w:val="yellow"/>
        </w:rPr>
        <w:instrText xml:space="preserve"> \* MERGEFORMAT </w:instrText>
      </w:r>
      <w:r w:rsidR="00230A84" w:rsidRPr="00E71E3B">
        <w:rPr>
          <w:b/>
          <w:highlight w:val="yellow"/>
        </w:rPr>
      </w:r>
      <w:r w:rsidR="00230A84" w:rsidRPr="00E71E3B">
        <w:rPr>
          <w:b/>
          <w:highlight w:val="yellow"/>
        </w:rPr>
        <w:fldChar w:fldCharType="separate"/>
      </w:r>
      <w:r w:rsidR="00230A84" w:rsidRPr="00E71E3B">
        <w:rPr>
          <w:b/>
        </w:rPr>
        <w:t xml:space="preserve">Figure </w:t>
      </w:r>
      <w:r w:rsidR="00230A84" w:rsidRPr="00E71E3B">
        <w:rPr>
          <w:b/>
          <w:noProof/>
        </w:rPr>
        <w:t>2</w:t>
      </w:r>
      <w:r w:rsidR="00230A84" w:rsidRPr="00E71E3B">
        <w:rPr>
          <w:b/>
          <w:highlight w:val="yellow"/>
        </w:rPr>
        <w:fldChar w:fldCharType="end"/>
      </w:r>
      <w:r w:rsidR="00230A84" w:rsidRPr="00837BB6">
        <w:t xml:space="preserve">, as well as in sections </w:t>
      </w:r>
      <w:r w:rsidR="00230A84" w:rsidRPr="00837BB6">
        <w:fldChar w:fldCharType="begin"/>
      </w:r>
      <w:r w:rsidR="00230A84" w:rsidRPr="00837BB6">
        <w:instrText xml:space="preserve"> REF _Ref148618143 \n \h  \* MERGEFORMAT </w:instrText>
      </w:r>
      <w:r w:rsidR="00230A84" w:rsidRPr="00837BB6">
        <w:fldChar w:fldCharType="separate"/>
      </w:r>
      <w:r w:rsidR="00230A84" w:rsidRPr="00837BB6">
        <w:t>3.2.2</w:t>
      </w:r>
      <w:r w:rsidR="00230A84" w:rsidRPr="00837BB6">
        <w:fldChar w:fldCharType="end"/>
      </w:r>
      <w:r w:rsidR="00230A84" w:rsidRPr="00837BB6">
        <w:t xml:space="preserve"> and </w:t>
      </w:r>
      <w:r w:rsidR="00230A84" w:rsidRPr="00837BB6">
        <w:fldChar w:fldCharType="begin"/>
      </w:r>
      <w:r w:rsidR="00230A84" w:rsidRPr="00837BB6">
        <w:instrText xml:space="preserve"> REF _Ref149468809 \n \h  \* MERGEFORMAT </w:instrText>
      </w:r>
      <w:r w:rsidR="00230A84" w:rsidRPr="00837BB6">
        <w:fldChar w:fldCharType="separate"/>
      </w:r>
      <w:r w:rsidR="00230A84" w:rsidRPr="00837BB6">
        <w:t>4.2.2</w:t>
      </w:r>
      <w:r w:rsidR="00230A84" w:rsidRPr="00837BB6">
        <w:fldChar w:fldCharType="end"/>
      </w:r>
      <w:r w:rsidR="00230A84" w:rsidRPr="00837BB6">
        <w:t xml:space="preserve"> below.</w:t>
      </w:r>
    </w:p>
    <w:p w14:paraId="4ED850EC" w14:textId="0CD7CA9A" w:rsidR="00522304" w:rsidRPr="00E71E3B" w:rsidRDefault="00522304" w:rsidP="00E71E3B">
      <w:pPr>
        <w:pStyle w:val="MDPI21heading1"/>
      </w:pPr>
      <w:r w:rsidRPr="00E71E3B">
        <w:t>3. Results</w:t>
      </w:r>
    </w:p>
    <w:p w14:paraId="21981C09" w14:textId="59BAA307" w:rsidR="0076344E" w:rsidRPr="00E71E3B" w:rsidRDefault="0076344E" w:rsidP="00E71E3B">
      <w:pPr>
        <w:pStyle w:val="MDPI22heading2"/>
      </w:pPr>
      <w:r w:rsidRPr="00E71E3B">
        <w:t>3.</w:t>
      </w:r>
      <w:r w:rsidR="00615F41" w:rsidRPr="00E71E3B">
        <w:t>0</w:t>
      </w:r>
      <w:r w:rsidRPr="00E71E3B">
        <w:t>. Participant Response Rates and Characteristics</w:t>
      </w:r>
    </w:p>
    <w:p w14:paraId="09A05173" w14:textId="0AFEA82D" w:rsidR="00B43063" w:rsidRPr="00E71E3B" w:rsidRDefault="00B43063" w:rsidP="00E71E3B">
      <w:pPr>
        <w:pStyle w:val="MDPI32textnoindent"/>
      </w:pPr>
      <w:r w:rsidRPr="00E71E3B">
        <w:t>Thirty-eight participants met eligibility criteria and were invited to participate; 14 consented and participated (</w:t>
      </w:r>
      <w:r w:rsidR="00E71E3B">
        <w:fldChar w:fldCharType="begin"/>
      </w:r>
      <w:r w:rsidR="00E71E3B">
        <w:instrText xml:space="preserve"> REF _Ref180475973 \h </w:instrText>
      </w:r>
      <w:r w:rsidR="00E71E3B">
        <w:fldChar w:fldCharType="separate"/>
      </w:r>
      <w:r w:rsidR="00E71E3B" w:rsidRPr="00560187">
        <w:rPr>
          <w:b/>
          <w:bCs/>
        </w:rPr>
        <w:t xml:space="preserve">Figure </w:t>
      </w:r>
      <w:r w:rsidR="00E71E3B" w:rsidRPr="00560187">
        <w:rPr>
          <w:b/>
          <w:bCs/>
          <w:noProof/>
        </w:rPr>
        <w:t>1</w:t>
      </w:r>
      <w:r w:rsidR="00E71E3B">
        <w:fldChar w:fldCharType="end"/>
      </w:r>
      <w:r w:rsidRPr="00E71E3B">
        <w:t>). Six participants met the academic/research criteria (43%, 6/14), five met the clinical criteria (36%, 5/14), one met both the academic/research and clinical criteria (7%, 1/14), and two met a combination of criteria from the academic and clinical categories to qualify for inclusion in a mixed option (14%, 2/14) (</w:t>
      </w:r>
      <w:r w:rsidR="00E71E3B">
        <w:fldChar w:fldCharType="begin"/>
      </w:r>
      <w:r w:rsidR="00E71E3B">
        <w:instrText xml:space="preserve"> REF _Ref100378663 \h </w:instrText>
      </w:r>
      <w:r w:rsidR="00E71E3B">
        <w:fldChar w:fldCharType="separate"/>
      </w:r>
      <w:r w:rsidR="00E71E3B" w:rsidRPr="00AE04A7">
        <w:rPr>
          <w:b/>
          <w:bCs/>
        </w:rPr>
        <w:t xml:space="preserve">Table </w:t>
      </w:r>
      <w:r w:rsidR="00E71E3B" w:rsidRPr="00AE04A7">
        <w:rPr>
          <w:b/>
          <w:bCs/>
          <w:noProof/>
        </w:rPr>
        <w:t>1</w:t>
      </w:r>
      <w:r w:rsidR="00E71E3B">
        <w:fldChar w:fldCharType="end"/>
      </w:r>
      <w:r w:rsidRPr="00E71E3B">
        <w:t xml:space="preserve">). Thirteen of the fourteen participants provided demographic information, shown in </w:t>
      </w:r>
      <w:r w:rsidRPr="00E71E3B">
        <w:fldChar w:fldCharType="begin"/>
      </w:r>
      <w:r w:rsidRPr="00E71E3B">
        <w:instrText xml:space="preserve"> REF _Ref121053935 \h  \* MERGEFORMAT </w:instrText>
      </w:r>
      <w:r w:rsidRPr="00E71E3B">
        <w:fldChar w:fldCharType="separate"/>
      </w:r>
      <w:r w:rsidRPr="00E71E3B">
        <w:t>Table 3</w:t>
      </w:r>
      <w:r w:rsidRPr="00E71E3B">
        <w:fldChar w:fldCharType="end"/>
      </w:r>
      <w:r w:rsidRPr="00E71E3B">
        <w:t>.</w:t>
      </w:r>
    </w:p>
    <w:p w14:paraId="6D4CB794" w14:textId="7C7DEDC4" w:rsidR="005E473B" w:rsidRPr="00A15315" w:rsidRDefault="00A15315" w:rsidP="00E71E3B">
      <w:pPr>
        <w:pStyle w:val="MDPI41tablecaption"/>
        <w:rPr>
          <w:b/>
          <w:bCs/>
        </w:rPr>
      </w:pPr>
      <w:bookmarkStart w:id="4" w:name="_Ref180475973"/>
      <w:r w:rsidRPr="00560187">
        <w:rPr>
          <w:noProof/>
        </w:rPr>
        <w:drawing>
          <wp:anchor distT="0" distB="0" distL="114300" distR="114300" simplePos="0" relativeHeight="251659264" behindDoc="1" locked="0" layoutInCell="1" allowOverlap="1" wp14:anchorId="6F0BE1D5" wp14:editId="0427B52D">
            <wp:simplePos x="0" y="0"/>
            <wp:positionH relativeFrom="column">
              <wp:posOffset>271780</wp:posOffset>
            </wp:positionH>
            <wp:positionV relativeFrom="paragraph">
              <wp:posOffset>86360</wp:posOffset>
            </wp:positionV>
            <wp:extent cx="3992880" cy="3769360"/>
            <wp:effectExtent l="0" t="0" r="0" b="2540"/>
            <wp:wrapTight wrapText="bothSides">
              <wp:wrapPolygon edited="0">
                <wp:start x="0" y="0"/>
                <wp:lineTo x="0" y="21542"/>
                <wp:lineTo x="21504" y="21542"/>
                <wp:lineTo x="21504" y="0"/>
                <wp:lineTo x="0" y="0"/>
              </wp:wrapPolygon>
            </wp:wrapTight>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rotWithShape="1">
                    <a:blip r:embed="rId12" cstate="print">
                      <a:extLst>
                        <a:ext uri="{28A0092B-C50C-407E-A947-70E740481C1C}">
                          <a14:useLocalDpi xmlns:a14="http://schemas.microsoft.com/office/drawing/2010/main" val="0"/>
                        </a:ext>
                      </a:extLst>
                    </a:blip>
                    <a:srcRect l="3477" r="3701"/>
                    <a:stretch/>
                  </pic:blipFill>
                  <pic:spPr bwMode="auto">
                    <a:xfrm>
                      <a:off x="0" y="0"/>
                      <a:ext cx="3992880" cy="3769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Start w:id="5" w:name="_Ref101356701"/>
      <w:r w:rsidR="005E473B" w:rsidRPr="00560187">
        <w:rPr>
          <w:b/>
          <w:bCs/>
        </w:rPr>
        <w:t xml:space="preserve">Figure </w:t>
      </w:r>
      <w:r w:rsidR="005E473B" w:rsidRPr="00560187">
        <w:rPr>
          <w:b/>
          <w:bCs/>
        </w:rPr>
        <w:fldChar w:fldCharType="begin"/>
      </w:r>
      <w:r w:rsidR="005E473B" w:rsidRPr="00560187">
        <w:rPr>
          <w:b/>
          <w:bCs/>
        </w:rPr>
        <w:instrText xml:space="preserve"> SEQ Figure \* ARABIC </w:instrText>
      </w:r>
      <w:r w:rsidR="005E473B" w:rsidRPr="00560187">
        <w:rPr>
          <w:b/>
          <w:bCs/>
        </w:rPr>
        <w:fldChar w:fldCharType="separate"/>
      </w:r>
      <w:r w:rsidR="005E473B" w:rsidRPr="00560187">
        <w:rPr>
          <w:b/>
          <w:bCs/>
          <w:noProof/>
        </w:rPr>
        <w:t>1</w:t>
      </w:r>
      <w:r w:rsidR="005E473B" w:rsidRPr="00560187">
        <w:rPr>
          <w:b/>
          <w:bCs/>
        </w:rPr>
        <w:fldChar w:fldCharType="end"/>
      </w:r>
      <w:bookmarkEnd w:id="4"/>
      <w:bookmarkEnd w:id="5"/>
      <w:r w:rsidR="005E473B" w:rsidRPr="00FA04F1">
        <w:rPr>
          <w:b/>
        </w:rPr>
        <w:t xml:space="preserve">. </w:t>
      </w:r>
      <w:r w:rsidR="005E473B" w:rsidRPr="00547107">
        <w:t xml:space="preserve">Diagram of study flow, from participant identification to enrollment and follow-up. Thirty-eight experts met enrollment criteria and were invited to participate in the study. This included 18 experts who met the academic/research criteria (18/38, 47%), 18 experts who met the clinical criteria (18/38, 47%), and two who met the dual criteria (2/38, 5%; </w:t>
      </w:r>
      <w:r w:rsidR="00E71E3B">
        <w:rPr>
          <w:b/>
          <w:bCs/>
          <w:i/>
          <w:iCs/>
        </w:rPr>
        <w:fldChar w:fldCharType="begin"/>
      </w:r>
      <w:r w:rsidR="00E71E3B">
        <w:instrText xml:space="preserve"> REF _Ref100378663 \h </w:instrText>
      </w:r>
      <w:r w:rsidR="00E71E3B">
        <w:rPr>
          <w:b/>
          <w:bCs/>
          <w:i/>
          <w:iCs/>
        </w:rPr>
      </w:r>
      <w:r w:rsidR="00E71E3B">
        <w:rPr>
          <w:b/>
          <w:bCs/>
          <w:i/>
          <w:iCs/>
        </w:rPr>
        <w:fldChar w:fldCharType="separate"/>
      </w:r>
      <w:r w:rsidR="00E71E3B" w:rsidRPr="00AE04A7">
        <w:rPr>
          <w:b/>
          <w:bCs/>
        </w:rPr>
        <w:t xml:space="preserve">Table </w:t>
      </w:r>
      <w:r w:rsidR="00E71E3B" w:rsidRPr="00AE04A7">
        <w:rPr>
          <w:b/>
          <w:bCs/>
          <w:noProof/>
        </w:rPr>
        <w:t>1</w:t>
      </w:r>
      <w:r w:rsidR="00E71E3B">
        <w:rPr>
          <w:b/>
          <w:bCs/>
          <w:i/>
          <w:iCs/>
        </w:rPr>
        <w:fldChar w:fldCharType="end"/>
      </w:r>
      <w:r w:rsidR="005E473B" w:rsidRPr="00547107">
        <w:t>). Fourteen eligible experts consented, enrolled, and participated in the study (14/38, 37%), including six individuals who met the academic/research criteria (6/14, 43%), five who met the clinical criteria (5/14, 36%), one who met both the academic/research and clinical criteria (1/14, 7%), and two who met the dual criteria option (2/14, 14%). Thirteen participants (13/14, 93%) provided demographic information and were included in demographic analysis (</w:t>
      </w:r>
      <w:r w:rsidR="00E71E3B">
        <w:fldChar w:fldCharType="begin"/>
      </w:r>
      <w:r w:rsidR="00E71E3B">
        <w:instrText xml:space="preserve"> REF _Ref180476050 \h </w:instrText>
      </w:r>
      <w:r w:rsidR="00E71E3B">
        <w:fldChar w:fldCharType="separate"/>
      </w:r>
      <w:r w:rsidR="00E71E3B" w:rsidRPr="00F56125">
        <w:rPr>
          <w:b/>
          <w:bCs/>
        </w:rPr>
        <w:t xml:space="preserve">Table </w:t>
      </w:r>
      <w:r w:rsidR="00E71E3B" w:rsidRPr="00F56125">
        <w:rPr>
          <w:b/>
          <w:bCs/>
          <w:noProof/>
        </w:rPr>
        <w:t>3</w:t>
      </w:r>
      <w:r w:rsidR="00E71E3B">
        <w:fldChar w:fldCharType="end"/>
      </w:r>
      <w:r w:rsidR="005E473B" w:rsidRPr="00547107">
        <w:t>). All 14 participant interviews were included in thematic analysis</w:t>
      </w:r>
      <w:r>
        <w:t xml:space="preserve">. </w:t>
      </w:r>
      <w:r w:rsidRPr="00A15315">
        <w:t xml:space="preserve">Figure reproduced from </w:t>
      </w:r>
      <w:r w:rsidRPr="00A15315">
        <w:fldChar w:fldCharType="begin">
          <w:fldData xml:space="preserve">PEVuZE5vdGU+PENpdGU+PEF1dGhvcj5CcmF5PC9BdXRob3I+PFllYXI+MjAyMjwvWWVhcj48UmVj
TnVtPjc4NDA8L1JlY051bT48RGlzcGxheVRleHQ+WzE3LCAxOV08L0Rpc3BsYXlUZXh0PjxyZWNv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ZT48L3JlY29yZD48L0NpdGU+PENpdGU+PEF1dGhvcj5CcmF5PC9BdXRob3I+PFllYXI+MjAyMzwv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==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TnVtPjc4NDA8L1JlY051bT48RGlzcGxheVRleHQ+WzE3LCAxOV08L0Rpc3BsYXlUZXh0PjxyZWNv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==
</w:fldData>
        </w:fldChar>
      </w:r>
      <w:r w:rsidR="00CF3DBA">
        <w:instrText xml:space="preserve"> ADDIN EN.CITE.DATA </w:instrText>
      </w:r>
      <w:r w:rsidR="00CF3DBA">
        <w:fldChar w:fldCharType="end"/>
      </w:r>
      <w:r w:rsidRPr="00A15315">
        <w:fldChar w:fldCharType="separate"/>
      </w:r>
      <w:r w:rsidR="00CF3DBA">
        <w:rPr>
          <w:noProof/>
        </w:rPr>
        <w:t>[17, 19]</w:t>
      </w:r>
      <w:r w:rsidRPr="00A15315">
        <w:fldChar w:fldCharType="end"/>
      </w:r>
      <w:r w:rsidRPr="00A15315">
        <w:t xml:space="preserve"> with authors’ permissions</w:t>
      </w:r>
      <w:r w:rsidR="005E473B" w:rsidRPr="00547107">
        <w:t>.</w:t>
      </w:r>
    </w:p>
    <w:p w14:paraId="5A78C33E" w14:textId="77777777" w:rsidR="00A15315" w:rsidRPr="005E473B" w:rsidRDefault="00A15315" w:rsidP="00E71E3B">
      <w:pPr>
        <w:pStyle w:val="MDPI32textnoindent"/>
      </w:pPr>
    </w:p>
    <w:p w14:paraId="49613E2E" w14:textId="77777777" w:rsidR="00E71E3B" w:rsidRDefault="00E71E3B" w:rsidP="005E473B">
      <w:pPr>
        <w:pStyle w:val="MDPI41tablecaption"/>
        <w:ind w:left="510"/>
        <w:rPr>
          <w:b/>
          <w:bCs/>
        </w:rPr>
      </w:pPr>
      <w:bookmarkStart w:id="6" w:name="_Ref101357399"/>
    </w:p>
    <w:p w14:paraId="18F51DF4" w14:textId="77777777" w:rsidR="00E71E3B" w:rsidRDefault="00E71E3B" w:rsidP="005E473B">
      <w:pPr>
        <w:pStyle w:val="MDPI41tablecaption"/>
        <w:ind w:left="510"/>
        <w:rPr>
          <w:b/>
          <w:bCs/>
        </w:rPr>
      </w:pPr>
    </w:p>
    <w:p w14:paraId="332B8E25" w14:textId="34AE2CB0" w:rsidR="005E473B" w:rsidRPr="00F56125" w:rsidRDefault="005E473B" w:rsidP="005E473B">
      <w:pPr>
        <w:pStyle w:val="MDPI41tablecaption"/>
        <w:ind w:left="510"/>
        <w:rPr>
          <w:b/>
          <w:bCs/>
        </w:rPr>
      </w:pPr>
      <w:bookmarkStart w:id="7" w:name="_Ref180476050"/>
      <w:r w:rsidRPr="00F56125">
        <w:rPr>
          <w:b/>
          <w:bCs/>
        </w:rPr>
        <w:lastRenderedPageBreak/>
        <w:t xml:space="preserve">Table </w:t>
      </w:r>
      <w:r w:rsidRPr="00F56125">
        <w:rPr>
          <w:b/>
          <w:bCs/>
        </w:rPr>
        <w:fldChar w:fldCharType="begin"/>
      </w:r>
      <w:r w:rsidRPr="00F56125">
        <w:rPr>
          <w:b/>
          <w:bCs/>
        </w:rPr>
        <w:instrText xml:space="preserve"> SEQ Table \* ARABIC </w:instrText>
      </w:r>
      <w:r w:rsidRPr="00F56125">
        <w:rPr>
          <w:b/>
          <w:bCs/>
        </w:rPr>
        <w:fldChar w:fldCharType="separate"/>
      </w:r>
      <w:r w:rsidR="00C76756" w:rsidRPr="00F56125">
        <w:rPr>
          <w:b/>
          <w:bCs/>
          <w:noProof/>
        </w:rPr>
        <w:t>3</w:t>
      </w:r>
      <w:r w:rsidRPr="00F56125">
        <w:rPr>
          <w:b/>
          <w:bCs/>
        </w:rPr>
        <w:fldChar w:fldCharType="end"/>
      </w:r>
      <w:bookmarkEnd w:id="6"/>
      <w:bookmarkEnd w:id="7"/>
      <w:r w:rsidRPr="00F56125">
        <w:rPr>
          <w:b/>
          <w:bCs/>
        </w:rPr>
        <w:t xml:space="preserve">: </w:t>
      </w:r>
      <w:r w:rsidRPr="00F56125">
        <w:rPr>
          <w:b/>
          <w:bCs/>
          <w:sz w:val="20"/>
          <w:szCs w:val="20"/>
        </w:rPr>
        <w:t>Characteristics of study participants (N = 14)*</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5"/>
        <w:gridCol w:w="1345"/>
      </w:tblGrid>
      <w:tr w:rsidR="00A15315" w:rsidRPr="00012A27" w14:paraId="622F9476" w14:textId="77777777" w:rsidTr="002E3AD1">
        <w:trPr>
          <w:jc w:val="center"/>
        </w:trPr>
        <w:tc>
          <w:tcPr>
            <w:tcW w:w="8005" w:type="dxa"/>
          </w:tcPr>
          <w:p w14:paraId="7E404758" w14:textId="77777777" w:rsidR="00A15315" w:rsidRPr="00012A27" w:rsidRDefault="00A15315" w:rsidP="002E3AD1">
            <w:pPr>
              <w:spacing w:line="240" w:lineRule="auto"/>
              <w:rPr>
                <w:b/>
                <w:bCs/>
                <w:i/>
                <w:iCs/>
                <w:sz w:val="18"/>
                <w:szCs w:val="18"/>
              </w:rPr>
            </w:pPr>
            <w:r w:rsidRPr="00012A27">
              <w:rPr>
                <w:b/>
                <w:bCs/>
                <w:i/>
                <w:iCs/>
                <w:sz w:val="18"/>
                <w:szCs w:val="18"/>
              </w:rPr>
              <w:t>Eligibility criteria met:</w:t>
            </w:r>
          </w:p>
        </w:tc>
        <w:tc>
          <w:tcPr>
            <w:tcW w:w="1345" w:type="dxa"/>
          </w:tcPr>
          <w:p w14:paraId="02FDEB11" w14:textId="77777777" w:rsidR="00A15315" w:rsidRPr="00012A27" w:rsidRDefault="00A15315" w:rsidP="002E3AD1">
            <w:pPr>
              <w:spacing w:line="240" w:lineRule="auto"/>
              <w:rPr>
                <w:sz w:val="18"/>
                <w:szCs w:val="18"/>
              </w:rPr>
            </w:pPr>
          </w:p>
        </w:tc>
      </w:tr>
      <w:tr w:rsidR="00A15315" w:rsidRPr="00012A27" w14:paraId="4F9AA995" w14:textId="77777777" w:rsidTr="002E3AD1">
        <w:trPr>
          <w:jc w:val="center"/>
        </w:trPr>
        <w:tc>
          <w:tcPr>
            <w:tcW w:w="8005" w:type="dxa"/>
          </w:tcPr>
          <w:p w14:paraId="565F4FEE" w14:textId="77777777" w:rsidR="00A15315" w:rsidRPr="00012A27" w:rsidRDefault="00A15315" w:rsidP="002E3AD1">
            <w:pPr>
              <w:spacing w:line="240" w:lineRule="auto"/>
              <w:rPr>
                <w:sz w:val="18"/>
                <w:szCs w:val="18"/>
              </w:rPr>
            </w:pPr>
            <w:r w:rsidRPr="00012A27">
              <w:rPr>
                <w:sz w:val="18"/>
                <w:szCs w:val="18"/>
              </w:rPr>
              <w:t>Research/Academic</w:t>
            </w:r>
          </w:p>
        </w:tc>
        <w:tc>
          <w:tcPr>
            <w:tcW w:w="1345" w:type="dxa"/>
          </w:tcPr>
          <w:p w14:paraId="218A3EDF" w14:textId="77777777" w:rsidR="00A15315" w:rsidRPr="00012A27" w:rsidRDefault="00A15315" w:rsidP="002E3AD1">
            <w:pPr>
              <w:spacing w:line="240" w:lineRule="auto"/>
              <w:rPr>
                <w:sz w:val="18"/>
                <w:szCs w:val="18"/>
              </w:rPr>
            </w:pPr>
            <w:r w:rsidRPr="00012A27">
              <w:rPr>
                <w:sz w:val="18"/>
                <w:szCs w:val="18"/>
              </w:rPr>
              <w:t>6 (43%)</w:t>
            </w:r>
          </w:p>
        </w:tc>
      </w:tr>
      <w:tr w:rsidR="00A15315" w:rsidRPr="00012A27" w14:paraId="040067E9" w14:textId="77777777" w:rsidTr="002E3AD1">
        <w:trPr>
          <w:jc w:val="center"/>
        </w:trPr>
        <w:tc>
          <w:tcPr>
            <w:tcW w:w="8005" w:type="dxa"/>
          </w:tcPr>
          <w:p w14:paraId="7B689849" w14:textId="77777777" w:rsidR="00A15315" w:rsidRPr="00012A27" w:rsidRDefault="00A15315" w:rsidP="002E3AD1">
            <w:pPr>
              <w:spacing w:line="240" w:lineRule="auto"/>
              <w:rPr>
                <w:sz w:val="18"/>
                <w:szCs w:val="18"/>
              </w:rPr>
            </w:pPr>
            <w:r w:rsidRPr="00012A27">
              <w:rPr>
                <w:sz w:val="18"/>
                <w:szCs w:val="18"/>
              </w:rPr>
              <w:t>Clinical/Administrative</w:t>
            </w:r>
          </w:p>
        </w:tc>
        <w:tc>
          <w:tcPr>
            <w:tcW w:w="1345" w:type="dxa"/>
          </w:tcPr>
          <w:p w14:paraId="76A71C95" w14:textId="77777777" w:rsidR="00A15315" w:rsidRPr="00012A27" w:rsidRDefault="00A15315" w:rsidP="002E3AD1">
            <w:pPr>
              <w:spacing w:line="240" w:lineRule="auto"/>
              <w:rPr>
                <w:sz w:val="18"/>
                <w:szCs w:val="18"/>
              </w:rPr>
            </w:pPr>
            <w:r w:rsidRPr="00012A27">
              <w:rPr>
                <w:sz w:val="18"/>
                <w:szCs w:val="18"/>
              </w:rPr>
              <w:t>5 (36%)</w:t>
            </w:r>
          </w:p>
        </w:tc>
      </w:tr>
      <w:tr w:rsidR="00A15315" w:rsidRPr="00012A27" w14:paraId="4B996D0C" w14:textId="77777777" w:rsidTr="002E3AD1">
        <w:trPr>
          <w:jc w:val="center"/>
        </w:trPr>
        <w:tc>
          <w:tcPr>
            <w:tcW w:w="8005" w:type="dxa"/>
          </w:tcPr>
          <w:p w14:paraId="1E9EF8CA" w14:textId="77777777" w:rsidR="00A15315" w:rsidRPr="00012A27" w:rsidRDefault="00A15315" w:rsidP="002E3AD1">
            <w:pPr>
              <w:spacing w:line="240" w:lineRule="auto"/>
              <w:rPr>
                <w:sz w:val="18"/>
                <w:szCs w:val="18"/>
              </w:rPr>
            </w:pPr>
            <w:r w:rsidRPr="00012A27">
              <w:rPr>
                <w:sz w:val="18"/>
                <w:szCs w:val="18"/>
              </w:rPr>
              <w:t>Both (Research/Academic AND Clinical/Administrative)</w:t>
            </w:r>
          </w:p>
        </w:tc>
        <w:tc>
          <w:tcPr>
            <w:tcW w:w="1345" w:type="dxa"/>
          </w:tcPr>
          <w:p w14:paraId="53BB1820" w14:textId="77777777" w:rsidR="00A15315" w:rsidRPr="00012A27" w:rsidRDefault="00A15315" w:rsidP="002E3AD1">
            <w:pPr>
              <w:spacing w:line="240" w:lineRule="auto"/>
              <w:rPr>
                <w:sz w:val="18"/>
                <w:szCs w:val="18"/>
              </w:rPr>
            </w:pPr>
            <w:r w:rsidRPr="00012A27">
              <w:rPr>
                <w:sz w:val="18"/>
                <w:szCs w:val="18"/>
              </w:rPr>
              <w:t>1 (7%)</w:t>
            </w:r>
          </w:p>
        </w:tc>
      </w:tr>
      <w:tr w:rsidR="00A15315" w:rsidRPr="00012A27" w14:paraId="02337A9B" w14:textId="77777777" w:rsidTr="00A15315">
        <w:trPr>
          <w:jc w:val="center"/>
        </w:trPr>
        <w:tc>
          <w:tcPr>
            <w:tcW w:w="8005" w:type="dxa"/>
            <w:tcBorders>
              <w:bottom w:val="nil"/>
            </w:tcBorders>
          </w:tcPr>
          <w:p w14:paraId="133ED392" w14:textId="4BB1F72D" w:rsidR="00A15315" w:rsidRPr="00A15315" w:rsidRDefault="00A15315" w:rsidP="002E3AD1">
            <w:pPr>
              <w:spacing w:line="240" w:lineRule="auto"/>
              <w:rPr>
                <w:color w:val="202124"/>
                <w:sz w:val="18"/>
                <w:szCs w:val="18"/>
                <w:shd w:val="clear" w:color="auto" w:fill="FFFFFF"/>
              </w:rPr>
            </w:pPr>
            <w:r w:rsidRPr="00012A27">
              <w:rPr>
                <w:sz w:val="18"/>
                <w:szCs w:val="18"/>
              </w:rPr>
              <w:t>Combined (</w:t>
            </w:r>
            <w:r w:rsidRPr="00012A27">
              <w:rPr>
                <w:color w:val="202124"/>
                <w:sz w:val="18"/>
                <w:szCs w:val="18"/>
                <w:shd w:val="clear" w:color="auto" w:fill="FFFFFF"/>
              </w:rPr>
              <w:t>≥</w:t>
            </w:r>
            <w:r w:rsidRPr="00012A27">
              <w:rPr>
                <w:sz w:val="18"/>
                <w:szCs w:val="18"/>
              </w:rPr>
              <w:t xml:space="preserve">1 Research/Academic and </w:t>
            </w:r>
            <w:r w:rsidRPr="00012A27">
              <w:rPr>
                <w:color w:val="202124"/>
                <w:sz w:val="18"/>
                <w:szCs w:val="18"/>
                <w:shd w:val="clear" w:color="auto" w:fill="FFFFFF"/>
              </w:rPr>
              <w:t>≥1 Clinical Administrative)</w:t>
            </w:r>
          </w:p>
        </w:tc>
        <w:tc>
          <w:tcPr>
            <w:tcW w:w="1345" w:type="dxa"/>
            <w:tcBorders>
              <w:bottom w:val="nil"/>
            </w:tcBorders>
          </w:tcPr>
          <w:p w14:paraId="6C473119" w14:textId="77777777" w:rsidR="00A15315" w:rsidRPr="00012A27" w:rsidRDefault="00A15315" w:rsidP="002E3AD1">
            <w:pPr>
              <w:spacing w:line="240" w:lineRule="auto"/>
              <w:rPr>
                <w:sz w:val="18"/>
                <w:szCs w:val="18"/>
              </w:rPr>
            </w:pPr>
            <w:r w:rsidRPr="00012A27">
              <w:rPr>
                <w:sz w:val="18"/>
                <w:szCs w:val="18"/>
              </w:rPr>
              <w:t>2 (14%)</w:t>
            </w:r>
          </w:p>
        </w:tc>
      </w:tr>
      <w:tr w:rsidR="00A15315" w:rsidRPr="00012A27" w14:paraId="3C26FBEA" w14:textId="77777777" w:rsidTr="00140800">
        <w:trPr>
          <w:jc w:val="center"/>
        </w:trPr>
        <w:tc>
          <w:tcPr>
            <w:tcW w:w="9350" w:type="dxa"/>
            <w:gridSpan w:val="2"/>
          </w:tcPr>
          <w:p w14:paraId="566A03F7" w14:textId="77777777" w:rsidR="00A15315" w:rsidRPr="00012A27" w:rsidRDefault="00A15315" w:rsidP="00140800">
            <w:pPr>
              <w:spacing w:line="240" w:lineRule="auto"/>
              <w:rPr>
                <w:b/>
                <w:bCs/>
                <w:i/>
                <w:iCs/>
                <w:sz w:val="18"/>
                <w:szCs w:val="18"/>
              </w:rPr>
            </w:pPr>
          </w:p>
        </w:tc>
      </w:tr>
      <w:tr w:rsidR="00A15315" w:rsidRPr="00012A27" w14:paraId="329948A5" w14:textId="77777777" w:rsidTr="002E3AD1">
        <w:trPr>
          <w:jc w:val="center"/>
        </w:trPr>
        <w:tc>
          <w:tcPr>
            <w:tcW w:w="9350" w:type="dxa"/>
            <w:gridSpan w:val="2"/>
          </w:tcPr>
          <w:p w14:paraId="2063E01C" w14:textId="5C3989AF" w:rsidR="00A15315" w:rsidRPr="00012A27" w:rsidRDefault="00A15315" w:rsidP="002E3AD1">
            <w:pPr>
              <w:spacing w:line="240" w:lineRule="auto"/>
              <w:rPr>
                <w:b/>
                <w:bCs/>
                <w:i/>
                <w:iCs/>
                <w:sz w:val="18"/>
                <w:szCs w:val="18"/>
              </w:rPr>
            </w:pPr>
            <w:r>
              <w:rPr>
                <w:b/>
                <w:bCs/>
                <w:i/>
                <w:iCs/>
                <w:sz w:val="18"/>
                <w:szCs w:val="18"/>
              </w:rPr>
              <w:t>Credentials</w:t>
            </w:r>
          </w:p>
        </w:tc>
      </w:tr>
      <w:tr w:rsidR="00A15315" w:rsidRPr="00012A27" w14:paraId="467C6E99" w14:textId="77777777" w:rsidTr="002E3AD1">
        <w:trPr>
          <w:jc w:val="center"/>
        </w:trPr>
        <w:tc>
          <w:tcPr>
            <w:tcW w:w="8005" w:type="dxa"/>
          </w:tcPr>
          <w:p w14:paraId="5F00DC2F" w14:textId="77777777" w:rsidR="00A15315" w:rsidRPr="00012A27" w:rsidRDefault="00A15315" w:rsidP="002E3AD1">
            <w:pPr>
              <w:spacing w:line="240" w:lineRule="auto"/>
              <w:rPr>
                <w:sz w:val="18"/>
                <w:szCs w:val="18"/>
              </w:rPr>
            </w:pPr>
            <w:r w:rsidRPr="00012A27">
              <w:rPr>
                <w:sz w:val="18"/>
                <w:szCs w:val="18"/>
              </w:rPr>
              <w:t>Doctor of Philosophy (PhD) or Science (ScD)</w:t>
            </w:r>
          </w:p>
        </w:tc>
        <w:tc>
          <w:tcPr>
            <w:tcW w:w="1345" w:type="dxa"/>
          </w:tcPr>
          <w:p w14:paraId="3F0BE5D2" w14:textId="77777777" w:rsidR="00A15315" w:rsidRPr="00012A27" w:rsidRDefault="00A15315" w:rsidP="002E3AD1">
            <w:pPr>
              <w:spacing w:line="240" w:lineRule="auto"/>
              <w:rPr>
                <w:sz w:val="18"/>
                <w:szCs w:val="18"/>
              </w:rPr>
            </w:pPr>
            <w:r w:rsidRPr="00012A27">
              <w:rPr>
                <w:sz w:val="18"/>
                <w:szCs w:val="18"/>
              </w:rPr>
              <w:t>8 (62%)</w:t>
            </w:r>
          </w:p>
        </w:tc>
      </w:tr>
      <w:tr w:rsidR="00A15315" w:rsidRPr="00012A27" w14:paraId="1592BBB1" w14:textId="77777777" w:rsidTr="002E3AD1">
        <w:trPr>
          <w:jc w:val="center"/>
        </w:trPr>
        <w:tc>
          <w:tcPr>
            <w:tcW w:w="8005" w:type="dxa"/>
          </w:tcPr>
          <w:p w14:paraId="2EABBE19" w14:textId="77777777" w:rsidR="00A15315" w:rsidRPr="00012A27" w:rsidRDefault="00A15315" w:rsidP="002E3AD1">
            <w:pPr>
              <w:spacing w:line="240" w:lineRule="auto"/>
              <w:rPr>
                <w:sz w:val="18"/>
                <w:szCs w:val="18"/>
              </w:rPr>
            </w:pPr>
            <w:r w:rsidRPr="00012A27">
              <w:rPr>
                <w:sz w:val="18"/>
                <w:szCs w:val="18"/>
              </w:rPr>
              <w:t>Medical Doctor (MD)</w:t>
            </w:r>
          </w:p>
        </w:tc>
        <w:tc>
          <w:tcPr>
            <w:tcW w:w="1345" w:type="dxa"/>
          </w:tcPr>
          <w:p w14:paraId="0DA888BF" w14:textId="77777777" w:rsidR="00A15315" w:rsidRPr="00012A27" w:rsidRDefault="00A15315" w:rsidP="002E3AD1">
            <w:pPr>
              <w:spacing w:line="240" w:lineRule="auto"/>
              <w:rPr>
                <w:sz w:val="18"/>
                <w:szCs w:val="18"/>
              </w:rPr>
            </w:pPr>
            <w:r w:rsidRPr="00012A27">
              <w:rPr>
                <w:sz w:val="18"/>
                <w:szCs w:val="18"/>
              </w:rPr>
              <w:t>4 (31%)</w:t>
            </w:r>
          </w:p>
        </w:tc>
      </w:tr>
      <w:tr w:rsidR="00A15315" w:rsidRPr="00012A27" w14:paraId="64563C73" w14:textId="77777777" w:rsidTr="002E3AD1">
        <w:trPr>
          <w:jc w:val="center"/>
        </w:trPr>
        <w:tc>
          <w:tcPr>
            <w:tcW w:w="8005" w:type="dxa"/>
          </w:tcPr>
          <w:p w14:paraId="5AF05FEC" w14:textId="7035E00A" w:rsidR="00A15315" w:rsidRPr="00012A27" w:rsidRDefault="00A15315" w:rsidP="002E3AD1">
            <w:pPr>
              <w:spacing w:line="240" w:lineRule="auto"/>
              <w:rPr>
                <w:sz w:val="18"/>
                <w:szCs w:val="18"/>
              </w:rPr>
            </w:pPr>
            <w:r w:rsidRPr="00012A27">
              <w:rPr>
                <w:sz w:val="18"/>
                <w:szCs w:val="18"/>
              </w:rPr>
              <w:t xml:space="preserve">Licensed or Registered Dietician (LD/RD) or </w:t>
            </w:r>
            <w:r w:rsidR="00892EE8">
              <w:rPr>
                <w:sz w:val="18"/>
                <w:szCs w:val="18"/>
              </w:rPr>
              <w:t>RD</w:t>
            </w:r>
            <w:r w:rsidRPr="00012A27">
              <w:rPr>
                <w:sz w:val="18"/>
                <w:szCs w:val="18"/>
              </w:rPr>
              <w:t xml:space="preserve"> Certified in Eating Disorders (CEDRD)</w:t>
            </w:r>
          </w:p>
        </w:tc>
        <w:tc>
          <w:tcPr>
            <w:tcW w:w="1345" w:type="dxa"/>
          </w:tcPr>
          <w:p w14:paraId="529CCC4B" w14:textId="77777777" w:rsidR="00A15315" w:rsidRPr="00012A27" w:rsidRDefault="00A15315" w:rsidP="002E3AD1">
            <w:pPr>
              <w:spacing w:line="240" w:lineRule="auto"/>
              <w:rPr>
                <w:sz w:val="18"/>
                <w:szCs w:val="18"/>
              </w:rPr>
            </w:pPr>
            <w:r w:rsidRPr="00012A27">
              <w:rPr>
                <w:sz w:val="18"/>
                <w:szCs w:val="18"/>
              </w:rPr>
              <w:t>4 (31%)</w:t>
            </w:r>
          </w:p>
        </w:tc>
      </w:tr>
      <w:tr w:rsidR="00A15315" w:rsidRPr="00012A27" w14:paraId="50E6B22E" w14:textId="77777777" w:rsidTr="002E3AD1">
        <w:trPr>
          <w:jc w:val="center"/>
        </w:trPr>
        <w:tc>
          <w:tcPr>
            <w:tcW w:w="8005" w:type="dxa"/>
          </w:tcPr>
          <w:p w14:paraId="0FF15911" w14:textId="534D80AB" w:rsidR="00A15315" w:rsidRPr="00012A27" w:rsidRDefault="00A15315" w:rsidP="002E3AD1">
            <w:pPr>
              <w:spacing w:line="240" w:lineRule="auto"/>
              <w:rPr>
                <w:sz w:val="18"/>
                <w:szCs w:val="18"/>
              </w:rPr>
            </w:pPr>
            <w:r w:rsidRPr="00012A27">
              <w:rPr>
                <w:sz w:val="18"/>
                <w:szCs w:val="18"/>
              </w:rPr>
              <w:t>Bachelor of Medicine Chirurgical Doctor (Bachelor of Surgery) (B</w:t>
            </w:r>
            <w:r w:rsidR="00892EE8">
              <w:rPr>
                <w:sz w:val="18"/>
                <w:szCs w:val="18"/>
              </w:rPr>
              <w:t>ChB/</w:t>
            </w:r>
            <w:r w:rsidRPr="00012A27">
              <w:rPr>
                <w:sz w:val="18"/>
                <w:szCs w:val="18"/>
              </w:rPr>
              <w:t>MBChB)</w:t>
            </w:r>
          </w:p>
        </w:tc>
        <w:tc>
          <w:tcPr>
            <w:tcW w:w="1345" w:type="dxa"/>
          </w:tcPr>
          <w:p w14:paraId="38F2AD14" w14:textId="77777777" w:rsidR="00A15315" w:rsidRPr="00012A27" w:rsidRDefault="00A15315" w:rsidP="002E3AD1">
            <w:pPr>
              <w:spacing w:line="240" w:lineRule="auto"/>
              <w:rPr>
                <w:sz w:val="18"/>
                <w:szCs w:val="18"/>
              </w:rPr>
            </w:pPr>
            <w:r w:rsidRPr="00012A27">
              <w:rPr>
                <w:sz w:val="18"/>
                <w:szCs w:val="18"/>
              </w:rPr>
              <w:t>1 (8%)</w:t>
            </w:r>
          </w:p>
        </w:tc>
      </w:tr>
      <w:tr w:rsidR="00A15315" w:rsidRPr="00012A27" w14:paraId="39611E55" w14:textId="77777777" w:rsidTr="002E3AD1">
        <w:trPr>
          <w:jc w:val="center"/>
        </w:trPr>
        <w:tc>
          <w:tcPr>
            <w:tcW w:w="8005" w:type="dxa"/>
          </w:tcPr>
          <w:p w14:paraId="3D4E675A" w14:textId="77777777" w:rsidR="00A15315" w:rsidRPr="00012A27" w:rsidRDefault="00A15315" w:rsidP="002E3AD1">
            <w:pPr>
              <w:spacing w:line="240" w:lineRule="auto"/>
              <w:rPr>
                <w:sz w:val="18"/>
                <w:szCs w:val="18"/>
              </w:rPr>
            </w:pPr>
            <w:r w:rsidRPr="00012A27">
              <w:rPr>
                <w:sz w:val="18"/>
                <w:szCs w:val="18"/>
              </w:rPr>
              <w:t>Masters in Public Health (MPH)</w:t>
            </w:r>
          </w:p>
        </w:tc>
        <w:tc>
          <w:tcPr>
            <w:tcW w:w="1345" w:type="dxa"/>
          </w:tcPr>
          <w:p w14:paraId="03DFBCF8" w14:textId="77777777" w:rsidR="00A15315" w:rsidRPr="00012A27" w:rsidRDefault="00A15315" w:rsidP="002E3AD1">
            <w:pPr>
              <w:spacing w:line="240" w:lineRule="auto"/>
              <w:rPr>
                <w:sz w:val="18"/>
                <w:szCs w:val="18"/>
              </w:rPr>
            </w:pPr>
            <w:r w:rsidRPr="00012A27">
              <w:rPr>
                <w:sz w:val="18"/>
                <w:szCs w:val="18"/>
              </w:rPr>
              <w:t>1 (8%)</w:t>
            </w:r>
          </w:p>
        </w:tc>
      </w:tr>
      <w:tr w:rsidR="00A15315" w:rsidRPr="00012A27" w14:paraId="71C155D9" w14:textId="77777777" w:rsidTr="00140800">
        <w:trPr>
          <w:jc w:val="center"/>
        </w:trPr>
        <w:tc>
          <w:tcPr>
            <w:tcW w:w="9350" w:type="dxa"/>
            <w:gridSpan w:val="2"/>
          </w:tcPr>
          <w:p w14:paraId="34AD2716" w14:textId="77777777" w:rsidR="00A15315" w:rsidRPr="00012A27" w:rsidRDefault="00A15315" w:rsidP="00140800">
            <w:pPr>
              <w:spacing w:line="240" w:lineRule="auto"/>
              <w:rPr>
                <w:b/>
                <w:bCs/>
                <w:i/>
                <w:iCs/>
                <w:sz w:val="18"/>
                <w:szCs w:val="18"/>
              </w:rPr>
            </w:pPr>
          </w:p>
        </w:tc>
      </w:tr>
      <w:tr w:rsidR="005E473B" w:rsidRPr="00012A27" w14:paraId="716E1A9A" w14:textId="77777777" w:rsidTr="00140800">
        <w:trPr>
          <w:jc w:val="center"/>
        </w:trPr>
        <w:tc>
          <w:tcPr>
            <w:tcW w:w="9350" w:type="dxa"/>
            <w:gridSpan w:val="2"/>
          </w:tcPr>
          <w:p w14:paraId="28F8F224" w14:textId="31866355" w:rsidR="005E473B" w:rsidRPr="00012A27" w:rsidRDefault="00892EE8" w:rsidP="00140800">
            <w:pPr>
              <w:spacing w:line="240" w:lineRule="auto"/>
              <w:rPr>
                <w:b/>
                <w:bCs/>
                <w:i/>
                <w:iCs/>
                <w:sz w:val="18"/>
                <w:szCs w:val="18"/>
              </w:rPr>
            </w:pPr>
            <w:r>
              <w:rPr>
                <w:b/>
                <w:bCs/>
                <w:i/>
                <w:iCs/>
                <w:sz w:val="18"/>
                <w:szCs w:val="18"/>
              </w:rPr>
              <w:t xml:space="preserve">Additional </w:t>
            </w:r>
            <w:r w:rsidR="005E473B" w:rsidRPr="00012A27">
              <w:rPr>
                <w:b/>
                <w:bCs/>
                <w:i/>
                <w:iCs/>
                <w:sz w:val="18"/>
                <w:szCs w:val="18"/>
              </w:rPr>
              <w:t>Accreditations</w:t>
            </w:r>
            <w:r>
              <w:rPr>
                <w:b/>
                <w:bCs/>
                <w:i/>
                <w:iCs/>
                <w:sz w:val="18"/>
                <w:szCs w:val="18"/>
              </w:rPr>
              <w:t xml:space="preserve"> &amp; Accolades</w:t>
            </w:r>
          </w:p>
        </w:tc>
      </w:tr>
      <w:tr w:rsidR="005E473B" w:rsidRPr="00012A27" w14:paraId="650FA955" w14:textId="77777777" w:rsidTr="00140800">
        <w:trPr>
          <w:jc w:val="center"/>
        </w:trPr>
        <w:tc>
          <w:tcPr>
            <w:tcW w:w="8005" w:type="dxa"/>
          </w:tcPr>
          <w:p w14:paraId="27FF89BF" w14:textId="77777777" w:rsidR="005E473B" w:rsidRPr="00012A27" w:rsidRDefault="005E473B" w:rsidP="00140800">
            <w:pPr>
              <w:spacing w:line="240" w:lineRule="auto"/>
              <w:rPr>
                <w:sz w:val="18"/>
                <w:szCs w:val="18"/>
              </w:rPr>
            </w:pPr>
            <w:r w:rsidRPr="00012A27">
              <w:rPr>
                <w:sz w:val="18"/>
                <w:szCs w:val="18"/>
              </w:rPr>
              <w:t>Fellow of the Academy of Eating Disorders (FAED)</w:t>
            </w:r>
          </w:p>
        </w:tc>
        <w:tc>
          <w:tcPr>
            <w:tcW w:w="1345" w:type="dxa"/>
          </w:tcPr>
          <w:p w14:paraId="11542B59" w14:textId="77777777" w:rsidR="005E473B" w:rsidRPr="00012A27" w:rsidRDefault="005E473B" w:rsidP="00140800">
            <w:pPr>
              <w:spacing w:line="240" w:lineRule="auto"/>
              <w:rPr>
                <w:sz w:val="18"/>
                <w:szCs w:val="18"/>
              </w:rPr>
            </w:pPr>
            <w:r w:rsidRPr="00012A27">
              <w:rPr>
                <w:sz w:val="18"/>
                <w:szCs w:val="18"/>
              </w:rPr>
              <w:t>8 (62%)</w:t>
            </w:r>
          </w:p>
        </w:tc>
      </w:tr>
      <w:tr w:rsidR="005E473B" w:rsidRPr="00012A27" w14:paraId="41D3BE4F" w14:textId="77777777" w:rsidTr="00140800">
        <w:trPr>
          <w:jc w:val="center"/>
        </w:trPr>
        <w:tc>
          <w:tcPr>
            <w:tcW w:w="8005" w:type="dxa"/>
          </w:tcPr>
          <w:p w14:paraId="0467F999" w14:textId="77777777" w:rsidR="005E473B" w:rsidRPr="00012A27" w:rsidRDefault="005E473B" w:rsidP="00140800">
            <w:pPr>
              <w:spacing w:line="240" w:lineRule="auto"/>
              <w:rPr>
                <w:sz w:val="18"/>
                <w:szCs w:val="18"/>
              </w:rPr>
            </w:pPr>
            <w:r w:rsidRPr="00012A27">
              <w:rPr>
                <w:sz w:val="18"/>
                <w:szCs w:val="18"/>
              </w:rPr>
              <w:t>Healthcare Administrator</w:t>
            </w:r>
          </w:p>
        </w:tc>
        <w:tc>
          <w:tcPr>
            <w:tcW w:w="1345" w:type="dxa"/>
          </w:tcPr>
          <w:p w14:paraId="23DF1FCD" w14:textId="77777777" w:rsidR="005E473B" w:rsidRPr="00012A27" w:rsidRDefault="005E473B" w:rsidP="00140800">
            <w:pPr>
              <w:spacing w:line="240" w:lineRule="auto"/>
              <w:rPr>
                <w:sz w:val="18"/>
                <w:szCs w:val="18"/>
              </w:rPr>
            </w:pPr>
            <w:r w:rsidRPr="00012A27">
              <w:rPr>
                <w:sz w:val="18"/>
                <w:szCs w:val="18"/>
              </w:rPr>
              <w:t>2 (15%)</w:t>
            </w:r>
          </w:p>
        </w:tc>
      </w:tr>
      <w:tr w:rsidR="005E473B" w:rsidRPr="00012A27" w14:paraId="3A62B810" w14:textId="77777777" w:rsidTr="00140800">
        <w:trPr>
          <w:jc w:val="center"/>
        </w:trPr>
        <w:tc>
          <w:tcPr>
            <w:tcW w:w="8005" w:type="dxa"/>
          </w:tcPr>
          <w:p w14:paraId="7338B76F" w14:textId="77777777" w:rsidR="005E473B" w:rsidRPr="00012A27" w:rsidRDefault="005E473B" w:rsidP="00140800">
            <w:pPr>
              <w:spacing w:line="240" w:lineRule="auto"/>
              <w:rPr>
                <w:sz w:val="18"/>
                <w:szCs w:val="18"/>
              </w:rPr>
            </w:pPr>
            <w:r w:rsidRPr="00012A27">
              <w:rPr>
                <w:sz w:val="18"/>
                <w:szCs w:val="18"/>
              </w:rPr>
              <w:t>Certified Chef</w:t>
            </w:r>
          </w:p>
        </w:tc>
        <w:tc>
          <w:tcPr>
            <w:tcW w:w="1345" w:type="dxa"/>
          </w:tcPr>
          <w:p w14:paraId="61E21C40" w14:textId="77777777" w:rsidR="005E473B" w:rsidRPr="00012A27" w:rsidRDefault="005E473B" w:rsidP="00140800">
            <w:pPr>
              <w:spacing w:line="240" w:lineRule="auto"/>
              <w:rPr>
                <w:sz w:val="18"/>
                <w:szCs w:val="18"/>
              </w:rPr>
            </w:pPr>
            <w:r w:rsidRPr="00012A27">
              <w:rPr>
                <w:sz w:val="18"/>
                <w:szCs w:val="18"/>
              </w:rPr>
              <w:t>1 (8%)</w:t>
            </w:r>
          </w:p>
        </w:tc>
      </w:tr>
      <w:tr w:rsidR="005E473B" w:rsidRPr="00012A27" w14:paraId="361A0E1F" w14:textId="77777777" w:rsidTr="00140800">
        <w:trPr>
          <w:jc w:val="center"/>
        </w:trPr>
        <w:tc>
          <w:tcPr>
            <w:tcW w:w="8005" w:type="dxa"/>
          </w:tcPr>
          <w:p w14:paraId="783C1E78" w14:textId="77777777" w:rsidR="005E473B" w:rsidRPr="00012A27" w:rsidRDefault="005E473B" w:rsidP="00140800">
            <w:pPr>
              <w:spacing w:line="240" w:lineRule="auto"/>
              <w:rPr>
                <w:sz w:val="18"/>
                <w:szCs w:val="18"/>
              </w:rPr>
            </w:pPr>
            <w:r w:rsidRPr="00012A27">
              <w:rPr>
                <w:sz w:val="18"/>
                <w:szCs w:val="18"/>
              </w:rPr>
              <w:t>Certified Intuitive Eating Specialist (CIES)</w:t>
            </w:r>
          </w:p>
        </w:tc>
        <w:tc>
          <w:tcPr>
            <w:tcW w:w="1345" w:type="dxa"/>
          </w:tcPr>
          <w:p w14:paraId="3569C792" w14:textId="77777777" w:rsidR="005E473B" w:rsidRPr="00012A27" w:rsidRDefault="005E473B" w:rsidP="00140800">
            <w:pPr>
              <w:spacing w:line="240" w:lineRule="auto"/>
              <w:rPr>
                <w:sz w:val="18"/>
                <w:szCs w:val="18"/>
              </w:rPr>
            </w:pPr>
            <w:r w:rsidRPr="00012A27">
              <w:rPr>
                <w:sz w:val="18"/>
                <w:szCs w:val="18"/>
              </w:rPr>
              <w:t>1 (8%)</w:t>
            </w:r>
          </w:p>
        </w:tc>
      </w:tr>
      <w:tr w:rsidR="005E473B" w:rsidRPr="00012A27" w14:paraId="0884974D" w14:textId="77777777" w:rsidTr="00140800">
        <w:trPr>
          <w:jc w:val="center"/>
        </w:trPr>
        <w:tc>
          <w:tcPr>
            <w:tcW w:w="8005" w:type="dxa"/>
          </w:tcPr>
          <w:p w14:paraId="209C8C30" w14:textId="77777777" w:rsidR="005E473B" w:rsidRPr="00012A27" w:rsidRDefault="005E473B" w:rsidP="00140800">
            <w:pPr>
              <w:spacing w:line="240" w:lineRule="auto"/>
              <w:rPr>
                <w:sz w:val="18"/>
                <w:szCs w:val="18"/>
              </w:rPr>
            </w:pPr>
            <w:r w:rsidRPr="00012A27">
              <w:rPr>
                <w:sz w:val="18"/>
                <w:szCs w:val="18"/>
              </w:rPr>
              <w:t>Fellow of the American College of Neuropsychopharmacology (FACNP)</w:t>
            </w:r>
          </w:p>
        </w:tc>
        <w:tc>
          <w:tcPr>
            <w:tcW w:w="1345" w:type="dxa"/>
          </w:tcPr>
          <w:p w14:paraId="30BAC782" w14:textId="77777777" w:rsidR="005E473B" w:rsidRPr="00012A27" w:rsidRDefault="005E473B" w:rsidP="00140800">
            <w:pPr>
              <w:spacing w:line="240" w:lineRule="auto"/>
              <w:rPr>
                <w:sz w:val="18"/>
                <w:szCs w:val="18"/>
              </w:rPr>
            </w:pPr>
            <w:r w:rsidRPr="00012A27">
              <w:rPr>
                <w:sz w:val="18"/>
                <w:szCs w:val="18"/>
              </w:rPr>
              <w:t>1 (8%)</w:t>
            </w:r>
          </w:p>
        </w:tc>
      </w:tr>
      <w:tr w:rsidR="005E473B" w:rsidRPr="00012A27" w14:paraId="42F5C0C5" w14:textId="77777777" w:rsidTr="00140800">
        <w:trPr>
          <w:jc w:val="center"/>
        </w:trPr>
        <w:tc>
          <w:tcPr>
            <w:tcW w:w="9350" w:type="dxa"/>
            <w:gridSpan w:val="2"/>
          </w:tcPr>
          <w:p w14:paraId="6D8C85CB" w14:textId="77777777" w:rsidR="005E473B" w:rsidRPr="00012A27" w:rsidRDefault="005E473B" w:rsidP="00140800">
            <w:pPr>
              <w:spacing w:line="240" w:lineRule="auto"/>
              <w:rPr>
                <w:sz w:val="18"/>
                <w:szCs w:val="18"/>
              </w:rPr>
            </w:pPr>
          </w:p>
        </w:tc>
      </w:tr>
      <w:tr w:rsidR="005E473B" w:rsidRPr="00012A27" w14:paraId="059F26D6" w14:textId="77777777" w:rsidTr="00140800">
        <w:trPr>
          <w:jc w:val="center"/>
        </w:trPr>
        <w:tc>
          <w:tcPr>
            <w:tcW w:w="9350" w:type="dxa"/>
            <w:gridSpan w:val="2"/>
          </w:tcPr>
          <w:p w14:paraId="68F12180" w14:textId="6B8181FD" w:rsidR="005E473B" w:rsidRPr="00012A27" w:rsidRDefault="005E473B" w:rsidP="00140800">
            <w:pPr>
              <w:spacing w:line="240" w:lineRule="auto"/>
              <w:rPr>
                <w:b/>
                <w:bCs/>
                <w:sz w:val="18"/>
                <w:szCs w:val="18"/>
              </w:rPr>
            </w:pPr>
            <w:r w:rsidRPr="00012A27">
              <w:rPr>
                <w:b/>
                <w:bCs/>
                <w:i/>
                <w:iCs/>
                <w:sz w:val="18"/>
                <w:szCs w:val="18"/>
              </w:rPr>
              <w:t xml:space="preserve">Sex </w:t>
            </w:r>
            <w:r w:rsidR="00892EE8">
              <w:rPr>
                <w:b/>
                <w:bCs/>
                <w:i/>
                <w:iCs/>
                <w:sz w:val="18"/>
                <w:szCs w:val="18"/>
              </w:rPr>
              <w:t xml:space="preserve">assigned </w:t>
            </w:r>
            <w:r w:rsidRPr="00012A27">
              <w:rPr>
                <w:b/>
                <w:bCs/>
                <w:i/>
                <w:iCs/>
                <w:sz w:val="18"/>
                <w:szCs w:val="18"/>
              </w:rPr>
              <w:t>at birth</w:t>
            </w:r>
          </w:p>
        </w:tc>
      </w:tr>
      <w:tr w:rsidR="005E473B" w:rsidRPr="00012A27" w14:paraId="6B6958EF" w14:textId="77777777" w:rsidTr="00140800">
        <w:trPr>
          <w:jc w:val="center"/>
        </w:trPr>
        <w:tc>
          <w:tcPr>
            <w:tcW w:w="8005" w:type="dxa"/>
          </w:tcPr>
          <w:p w14:paraId="45A19278" w14:textId="77777777" w:rsidR="005E473B" w:rsidRPr="00012A27" w:rsidRDefault="005E473B" w:rsidP="00140800">
            <w:pPr>
              <w:spacing w:line="240" w:lineRule="auto"/>
              <w:rPr>
                <w:sz w:val="18"/>
                <w:szCs w:val="18"/>
              </w:rPr>
            </w:pPr>
            <w:r w:rsidRPr="00012A27">
              <w:rPr>
                <w:sz w:val="18"/>
                <w:szCs w:val="18"/>
              </w:rPr>
              <w:t>Female</w:t>
            </w:r>
          </w:p>
        </w:tc>
        <w:tc>
          <w:tcPr>
            <w:tcW w:w="1345" w:type="dxa"/>
          </w:tcPr>
          <w:p w14:paraId="627CDE4F" w14:textId="77777777" w:rsidR="005E473B" w:rsidRPr="00012A27" w:rsidRDefault="005E473B" w:rsidP="00140800">
            <w:pPr>
              <w:spacing w:line="240" w:lineRule="auto"/>
              <w:rPr>
                <w:sz w:val="18"/>
                <w:szCs w:val="18"/>
              </w:rPr>
            </w:pPr>
            <w:r w:rsidRPr="00012A27">
              <w:rPr>
                <w:sz w:val="18"/>
                <w:szCs w:val="18"/>
              </w:rPr>
              <w:t>8 (62%)</w:t>
            </w:r>
          </w:p>
        </w:tc>
      </w:tr>
      <w:tr w:rsidR="005E473B" w:rsidRPr="00012A27" w14:paraId="70258286" w14:textId="77777777" w:rsidTr="00140800">
        <w:trPr>
          <w:jc w:val="center"/>
        </w:trPr>
        <w:tc>
          <w:tcPr>
            <w:tcW w:w="8005" w:type="dxa"/>
          </w:tcPr>
          <w:p w14:paraId="4385B9AB" w14:textId="77777777" w:rsidR="005E473B" w:rsidRPr="00012A27" w:rsidRDefault="005E473B" w:rsidP="00140800">
            <w:pPr>
              <w:spacing w:line="240" w:lineRule="auto"/>
              <w:rPr>
                <w:sz w:val="18"/>
                <w:szCs w:val="18"/>
              </w:rPr>
            </w:pPr>
            <w:r w:rsidRPr="00012A27">
              <w:rPr>
                <w:sz w:val="18"/>
                <w:szCs w:val="18"/>
              </w:rPr>
              <w:t>Male</w:t>
            </w:r>
          </w:p>
        </w:tc>
        <w:tc>
          <w:tcPr>
            <w:tcW w:w="1345" w:type="dxa"/>
          </w:tcPr>
          <w:p w14:paraId="7C309DE0" w14:textId="77777777" w:rsidR="005E473B" w:rsidRPr="00012A27" w:rsidRDefault="005E473B" w:rsidP="00140800">
            <w:pPr>
              <w:spacing w:line="240" w:lineRule="auto"/>
              <w:rPr>
                <w:sz w:val="18"/>
                <w:szCs w:val="18"/>
              </w:rPr>
            </w:pPr>
            <w:r w:rsidRPr="00012A27">
              <w:rPr>
                <w:sz w:val="18"/>
                <w:szCs w:val="18"/>
              </w:rPr>
              <w:t>5 (38%)</w:t>
            </w:r>
          </w:p>
        </w:tc>
      </w:tr>
      <w:tr w:rsidR="005E473B" w:rsidRPr="00012A27" w14:paraId="7988030D" w14:textId="77777777" w:rsidTr="00140800">
        <w:trPr>
          <w:jc w:val="center"/>
        </w:trPr>
        <w:tc>
          <w:tcPr>
            <w:tcW w:w="8005" w:type="dxa"/>
          </w:tcPr>
          <w:p w14:paraId="6A0D3B19" w14:textId="77777777" w:rsidR="005E473B" w:rsidRPr="00012A27" w:rsidRDefault="005E473B" w:rsidP="00140800">
            <w:pPr>
              <w:spacing w:line="240" w:lineRule="auto"/>
              <w:rPr>
                <w:sz w:val="18"/>
                <w:szCs w:val="18"/>
              </w:rPr>
            </w:pPr>
            <w:r w:rsidRPr="00012A27">
              <w:rPr>
                <w:sz w:val="18"/>
                <w:szCs w:val="18"/>
              </w:rPr>
              <w:t>Other</w:t>
            </w:r>
          </w:p>
        </w:tc>
        <w:tc>
          <w:tcPr>
            <w:tcW w:w="1345" w:type="dxa"/>
          </w:tcPr>
          <w:p w14:paraId="18A127FE" w14:textId="77777777" w:rsidR="005E473B" w:rsidRPr="00012A27" w:rsidRDefault="005E473B" w:rsidP="00140800">
            <w:pPr>
              <w:spacing w:line="240" w:lineRule="auto"/>
              <w:rPr>
                <w:sz w:val="18"/>
                <w:szCs w:val="18"/>
              </w:rPr>
            </w:pPr>
            <w:r w:rsidRPr="00012A27">
              <w:rPr>
                <w:sz w:val="18"/>
                <w:szCs w:val="18"/>
              </w:rPr>
              <w:t>0 (0%)</w:t>
            </w:r>
          </w:p>
        </w:tc>
      </w:tr>
      <w:tr w:rsidR="005E473B" w:rsidRPr="00012A27" w14:paraId="2E66AC3F" w14:textId="77777777" w:rsidTr="00140800">
        <w:trPr>
          <w:jc w:val="center"/>
        </w:trPr>
        <w:tc>
          <w:tcPr>
            <w:tcW w:w="8005" w:type="dxa"/>
          </w:tcPr>
          <w:p w14:paraId="71EA0A5F" w14:textId="77777777" w:rsidR="005E473B" w:rsidRPr="00012A27" w:rsidRDefault="005E473B" w:rsidP="00140800">
            <w:pPr>
              <w:spacing w:line="240" w:lineRule="auto"/>
              <w:rPr>
                <w:sz w:val="18"/>
                <w:szCs w:val="18"/>
              </w:rPr>
            </w:pPr>
          </w:p>
        </w:tc>
        <w:tc>
          <w:tcPr>
            <w:tcW w:w="1345" w:type="dxa"/>
          </w:tcPr>
          <w:p w14:paraId="3A9CDA12" w14:textId="77777777" w:rsidR="005E473B" w:rsidRPr="00012A27" w:rsidRDefault="005E473B" w:rsidP="00140800">
            <w:pPr>
              <w:spacing w:line="240" w:lineRule="auto"/>
              <w:rPr>
                <w:sz w:val="18"/>
                <w:szCs w:val="18"/>
              </w:rPr>
            </w:pPr>
          </w:p>
        </w:tc>
      </w:tr>
      <w:tr w:rsidR="00892EE8" w:rsidRPr="00012A27" w14:paraId="00D51FE5" w14:textId="77777777" w:rsidTr="002E3AD1">
        <w:trPr>
          <w:jc w:val="center"/>
        </w:trPr>
        <w:tc>
          <w:tcPr>
            <w:tcW w:w="8005" w:type="dxa"/>
          </w:tcPr>
          <w:p w14:paraId="73FB5174" w14:textId="2DB603D2" w:rsidR="00892EE8" w:rsidRPr="00012A27" w:rsidRDefault="00892EE8" w:rsidP="002E3AD1">
            <w:pPr>
              <w:spacing w:line="240" w:lineRule="auto"/>
              <w:rPr>
                <w:b/>
                <w:bCs/>
                <w:i/>
                <w:iCs/>
                <w:sz w:val="18"/>
                <w:szCs w:val="18"/>
              </w:rPr>
            </w:pPr>
            <w:r>
              <w:rPr>
                <w:b/>
                <w:bCs/>
                <w:i/>
                <w:iCs/>
                <w:sz w:val="18"/>
                <w:szCs w:val="18"/>
              </w:rPr>
              <w:t>Sex/gender identity at time of study</w:t>
            </w:r>
          </w:p>
        </w:tc>
        <w:tc>
          <w:tcPr>
            <w:tcW w:w="1345" w:type="dxa"/>
          </w:tcPr>
          <w:p w14:paraId="0B70C8D4" w14:textId="77777777" w:rsidR="00892EE8" w:rsidRPr="00012A27" w:rsidRDefault="00892EE8" w:rsidP="002E3AD1">
            <w:pPr>
              <w:spacing w:line="240" w:lineRule="auto"/>
              <w:rPr>
                <w:sz w:val="18"/>
                <w:szCs w:val="18"/>
              </w:rPr>
            </w:pPr>
          </w:p>
        </w:tc>
      </w:tr>
      <w:tr w:rsidR="00892EE8" w:rsidRPr="00012A27" w14:paraId="7130D7F0" w14:textId="77777777" w:rsidTr="007327F7">
        <w:trPr>
          <w:jc w:val="center"/>
        </w:trPr>
        <w:tc>
          <w:tcPr>
            <w:tcW w:w="9350" w:type="dxa"/>
            <w:gridSpan w:val="2"/>
          </w:tcPr>
          <w:p w14:paraId="17F6C6AF" w14:textId="29B8B8EF" w:rsidR="00892EE8" w:rsidRPr="00012A27" w:rsidRDefault="00892EE8" w:rsidP="002E3AD1">
            <w:pPr>
              <w:spacing w:line="240" w:lineRule="auto"/>
              <w:rPr>
                <w:sz w:val="18"/>
                <w:szCs w:val="18"/>
              </w:rPr>
            </w:pPr>
            <w:r>
              <w:rPr>
                <w:sz w:val="18"/>
                <w:szCs w:val="18"/>
              </w:rPr>
              <w:t xml:space="preserve">This demographic information is highly </w:t>
            </w:r>
            <w:r w:rsidR="008A240C">
              <w:rPr>
                <w:sz w:val="18"/>
                <w:szCs w:val="18"/>
              </w:rPr>
              <w:t>relevant</w:t>
            </w:r>
            <w:r>
              <w:rPr>
                <w:sz w:val="18"/>
                <w:szCs w:val="18"/>
              </w:rPr>
              <w:t>, given the disproportionately high risk and prevalence rates of BED among sex and gender minorities, including men and members of the LGBTQ2+ community [see discussion and citations in Bray et al., 2021</w:t>
            </w:r>
            <w:r w:rsidR="00A03B3E">
              <w:rPr>
                <w:sz w:val="18"/>
                <w:szCs w:val="18"/>
              </w:rPr>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rPr>
                <w:sz w:val="18"/>
                <w:szCs w:val="18"/>
              </w:rPr>
              <w:instrText xml:space="preserve"> ADDIN EN.CITE </w:instrText>
            </w:r>
            <w:r w:rsidR="00CF3DBA">
              <w:rPr>
                <w:sz w:val="18"/>
                <w:szCs w:val="18"/>
              </w:rPr>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rPr>
                <w:sz w:val="18"/>
                <w:szCs w:val="18"/>
              </w:rPr>
              <w:instrText xml:space="preserve"> ADDIN EN.CITE.DATA </w:instrText>
            </w:r>
            <w:r w:rsidR="00CF3DBA">
              <w:rPr>
                <w:sz w:val="18"/>
                <w:szCs w:val="18"/>
              </w:rPr>
            </w:r>
            <w:r w:rsidR="00CF3DBA">
              <w:rPr>
                <w:sz w:val="18"/>
                <w:szCs w:val="18"/>
              </w:rPr>
              <w:fldChar w:fldCharType="end"/>
            </w:r>
            <w:r w:rsidR="00A03B3E">
              <w:rPr>
                <w:sz w:val="18"/>
                <w:szCs w:val="18"/>
              </w:rPr>
            </w:r>
            <w:r w:rsidR="00A03B3E">
              <w:rPr>
                <w:sz w:val="18"/>
                <w:szCs w:val="18"/>
              </w:rPr>
              <w:fldChar w:fldCharType="separate"/>
            </w:r>
            <w:r w:rsidR="00CF3DBA">
              <w:rPr>
                <w:noProof/>
                <w:sz w:val="18"/>
                <w:szCs w:val="18"/>
              </w:rPr>
              <w:t>[17]</w:t>
            </w:r>
            <w:r w:rsidR="00A03B3E">
              <w:rPr>
                <w:sz w:val="18"/>
                <w:szCs w:val="18"/>
              </w:rPr>
              <w:fldChar w:fldCharType="end"/>
            </w:r>
            <w:r>
              <w:rPr>
                <w:sz w:val="18"/>
                <w:szCs w:val="18"/>
              </w:rPr>
              <w:t xml:space="preserve">]. However, this </w:t>
            </w:r>
            <w:r w:rsidR="008A240C">
              <w:rPr>
                <w:sz w:val="18"/>
                <w:szCs w:val="18"/>
              </w:rPr>
              <w:t>demographic</w:t>
            </w:r>
            <w:r>
              <w:rPr>
                <w:sz w:val="18"/>
                <w:szCs w:val="18"/>
              </w:rPr>
              <w:t xml:space="preserve"> information was regretfully not collected for this study, as addressed in section 4.4 below.</w:t>
            </w:r>
          </w:p>
        </w:tc>
      </w:tr>
      <w:tr w:rsidR="00892EE8" w:rsidRPr="00012A27" w14:paraId="389D3FCB" w14:textId="77777777" w:rsidTr="00140800">
        <w:trPr>
          <w:jc w:val="center"/>
        </w:trPr>
        <w:tc>
          <w:tcPr>
            <w:tcW w:w="8005" w:type="dxa"/>
          </w:tcPr>
          <w:p w14:paraId="637286BE" w14:textId="77777777" w:rsidR="00892EE8" w:rsidRPr="00012A27" w:rsidRDefault="00892EE8" w:rsidP="00140800">
            <w:pPr>
              <w:spacing w:line="240" w:lineRule="auto"/>
              <w:rPr>
                <w:b/>
                <w:bCs/>
                <w:i/>
                <w:iCs/>
                <w:sz w:val="18"/>
                <w:szCs w:val="18"/>
              </w:rPr>
            </w:pPr>
          </w:p>
        </w:tc>
        <w:tc>
          <w:tcPr>
            <w:tcW w:w="1345" w:type="dxa"/>
          </w:tcPr>
          <w:p w14:paraId="3BA80A3B" w14:textId="77777777" w:rsidR="00892EE8" w:rsidRPr="00012A27" w:rsidRDefault="00892EE8" w:rsidP="00140800">
            <w:pPr>
              <w:spacing w:line="240" w:lineRule="auto"/>
              <w:rPr>
                <w:sz w:val="18"/>
                <w:szCs w:val="18"/>
              </w:rPr>
            </w:pPr>
          </w:p>
        </w:tc>
      </w:tr>
      <w:tr w:rsidR="005E473B" w:rsidRPr="00012A27" w14:paraId="5AB9EA6D" w14:textId="77777777" w:rsidTr="00140800">
        <w:trPr>
          <w:jc w:val="center"/>
        </w:trPr>
        <w:tc>
          <w:tcPr>
            <w:tcW w:w="8005" w:type="dxa"/>
          </w:tcPr>
          <w:p w14:paraId="33EAC035" w14:textId="77777777" w:rsidR="005E473B" w:rsidRPr="00012A27" w:rsidRDefault="005E473B" w:rsidP="00140800">
            <w:pPr>
              <w:spacing w:line="240" w:lineRule="auto"/>
              <w:rPr>
                <w:b/>
                <w:bCs/>
                <w:i/>
                <w:iCs/>
                <w:sz w:val="18"/>
                <w:szCs w:val="18"/>
              </w:rPr>
            </w:pPr>
            <w:r w:rsidRPr="00012A27">
              <w:rPr>
                <w:b/>
                <w:bCs/>
                <w:i/>
                <w:iCs/>
                <w:sz w:val="18"/>
                <w:szCs w:val="18"/>
              </w:rPr>
              <w:t>Age</w:t>
            </w:r>
          </w:p>
        </w:tc>
        <w:tc>
          <w:tcPr>
            <w:tcW w:w="1345" w:type="dxa"/>
          </w:tcPr>
          <w:p w14:paraId="4FDC8A7E" w14:textId="77777777" w:rsidR="005E473B" w:rsidRPr="00012A27" w:rsidRDefault="005E473B" w:rsidP="00140800">
            <w:pPr>
              <w:spacing w:line="240" w:lineRule="auto"/>
              <w:rPr>
                <w:sz w:val="18"/>
                <w:szCs w:val="18"/>
              </w:rPr>
            </w:pPr>
          </w:p>
        </w:tc>
      </w:tr>
      <w:tr w:rsidR="005E473B" w:rsidRPr="00012A27" w14:paraId="0951CA58" w14:textId="77777777" w:rsidTr="00140800">
        <w:trPr>
          <w:jc w:val="center"/>
        </w:trPr>
        <w:tc>
          <w:tcPr>
            <w:tcW w:w="8005" w:type="dxa"/>
          </w:tcPr>
          <w:p w14:paraId="29632B98" w14:textId="77777777" w:rsidR="005E473B" w:rsidRPr="00012A27" w:rsidRDefault="005E473B" w:rsidP="00140800">
            <w:pPr>
              <w:spacing w:line="240" w:lineRule="auto"/>
              <w:rPr>
                <w:sz w:val="18"/>
                <w:szCs w:val="18"/>
              </w:rPr>
            </w:pPr>
            <w:r w:rsidRPr="00012A27">
              <w:rPr>
                <w:sz w:val="18"/>
                <w:szCs w:val="18"/>
              </w:rPr>
              <w:t xml:space="preserve">55 </w:t>
            </w:r>
            <w:r w:rsidRPr="00012A27">
              <w:rPr>
                <w:rFonts w:eastAsia="Yu Mincho Demibold"/>
                <w:sz w:val="18"/>
                <w:szCs w:val="18"/>
              </w:rPr>
              <w:t>± 10.2 years (range: 37 – 44 yrs., n = 13)</w:t>
            </w:r>
          </w:p>
        </w:tc>
        <w:tc>
          <w:tcPr>
            <w:tcW w:w="1345" w:type="dxa"/>
          </w:tcPr>
          <w:p w14:paraId="5C8C3172" w14:textId="77777777" w:rsidR="005E473B" w:rsidRPr="00012A27" w:rsidRDefault="005E473B" w:rsidP="00140800">
            <w:pPr>
              <w:spacing w:line="240" w:lineRule="auto"/>
              <w:rPr>
                <w:sz w:val="18"/>
                <w:szCs w:val="18"/>
              </w:rPr>
            </w:pPr>
          </w:p>
        </w:tc>
      </w:tr>
      <w:tr w:rsidR="005E473B" w:rsidRPr="00012A27" w14:paraId="017696FE" w14:textId="77777777" w:rsidTr="00140800">
        <w:trPr>
          <w:jc w:val="center"/>
        </w:trPr>
        <w:tc>
          <w:tcPr>
            <w:tcW w:w="8005" w:type="dxa"/>
          </w:tcPr>
          <w:p w14:paraId="21CC42F9" w14:textId="77777777" w:rsidR="005E473B" w:rsidRPr="00012A27" w:rsidRDefault="005E473B" w:rsidP="00140800">
            <w:pPr>
              <w:spacing w:line="240" w:lineRule="auto"/>
              <w:rPr>
                <w:sz w:val="18"/>
                <w:szCs w:val="18"/>
              </w:rPr>
            </w:pPr>
          </w:p>
        </w:tc>
        <w:tc>
          <w:tcPr>
            <w:tcW w:w="1345" w:type="dxa"/>
          </w:tcPr>
          <w:p w14:paraId="34321C5B" w14:textId="77777777" w:rsidR="005E473B" w:rsidRPr="00012A27" w:rsidRDefault="005E473B" w:rsidP="00140800">
            <w:pPr>
              <w:spacing w:line="240" w:lineRule="auto"/>
              <w:rPr>
                <w:sz w:val="18"/>
                <w:szCs w:val="18"/>
              </w:rPr>
            </w:pPr>
          </w:p>
        </w:tc>
      </w:tr>
      <w:tr w:rsidR="005E473B" w:rsidRPr="00012A27" w14:paraId="7AC56318" w14:textId="77777777" w:rsidTr="00140800">
        <w:trPr>
          <w:jc w:val="center"/>
        </w:trPr>
        <w:tc>
          <w:tcPr>
            <w:tcW w:w="8005" w:type="dxa"/>
          </w:tcPr>
          <w:p w14:paraId="3D8B5023" w14:textId="77777777" w:rsidR="005E473B" w:rsidRPr="00012A27" w:rsidRDefault="005E473B" w:rsidP="00140800">
            <w:pPr>
              <w:spacing w:line="240" w:lineRule="auto"/>
              <w:rPr>
                <w:sz w:val="18"/>
                <w:szCs w:val="18"/>
              </w:rPr>
            </w:pPr>
            <w:r w:rsidRPr="00012A27">
              <w:rPr>
                <w:b/>
                <w:bCs/>
                <w:i/>
                <w:iCs/>
                <w:sz w:val="18"/>
                <w:szCs w:val="18"/>
              </w:rPr>
              <w:t>Ethnicity</w:t>
            </w:r>
          </w:p>
        </w:tc>
        <w:tc>
          <w:tcPr>
            <w:tcW w:w="1345" w:type="dxa"/>
          </w:tcPr>
          <w:p w14:paraId="248E1B98" w14:textId="77777777" w:rsidR="005E473B" w:rsidRPr="00012A27" w:rsidRDefault="005E473B" w:rsidP="00140800">
            <w:pPr>
              <w:spacing w:line="240" w:lineRule="auto"/>
              <w:rPr>
                <w:sz w:val="18"/>
                <w:szCs w:val="18"/>
              </w:rPr>
            </w:pPr>
          </w:p>
        </w:tc>
      </w:tr>
      <w:tr w:rsidR="005E473B" w:rsidRPr="00012A27" w14:paraId="5161D0B0" w14:textId="77777777" w:rsidTr="00140800">
        <w:trPr>
          <w:jc w:val="center"/>
        </w:trPr>
        <w:tc>
          <w:tcPr>
            <w:tcW w:w="8005" w:type="dxa"/>
          </w:tcPr>
          <w:p w14:paraId="01777780" w14:textId="77777777" w:rsidR="005E473B" w:rsidRPr="00012A27" w:rsidRDefault="005E473B" w:rsidP="00140800">
            <w:pPr>
              <w:spacing w:line="240" w:lineRule="auto"/>
              <w:rPr>
                <w:sz w:val="18"/>
                <w:szCs w:val="18"/>
              </w:rPr>
            </w:pPr>
            <w:r w:rsidRPr="00012A27">
              <w:rPr>
                <w:sz w:val="18"/>
                <w:szCs w:val="18"/>
              </w:rPr>
              <w:t>Hispanic or Latino</w:t>
            </w:r>
          </w:p>
        </w:tc>
        <w:tc>
          <w:tcPr>
            <w:tcW w:w="1345" w:type="dxa"/>
          </w:tcPr>
          <w:p w14:paraId="5F300CA4" w14:textId="77777777" w:rsidR="005E473B" w:rsidRPr="00012A27" w:rsidRDefault="005E473B" w:rsidP="00140800">
            <w:pPr>
              <w:spacing w:line="240" w:lineRule="auto"/>
              <w:rPr>
                <w:sz w:val="18"/>
                <w:szCs w:val="18"/>
              </w:rPr>
            </w:pPr>
            <w:r w:rsidRPr="00012A27">
              <w:rPr>
                <w:sz w:val="18"/>
                <w:szCs w:val="18"/>
              </w:rPr>
              <w:t>0 (0%)</w:t>
            </w:r>
          </w:p>
        </w:tc>
      </w:tr>
      <w:tr w:rsidR="005E473B" w:rsidRPr="00012A27" w14:paraId="01A26FA2" w14:textId="77777777" w:rsidTr="00140800">
        <w:trPr>
          <w:jc w:val="center"/>
        </w:trPr>
        <w:tc>
          <w:tcPr>
            <w:tcW w:w="8005" w:type="dxa"/>
          </w:tcPr>
          <w:p w14:paraId="308FBE77" w14:textId="77777777" w:rsidR="005E473B" w:rsidRPr="00012A27" w:rsidRDefault="005E473B" w:rsidP="00140800">
            <w:pPr>
              <w:spacing w:line="240" w:lineRule="auto"/>
              <w:rPr>
                <w:sz w:val="18"/>
                <w:szCs w:val="18"/>
              </w:rPr>
            </w:pPr>
            <w:r w:rsidRPr="00012A27">
              <w:rPr>
                <w:sz w:val="18"/>
                <w:szCs w:val="18"/>
              </w:rPr>
              <w:t>Not Hispanic or Latino</w:t>
            </w:r>
          </w:p>
        </w:tc>
        <w:tc>
          <w:tcPr>
            <w:tcW w:w="1345" w:type="dxa"/>
          </w:tcPr>
          <w:p w14:paraId="158A9C7F" w14:textId="77777777" w:rsidR="005E473B" w:rsidRPr="00012A27" w:rsidRDefault="005E473B" w:rsidP="00140800">
            <w:pPr>
              <w:spacing w:line="240" w:lineRule="auto"/>
              <w:rPr>
                <w:sz w:val="18"/>
                <w:szCs w:val="18"/>
              </w:rPr>
            </w:pPr>
            <w:r w:rsidRPr="00012A27">
              <w:rPr>
                <w:sz w:val="18"/>
                <w:szCs w:val="18"/>
              </w:rPr>
              <w:t>13 (100%)</w:t>
            </w:r>
          </w:p>
        </w:tc>
      </w:tr>
      <w:tr w:rsidR="005E473B" w:rsidRPr="00012A27" w14:paraId="62987AD3" w14:textId="77777777" w:rsidTr="00140800">
        <w:trPr>
          <w:jc w:val="center"/>
        </w:trPr>
        <w:tc>
          <w:tcPr>
            <w:tcW w:w="8005" w:type="dxa"/>
          </w:tcPr>
          <w:p w14:paraId="4FA155DE" w14:textId="77777777" w:rsidR="005E473B" w:rsidRPr="00012A27" w:rsidRDefault="005E473B" w:rsidP="00140800">
            <w:pPr>
              <w:spacing w:line="240" w:lineRule="auto"/>
              <w:rPr>
                <w:sz w:val="18"/>
                <w:szCs w:val="18"/>
              </w:rPr>
            </w:pPr>
          </w:p>
        </w:tc>
        <w:tc>
          <w:tcPr>
            <w:tcW w:w="1345" w:type="dxa"/>
          </w:tcPr>
          <w:p w14:paraId="7B681271" w14:textId="77777777" w:rsidR="005E473B" w:rsidRPr="00012A27" w:rsidRDefault="005E473B" w:rsidP="00140800">
            <w:pPr>
              <w:spacing w:line="240" w:lineRule="auto"/>
              <w:rPr>
                <w:sz w:val="18"/>
                <w:szCs w:val="18"/>
              </w:rPr>
            </w:pPr>
          </w:p>
        </w:tc>
      </w:tr>
      <w:tr w:rsidR="005E473B" w:rsidRPr="00012A27" w14:paraId="23B7F621" w14:textId="77777777" w:rsidTr="00140800">
        <w:trPr>
          <w:jc w:val="center"/>
        </w:trPr>
        <w:tc>
          <w:tcPr>
            <w:tcW w:w="8005" w:type="dxa"/>
          </w:tcPr>
          <w:p w14:paraId="0EACE193" w14:textId="77777777" w:rsidR="005E473B" w:rsidRPr="00012A27" w:rsidRDefault="005E473B" w:rsidP="00140800">
            <w:pPr>
              <w:spacing w:line="240" w:lineRule="auto"/>
              <w:rPr>
                <w:sz w:val="18"/>
                <w:szCs w:val="18"/>
              </w:rPr>
            </w:pPr>
            <w:r w:rsidRPr="00012A27">
              <w:rPr>
                <w:b/>
                <w:bCs/>
                <w:i/>
                <w:iCs/>
                <w:sz w:val="18"/>
                <w:szCs w:val="18"/>
              </w:rPr>
              <w:t>Race</w:t>
            </w:r>
          </w:p>
        </w:tc>
        <w:tc>
          <w:tcPr>
            <w:tcW w:w="1345" w:type="dxa"/>
          </w:tcPr>
          <w:p w14:paraId="19566D9E" w14:textId="77777777" w:rsidR="005E473B" w:rsidRPr="00012A27" w:rsidRDefault="005E473B" w:rsidP="00140800">
            <w:pPr>
              <w:spacing w:line="240" w:lineRule="auto"/>
              <w:rPr>
                <w:sz w:val="18"/>
                <w:szCs w:val="18"/>
              </w:rPr>
            </w:pPr>
          </w:p>
        </w:tc>
      </w:tr>
      <w:tr w:rsidR="005E473B" w:rsidRPr="00012A27" w14:paraId="12B472D7" w14:textId="77777777" w:rsidTr="00140800">
        <w:trPr>
          <w:jc w:val="center"/>
        </w:trPr>
        <w:tc>
          <w:tcPr>
            <w:tcW w:w="8005" w:type="dxa"/>
          </w:tcPr>
          <w:p w14:paraId="636A1E83" w14:textId="77777777" w:rsidR="005E473B" w:rsidRPr="00012A27" w:rsidRDefault="005E473B" w:rsidP="00140800">
            <w:pPr>
              <w:spacing w:line="240" w:lineRule="auto"/>
              <w:rPr>
                <w:sz w:val="18"/>
                <w:szCs w:val="18"/>
              </w:rPr>
            </w:pPr>
            <w:r w:rsidRPr="00012A27">
              <w:rPr>
                <w:sz w:val="18"/>
                <w:szCs w:val="18"/>
              </w:rPr>
              <w:t>American Indian or Alaska Native</w:t>
            </w:r>
          </w:p>
        </w:tc>
        <w:tc>
          <w:tcPr>
            <w:tcW w:w="1345" w:type="dxa"/>
          </w:tcPr>
          <w:p w14:paraId="79216F36" w14:textId="77777777" w:rsidR="005E473B" w:rsidRPr="00012A27" w:rsidRDefault="005E473B" w:rsidP="00140800">
            <w:pPr>
              <w:spacing w:line="240" w:lineRule="auto"/>
              <w:rPr>
                <w:sz w:val="18"/>
                <w:szCs w:val="18"/>
              </w:rPr>
            </w:pPr>
            <w:r w:rsidRPr="00012A27">
              <w:rPr>
                <w:sz w:val="18"/>
                <w:szCs w:val="18"/>
              </w:rPr>
              <w:t>0 (0%)</w:t>
            </w:r>
          </w:p>
        </w:tc>
      </w:tr>
      <w:tr w:rsidR="005E473B" w:rsidRPr="00012A27" w14:paraId="47AFBB2E" w14:textId="77777777" w:rsidTr="00140800">
        <w:trPr>
          <w:jc w:val="center"/>
        </w:trPr>
        <w:tc>
          <w:tcPr>
            <w:tcW w:w="8005" w:type="dxa"/>
          </w:tcPr>
          <w:p w14:paraId="2FA65E46" w14:textId="77777777" w:rsidR="005E473B" w:rsidRPr="00012A27" w:rsidRDefault="005E473B" w:rsidP="00140800">
            <w:pPr>
              <w:spacing w:line="240" w:lineRule="auto"/>
              <w:rPr>
                <w:sz w:val="18"/>
                <w:szCs w:val="18"/>
              </w:rPr>
            </w:pPr>
            <w:r w:rsidRPr="00012A27">
              <w:rPr>
                <w:sz w:val="18"/>
                <w:szCs w:val="18"/>
              </w:rPr>
              <w:t>Asian</w:t>
            </w:r>
          </w:p>
        </w:tc>
        <w:tc>
          <w:tcPr>
            <w:tcW w:w="1345" w:type="dxa"/>
          </w:tcPr>
          <w:p w14:paraId="1C7B77CD" w14:textId="77777777" w:rsidR="005E473B" w:rsidRPr="00012A27" w:rsidRDefault="005E473B" w:rsidP="00140800">
            <w:pPr>
              <w:spacing w:line="240" w:lineRule="auto"/>
              <w:rPr>
                <w:sz w:val="18"/>
                <w:szCs w:val="18"/>
              </w:rPr>
            </w:pPr>
            <w:r w:rsidRPr="00012A27">
              <w:rPr>
                <w:sz w:val="18"/>
                <w:szCs w:val="18"/>
              </w:rPr>
              <w:t>1 (8%)</w:t>
            </w:r>
          </w:p>
        </w:tc>
      </w:tr>
      <w:tr w:rsidR="005E473B" w:rsidRPr="00012A27" w14:paraId="6FCEED17" w14:textId="77777777" w:rsidTr="00140800">
        <w:trPr>
          <w:jc w:val="center"/>
        </w:trPr>
        <w:tc>
          <w:tcPr>
            <w:tcW w:w="8005" w:type="dxa"/>
          </w:tcPr>
          <w:p w14:paraId="3BACA708" w14:textId="77777777" w:rsidR="005E473B" w:rsidRPr="00012A27" w:rsidRDefault="005E473B" w:rsidP="00140800">
            <w:pPr>
              <w:spacing w:line="240" w:lineRule="auto"/>
              <w:rPr>
                <w:sz w:val="18"/>
                <w:szCs w:val="18"/>
              </w:rPr>
            </w:pPr>
            <w:r w:rsidRPr="00012A27">
              <w:rPr>
                <w:sz w:val="18"/>
                <w:szCs w:val="18"/>
              </w:rPr>
              <w:t>Black or African American</w:t>
            </w:r>
          </w:p>
        </w:tc>
        <w:tc>
          <w:tcPr>
            <w:tcW w:w="1345" w:type="dxa"/>
          </w:tcPr>
          <w:p w14:paraId="6990B725" w14:textId="77777777" w:rsidR="005E473B" w:rsidRPr="00012A27" w:rsidRDefault="005E473B" w:rsidP="00140800">
            <w:pPr>
              <w:spacing w:line="240" w:lineRule="auto"/>
              <w:rPr>
                <w:sz w:val="18"/>
                <w:szCs w:val="18"/>
              </w:rPr>
            </w:pPr>
            <w:r w:rsidRPr="00012A27">
              <w:rPr>
                <w:sz w:val="18"/>
                <w:szCs w:val="18"/>
              </w:rPr>
              <w:t>0 (0%)</w:t>
            </w:r>
          </w:p>
        </w:tc>
      </w:tr>
      <w:tr w:rsidR="005E473B" w:rsidRPr="00012A27" w14:paraId="13C44FA1" w14:textId="77777777" w:rsidTr="00140800">
        <w:trPr>
          <w:jc w:val="center"/>
        </w:trPr>
        <w:tc>
          <w:tcPr>
            <w:tcW w:w="8005" w:type="dxa"/>
          </w:tcPr>
          <w:p w14:paraId="706A85B6" w14:textId="77777777" w:rsidR="005E473B" w:rsidRPr="00012A27" w:rsidRDefault="005E473B" w:rsidP="00140800">
            <w:pPr>
              <w:spacing w:line="240" w:lineRule="auto"/>
              <w:rPr>
                <w:sz w:val="18"/>
                <w:szCs w:val="18"/>
              </w:rPr>
            </w:pPr>
            <w:r w:rsidRPr="00012A27">
              <w:rPr>
                <w:sz w:val="18"/>
                <w:szCs w:val="18"/>
              </w:rPr>
              <w:t>Native Hawaiian or Other Pacific Islander</w:t>
            </w:r>
          </w:p>
        </w:tc>
        <w:tc>
          <w:tcPr>
            <w:tcW w:w="1345" w:type="dxa"/>
          </w:tcPr>
          <w:p w14:paraId="419888C9" w14:textId="77777777" w:rsidR="005E473B" w:rsidRPr="00012A27" w:rsidRDefault="005E473B" w:rsidP="00140800">
            <w:pPr>
              <w:spacing w:line="240" w:lineRule="auto"/>
              <w:rPr>
                <w:sz w:val="18"/>
                <w:szCs w:val="18"/>
              </w:rPr>
            </w:pPr>
            <w:r w:rsidRPr="00012A27">
              <w:rPr>
                <w:sz w:val="18"/>
                <w:szCs w:val="18"/>
              </w:rPr>
              <w:t>0 (0%)</w:t>
            </w:r>
          </w:p>
        </w:tc>
      </w:tr>
      <w:tr w:rsidR="005E473B" w:rsidRPr="00012A27" w14:paraId="5372F156" w14:textId="77777777" w:rsidTr="00140800">
        <w:trPr>
          <w:jc w:val="center"/>
        </w:trPr>
        <w:tc>
          <w:tcPr>
            <w:tcW w:w="8005" w:type="dxa"/>
          </w:tcPr>
          <w:p w14:paraId="6D2F8756" w14:textId="77777777" w:rsidR="005E473B" w:rsidRPr="00012A27" w:rsidRDefault="005E473B" w:rsidP="00140800">
            <w:pPr>
              <w:spacing w:line="240" w:lineRule="auto"/>
              <w:rPr>
                <w:sz w:val="18"/>
                <w:szCs w:val="18"/>
              </w:rPr>
            </w:pPr>
            <w:r w:rsidRPr="00012A27">
              <w:rPr>
                <w:sz w:val="18"/>
                <w:szCs w:val="18"/>
              </w:rPr>
              <w:t>White</w:t>
            </w:r>
          </w:p>
        </w:tc>
        <w:tc>
          <w:tcPr>
            <w:tcW w:w="1345" w:type="dxa"/>
          </w:tcPr>
          <w:p w14:paraId="5367E2C1" w14:textId="77777777" w:rsidR="005E473B" w:rsidRPr="00012A27" w:rsidRDefault="005E473B" w:rsidP="00140800">
            <w:pPr>
              <w:spacing w:line="240" w:lineRule="auto"/>
              <w:rPr>
                <w:sz w:val="18"/>
                <w:szCs w:val="18"/>
              </w:rPr>
            </w:pPr>
            <w:r w:rsidRPr="00012A27">
              <w:rPr>
                <w:sz w:val="18"/>
                <w:szCs w:val="18"/>
              </w:rPr>
              <w:t>12 (92%)</w:t>
            </w:r>
          </w:p>
        </w:tc>
      </w:tr>
      <w:tr w:rsidR="005E473B" w:rsidRPr="00012A27" w14:paraId="39A6EA7C" w14:textId="77777777" w:rsidTr="00140800">
        <w:trPr>
          <w:jc w:val="center"/>
        </w:trPr>
        <w:tc>
          <w:tcPr>
            <w:tcW w:w="8005" w:type="dxa"/>
          </w:tcPr>
          <w:p w14:paraId="7BA1474E" w14:textId="77777777" w:rsidR="005E473B" w:rsidRPr="00012A27" w:rsidRDefault="005E473B" w:rsidP="00140800">
            <w:pPr>
              <w:spacing w:line="240" w:lineRule="auto"/>
              <w:rPr>
                <w:sz w:val="18"/>
                <w:szCs w:val="18"/>
              </w:rPr>
            </w:pPr>
            <w:r w:rsidRPr="00012A27">
              <w:rPr>
                <w:sz w:val="18"/>
                <w:szCs w:val="18"/>
              </w:rPr>
              <w:t>More than one race</w:t>
            </w:r>
          </w:p>
        </w:tc>
        <w:tc>
          <w:tcPr>
            <w:tcW w:w="1345" w:type="dxa"/>
          </w:tcPr>
          <w:p w14:paraId="75397E15" w14:textId="77777777" w:rsidR="005E473B" w:rsidRPr="00012A27" w:rsidRDefault="005E473B" w:rsidP="00140800">
            <w:pPr>
              <w:spacing w:line="240" w:lineRule="auto"/>
              <w:rPr>
                <w:sz w:val="18"/>
                <w:szCs w:val="18"/>
              </w:rPr>
            </w:pPr>
            <w:r w:rsidRPr="00012A27">
              <w:rPr>
                <w:sz w:val="18"/>
                <w:szCs w:val="18"/>
              </w:rPr>
              <w:t>0 (0%)</w:t>
            </w:r>
          </w:p>
        </w:tc>
      </w:tr>
      <w:tr w:rsidR="005E473B" w:rsidRPr="00012A27" w14:paraId="6E260500" w14:textId="77777777" w:rsidTr="00140800">
        <w:trPr>
          <w:jc w:val="center"/>
        </w:trPr>
        <w:tc>
          <w:tcPr>
            <w:tcW w:w="8005" w:type="dxa"/>
          </w:tcPr>
          <w:p w14:paraId="537E5E74" w14:textId="77777777" w:rsidR="005E473B" w:rsidRPr="00012A27" w:rsidRDefault="005E473B" w:rsidP="00140800">
            <w:pPr>
              <w:spacing w:line="240" w:lineRule="auto"/>
              <w:rPr>
                <w:sz w:val="18"/>
                <w:szCs w:val="18"/>
              </w:rPr>
            </w:pPr>
          </w:p>
        </w:tc>
        <w:tc>
          <w:tcPr>
            <w:tcW w:w="1345" w:type="dxa"/>
          </w:tcPr>
          <w:p w14:paraId="31FA65F4" w14:textId="77777777" w:rsidR="005E473B" w:rsidRPr="00012A27" w:rsidRDefault="005E473B" w:rsidP="00140800">
            <w:pPr>
              <w:spacing w:line="240" w:lineRule="auto"/>
              <w:rPr>
                <w:sz w:val="18"/>
                <w:szCs w:val="18"/>
              </w:rPr>
            </w:pPr>
          </w:p>
        </w:tc>
      </w:tr>
      <w:tr w:rsidR="005E473B" w:rsidRPr="00012A27" w14:paraId="4F5C9FEA" w14:textId="77777777" w:rsidTr="00140800">
        <w:trPr>
          <w:jc w:val="center"/>
        </w:trPr>
        <w:tc>
          <w:tcPr>
            <w:tcW w:w="8005" w:type="dxa"/>
          </w:tcPr>
          <w:p w14:paraId="439AB627" w14:textId="77777777" w:rsidR="005E473B" w:rsidRPr="00012A27" w:rsidRDefault="005E473B" w:rsidP="00140800">
            <w:pPr>
              <w:spacing w:line="240" w:lineRule="auto"/>
              <w:rPr>
                <w:b/>
                <w:bCs/>
                <w:i/>
                <w:iCs/>
                <w:sz w:val="18"/>
                <w:szCs w:val="18"/>
              </w:rPr>
            </w:pPr>
            <w:r w:rsidRPr="00012A27">
              <w:rPr>
                <w:b/>
                <w:bCs/>
                <w:i/>
                <w:iCs/>
                <w:sz w:val="18"/>
                <w:szCs w:val="18"/>
              </w:rPr>
              <w:t>Geographical location of residence</w:t>
            </w:r>
          </w:p>
        </w:tc>
        <w:tc>
          <w:tcPr>
            <w:tcW w:w="1345" w:type="dxa"/>
          </w:tcPr>
          <w:p w14:paraId="214AD867" w14:textId="77777777" w:rsidR="005E473B" w:rsidRPr="00012A27" w:rsidRDefault="005E473B" w:rsidP="00140800">
            <w:pPr>
              <w:spacing w:line="240" w:lineRule="auto"/>
              <w:rPr>
                <w:b/>
                <w:bCs/>
                <w:i/>
                <w:iCs/>
                <w:sz w:val="18"/>
                <w:szCs w:val="18"/>
              </w:rPr>
            </w:pPr>
            <w:r w:rsidRPr="00012A27">
              <w:rPr>
                <w:b/>
                <w:bCs/>
                <w:i/>
                <w:iCs/>
                <w:sz w:val="18"/>
                <w:szCs w:val="18"/>
              </w:rPr>
              <w:t>7 reported</w:t>
            </w:r>
          </w:p>
        </w:tc>
      </w:tr>
      <w:tr w:rsidR="005E473B" w:rsidRPr="00012A27" w14:paraId="7FB727A8" w14:textId="77777777" w:rsidTr="00140800">
        <w:trPr>
          <w:jc w:val="center"/>
        </w:trPr>
        <w:tc>
          <w:tcPr>
            <w:tcW w:w="8005" w:type="dxa"/>
          </w:tcPr>
          <w:p w14:paraId="2F6FAC33" w14:textId="77777777" w:rsidR="005E473B" w:rsidRPr="00012A27" w:rsidRDefault="005E473B" w:rsidP="00140800">
            <w:pPr>
              <w:spacing w:line="240" w:lineRule="auto"/>
              <w:rPr>
                <w:sz w:val="18"/>
                <w:szCs w:val="18"/>
              </w:rPr>
            </w:pPr>
            <w:r w:rsidRPr="00012A27">
              <w:rPr>
                <w:sz w:val="18"/>
                <w:szCs w:val="18"/>
              </w:rPr>
              <w:t>United States of America (USA)</w:t>
            </w:r>
          </w:p>
        </w:tc>
        <w:tc>
          <w:tcPr>
            <w:tcW w:w="1345" w:type="dxa"/>
          </w:tcPr>
          <w:p w14:paraId="6A2DF259" w14:textId="77777777" w:rsidR="005E473B" w:rsidRPr="00012A27" w:rsidRDefault="005E473B" w:rsidP="00140800">
            <w:pPr>
              <w:spacing w:line="240" w:lineRule="auto"/>
              <w:rPr>
                <w:sz w:val="18"/>
                <w:szCs w:val="18"/>
              </w:rPr>
            </w:pPr>
            <w:r w:rsidRPr="00012A27">
              <w:rPr>
                <w:sz w:val="18"/>
                <w:szCs w:val="18"/>
              </w:rPr>
              <w:t>5 (71%)**</w:t>
            </w:r>
          </w:p>
        </w:tc>
      </w:tr>
      <w:tr w:rsidR="005E473B" w:rsidRPr="00012A27" w14:paraId="552542B3" w14:textId="77777777" w:rsidTr="00140800">
        <w:trPr>
          <w:jc w:val="center"/>
        </w:trPr>
        <w:tc>
          <w:tcPr>
            <w:tcW w:w="8005" w:type="dxa"/>
          </w:tcPr>
          <w:p w14:paraId="30794461" w14:textId="77777777" w:rsidR="005E473B" w:rsidRPr="00012A27" w:rsidRDefault="005E473B" w:rsidP="00140800">
            <w:pPr>
              <w:spacing w:line="240" w:lineRule="auto"/>
              <w:rPr>
                <w:sz w:val="18"/>
                <w:szCs w:val="18"/>
              </w:rPr>
            </w:pPr>
            <w:r w:rsidRPr="00012A27">
              <w:rPr>
                <w:sz w:val="18"/>
                <w:szCs w:val="18"/>
              </w:rPr>
              <w:t>United Kingdom (UK)</w:t>
            </w:r>
          </w:p>
        </w:tc>
        <w:tc>
          <w:tcPr>
            <w:tcW w:w="1345" w:type="dxa"/>
          </w:tcPr>
          <w:p w14:paraId="374109E4" w14:textId="77777777" w:rsidR="005E473B" w:rsidRPr="00012A27" w:rsidRDefault="005E473B" w:rsidP="00140800">
            <w:pPr>
              <w:spacing w:line="240" w:lineRule="auto"/>
              <w:rPr>
                <w:sz w:val="18"/>
                <w:szCs w:val="18"/>
              </w:rPr>
            </w:pPr>
            <w:r w:rsidRPr="00012A27">
              <w:rPr>
                <w:sz w:val="18"/>
                <w:szCs w:val="18"/>
              </w:rPr>
              <w:t>1 (14%)**</w:t>
            </w:r>
          </w:p>
        </w:tc>
      </w:tr>
      <w:tr w:rsidR="005E473B" w:rsidRPr="00012A27" w14:paraId="2AAD2116" w14:textId="77777777" w:rsidTr="00140800">
        <w:trPr>
          <w:jc w:val="center"/>
        </w:trPr>
        <w:tc>
          <w:tcPr>
            <w:tcW w:w="8005" w:type="dxa"/>
          </w:tcPr>
          <w:p w14:paraId="117CA2D3" w14:textId="77777777" w:rsidR="005E473B" w:rsidRPr="00012A27" w:rsidRDefault="005E473B" w:rsidP="00140800">
            <w:pPr>
              <w:spacing w:line="240" w:lineRule="auto"/>
              <w:rPr>
                <w:sz w:val="18"/>
                <w:szCs w:val="18"/>
              </w:rPr>
            </w:pPr>
            <w:r w:rsidRPr="00012A27">
              <w:rPr>
                <w:sz w:val="18"/>
                <w:szCs w:val="18"/>
              </w:rPr>
              <w:t>Australia (AU)</w:t>
            </w:r>
          </w:p>
        </w:tc>
        <w:tc>
          <w:tcPr>
            <w:tcW w:w="1345" w:type="dxa"/>
          </w:tcPr>
          <w:p w14:paraId="757F2B4D" w14:textId="77777777" w:rsidR="005E473B" w:rsidRPr="00012A27" w:rsidRDefault="005E473B" w:rsidP="00140800">
            <w:pPr>
              <w:spacing w:line="240" w:lineRule="auto"/>
              <w:rPr>
                <w:sz w:val="18"/>
                <w:szCs w:val="18"/>
              </w:rPr>
            </w:pPr>
            <w:r w:rsidRPr="00012A27">
              <w:rPr>
                <w:sz w:val="18"/>
                <w:szCs w:val="18"/>
              </w:rPr>
              <w:t>1 (14%)**</w:t>
            </w:r>
          </w:p>
        </w:tc>
      </w:tr>
      <w:tr w:rsidR="005E473B" w:rsidRPr="00012A27" w14:paraId="09E5C579" w14:textId="77777777" w:rsidTr="00140800">
        <w:trPr>
          <w:jc w:val="center"/>
        </w:trPr>
        <w:tc>
          <w:tcPr>
            <w:tcW w:w="8005" w:type="dxa"/>
          </w:tcPr>
          <w:p w14:paraId="4EDB0310" w14:textId="77777777" w:rsidR="005E473B" w:rsidRPr="00012A27" w:rsidRDefault="005E473B" w:rsidP="00140800">
            <w:pPr>
              <w:spacing w:line="240" w:lineRule="auto"/>
              <w:rPr>
                <w:sz w:val="18"/>
                <w:szCs w:val="18"/>
              </w:rPr>
            </w:pPr>
            <w:r w:rsidRPr="00012A27">
              <w:rPr>
                <w:sz w:val="18"/>
                <w:szCs w:val="18"/>
              </w:rPr>
              <w:t>Canada (CA)</w:t>
            </w:r>
          </w:p>
        </w:tc>
        <w:tc>
          <w:tcPr>
            <w:tcW w:w="1345" w:type="dxa"/>
          </w:tcPr>
          <w:p w14:paraId="43114DE3" w14:textId="77777777" w:rsidR="005E473B" w:rsidRPr="00012A27" w:rsidRDefault="005E473B" w:rsidP="00140800">
            <w:pPr>
              <w:spacing w:line="240" w:lineRule="auto"/>
              <w:rPr>
                <w:sz w:val="18"/>
                <w:szCs w:val="18"/>
              </w:rPr>
            </w:pPr>
            <w:r w:rsidRPr="00012A27">
              <w:rPr>
                <w:sz w:val="18"/>
                <w:szCs w:val="18"/>
              </w:rPr>
              <w:t>1 (14%)**</w:t>
            </w:r>
          </w:p>
        </w:tc>
      </w:tr>
      <w:tr w:rsidR="005E473B" w:rsidRPr="00012A27" w14:paraId="35FABC05" w14:textId="77777777" w:rsidTr="00140800">
        <w:trPr>
          <w:jc w:val="center"/>
        </w:trPr>
        <w:tc>
          <w:tcPr>
            <w:tcW w:w="9350" w:type="dxa"/>
            <w:gridSpan w:val="2"/>
            <w:tcBorders>
              <w:top w:val="single" w:sz="4" w:space="0" w:color="auto"/>
              <w:bottom w:val="nil"/>
            </w:tcBorders>
          </w:tcPr>
          <w:p w14:paraId="4DD9C22B" w14:textId="76A08E3A" w:rsidR="005E473B" w:rsidRPr="0086505C" w:rsidRDefault="005E473B" w:rsidP="0086505C">
            <w:pPr>
              <w:pStyle w:val="MDPI41tablecaption"/>
            </w:pPr>
            <w:r w:rsidRPr="0086505C">
              <w:rPr>
                <w:b/>
                <w:bCs/>
              </w:rPr>
              <w:t>Table Legend:</w:t>
            </w:r>
            <w:r w:rsidRPr="0086505C">
              <w:t xml:space="preserve"> Results expressed as n (%) or mean </w:t>
            </w:r>
            <w:r w:rsidRPr="0086505C">
              <w:rPr>
                <w:rFonts w:eastAsia="Yu Mincho Demibold"/>
              </w:rPr>
              <w:t>± SD.</w:t>
            </w:r>
            <w:r w:rsidRPr="0086505C">
              <w:t xml:space="preserve"> </w:t>
            </w:r>
            <w:r w:rsidR="0086505C" w:rsidRPr="0086505C">
              <w:rPr>
                <w:b/>
                <w:bCs/>
              </w:rPr>
              <w:t xml:space="preserve">Symbols: </w:t>
            </w:r>
            <w:r w:rsidRPr="0086505C">
              <w:rPr>
                <w:b/>
                <w:bCs/>
              </w:rPr>
              <w:t>*</w:t>
            </w:r>
            <w:r w:rsidRPr="0086505C">
              <w:t xml:space="preserve">Percentages are expressed as n/13 times 100, as one participant did not provide demographic data. </w:t>
            </w:r>
            <w:r w:rsidRPr="0086505C">
              <w:rPr>
                <w:b/>
                <w:bCs/>
              </w:rPr>
              <w:t>**</w:t>
            </w:r>
            <w:r w:rsidRPr="0086505C">
              <w:t>Percentages are expressed as n/7 times 100, as only seven participants provided this data.</w:t>
            </w:r>
            <w:r w:rsidR="0086505C" w:rsidRPr="0086505C">
              <w:t xml:space="preserve"> </w:t>
            </w:r>
            <w:r w:rsidR="0086505C" w:rsidRPr="0086505C">
              <w:rPr>
                <w:b/>
                <w:bCs/>
              </w:rPr>
              <w:t>Abbreviations: AU,</w:t>
            </w:r>
            <w:r w:rsidR="0086505C" w:rsidRPr="0086505C">
              <w:t xml:space="preserve"> Australia; </w:t>
            </w:r>
            <w:r w:rsidR="0086505C" w:rsidRPr="0086505C">
              <w:rPr>
                <w:b/>
                <w:bCs/>
              </w:rPr>
              <w:t>BED</w:t>
            </w:r>
            <w:r w:rsidR="0086505C" w:rsidRPr="0086505C">
              <w:t xml:space="preserve">, binge eating disorder; </w:t>
            </w:r>
            <w:r w:rsidR="0086505C" w:rsidRPr="0086505C">
              <w:rPr>
                <w:b/>
                <w:bCs/>
              </w:rPr>
              <w:t>CEDRD</w:t>
            </w:r>
            <w:r w:rsidR="0086505C" w:rsidRPr="0086505C">
              <w:t xml:space="preserve">, Registered Dietician Certified in Eating Disorders; </w:t>
            </w:r>
            <w:r w:rsidR="0086505C" w:rsidRPr="0086505C">
              <w:rPr>
                <w:b/>
                <w:bCs/>
              </w:rPr>
              <w:t>CIES</w:t>
            </w:r>
            <w:r w:rsidR="0086505C" w:rsidRPr="0086505C">
              <w:t xml:space="preserve">, Certified Intuitive Eating Specialist; </w:t>
            </w:r>
            <w:r w:rsidR="0086505C" w:rsidRPr="0086505C">
              <w:rPr>
                <w:b/>
                <w:bCs/>
              </w:rPr>
              <w:t>CIH</w:t>
            </w:r>
            <w:r w:rsidR="0086505C" w:rsidRPr="0086505C">
              <w:t xml:space="preserve">, complementary and integrative health; </w:t>
            </w:r>
            <w:r w:rsidR="0086505C" w:rsidRPr="0086505C">
              <w:rPr>
                <w:b/>
                <w:bCs/>
              </w:rPr>
              <w:t>CA</w:t>
            </w:r>
            <w:r w:rsidR="0086505C" w:rsidRPr="0086505C">
              <w:t xml:space="preserve">, Canada; </w:t>
            </w:r>
            <w:r w:rsidR="0086505C" w:rsidRPr="0086505C">
              <w:rPr>
                <w:b/>
                <w:bCs/>
              </w:rPr>
              <w:t>ED</w:t>
            </w:r>
            <w:r w:rsidR="0086505C" w:rsidRPr="0086505C">
              <w:t xml:space="preserve">, eating disorder; </w:t>
            </w:r>
            <w:r w:rsidR="0086505C" w:rsidRPr="0086505C">
              <w:rPr>
                <w:b/>
                <w:bCs/>
              </w:rPr>
              <w:t>FACNP</w:t>
            </w:r>
            <w:r w:rsidR="0086505C" w:rsidRPr="0086505C">
              <w:t xml:space="preserve">, Fellow of the American College of Neuropsychopharmacology; </w:t>
            </w:r>
            <w:r w:rsidR="0086505C" w:rsidRPr="0086505C">
              <w:rPr>
                <w:b/>
                <w:bCs/>
              </w:rPr>
              <w:t>FAED</w:t>
            </w:r>
            <w:r w:rsidR="0086505C" w:rsidRPr="0086505C">
              <w:t xml:space="preserve">, Fellow of the Academy of Eating Disorders; </w:t>
            </w:r>
            <w:r w:rsidR="0086505C" w:rsidRPr="0086505C">
              <w:rPr>
                <w:b/>
                <w:bCs/>
              </w:rPr>
              <w:t>LD</w:t>
            </w:r>
            <w:r w:rsidR="0086505C" w:rsidRPr="0086505C">
              <w:t xml:space="preserve">, Licensed Dietician; </w:t>
            </w:r>
            <w:r w:rsidR="0086505C" w:rsidRPr="0086505C">
              <w:rPr>
                <w:b/>
                <w:bCs/>
              </w:rPr>
              <w:t>LGBTQ2+</w:t>
            </w:r>
            <w:r w:rsidR="0086505C" w:rsidRPr="0086505C">
              <w:t xml:space="preserve">, lesbian, gay, bisexual, transgender, queer, two-soul/two-hearted, pansexual, and other; </w:t>
            </w:r>
            <w:r w:rsidR="0086505C" w:rsidRPr="0086505C">
              <w:rPr>
                <w:b/>
                <w:bCs/>
              </w:rPr>
              <w:t>MBChB</w:t>
            </w:r>
            <w:r w:rsidR="0086505C" w:rsidRPr="0086505C">
              <w:t xml:space="preserve">, Bachelor of Medicine Chirurgical Doctor/Bachelor of Surgery; </w:t>
            </w:r>
            <w:r w:rsidR="0086505C" w:rsidRPr="0086505C">
              <w:rPr>
                <w:b/>
                <w:bCs/>
              </w:rPr>
              <w:t>MD</w:t>
            </w:r>
            <w:r w:rsidR="0086505C" w:rsidRPr="0086505C">
              <w:t xml:space="preserve">, Medical doctor; </w:t>
            </w:r>
            <w:r w:rsidR="0086505C" w:rsidRPr="0086505C">
              <w:rPr>
                <w:b/>
                <w:bCs/>
              </w:rPr>
              <w:t>MPH</w:t>
            </w:r>
            <w:r w:rsidR="0086505C" w:rsidRPr="0086505C">
              <w:t xml:space="preserve">, Masters in Public Health; </w:t>
            </w:r>
            <w:r w:rsidR="0086505C" w:rsidRPr="0086505C">
              <w:rPr>
                <w:b/>
                <w:bCs/>
              </w:rPr>
              <w:lastRenderedPageBreak/>
              <w:t>PhD</w:t>
            </w:r>
            <w:r w:rsidR="0086505C" w:rsidRPr="0086505C">
              <w:t xml:space="preserve">, Doctor of Philosophy; </w:t>
            </w:r>
            <w:r w:rsidR="0086505C" w:rsidRPr="0086505C">
              <w:rPr>
                <w:b/>
                <w:bCs/>
              </w:rPr>
              <w:t>RD</w:t>
            </w:r>
            <w:r w:rsidR="0086505C" w:rsidRPr="0086505C">
              <w:t xml:space="preserve">, Registered Dietician; </w:t>
            </w:r>
            <w:r w:rsidR="0086505C" w:rsidRPr="0086505C">
              <w:rPr>
                <w:b/>
                <w:bCs/>
              </w:rPr>
              <w:t>ScD</w:t>
            </w:r>
            <w:r w:rsidR="0086505C" w:rsidRPr="0086505C">
              <w:t xml:space="preserve">, Doctor of Science; </w:t>
            </w:r>
            <w:r w:rsidR="0086505C" w:rsidRPr="0086505C">
              <w:rPr>
                <w:b/>
                <w:bCs/>
              </w:rPr>
              <w:t>UK</w:t>
            </w:r>
            <w:r w:rsidR="0086505C" w:rsidRPr="0086505C">
              <w:t xml:space="preserve">, United Kingdom; </w:t>
            </w:r>
            <w:r w:rsidR="0086505C" w:rsidRPr="0086505C">
              <w:rPr>
                <w:b/>
                <w:bCs/>
              </w:rPr>
              <w:t>USA</w:t>
            </w:r>
            <w:r w:rsidR="0086505C" w:rsidRPr="0086505C">
              <w:t>, United States of America.</w:t>
            </w:r>
          </w:p>
        </w:tc>
      </w:tr>
    </w:tbl>
    <w:p w14:paraId="0FD8A1A3" w14:textId="23DC0E16" w:rsidR="00274906" w:rsidRPr="0086505C" w:rsidRDefault="00274906" w:rsidP="0086505C">
      <w:pPr>
        <w:pStyle w:val="MDPI22heading2"/>
      </w:pPr>
      <w:r w:rsidRPr="0086505C">
        <w:lastRenderedPageBreak/>
        <w:t>3.</w:t>
      </w:r>
      <w:r w:rsidR="00615F41" w:rsidRPr="0086505C">
        <w:t>1</w:t>
      </w:r>
      <w:r w:rsidRPr="0086505C">
        <w:t xml:space="preserve">. </w:t>
      </w:r>
      <w:r w:rsidR="00B27CA5" w:rsidRPr="0086505C">
        <w:t xml:space="preserve">Theme 1: </w:t>
      </w:r>
      <w:r w:rsidR="00B43063" w:rsidRPr="0086505C">
        <w:t>Treatment Barriers (64%)</w:t>
      </w:r>
    </w:p>
    <w:p w14:paraId="202FCF11" w14:textId="7C5580F2" w:rsidR="00B43063" w:rsidRPr="0086505C" w:rsidRDefault="00B43063" w:rsidP="00EE2EAF">
      <w:pPr>
        <w:pStyle w:val="MDPI32textnoindent"/>
      </w:pPr>
      <w:r w:rsidRPr="0086505C">
        <w:t xml:space="preserve">When asked to share their knowledge, opinions, and perspectives on various aspects of adult BED treatment (e.g., questions  2 – 6 in </w:t>
      </w:r>
      <w:r w:rsidR="0086505C">
        <w:fldChar w:fldCharType="begin"/>
      </w:r>
      <w:r w:rsidR="0086505C">
        <w:instrText xml:space="preserve"> REF _Ref90361922 \h </w:instrText>
      </w:r>
      <w:r w:rsidR="0086505C">
        <w:fldChar w:fldCharType="separate"/>
      </w:r>
      <w:r w:rsidR="0086505C" w:rsidRPr="00F56125">
        <w:rPr>
          <w:b/>
          <w:bCs/>
        </w:rPr>
        <w:t xml:space="preserve">Table </w:t>
      </w:r>
      <w:r w:rsidR="0086505C" w:rsidRPr="00F56125">
        <w:rPr>
          <w:b/>
          <w:bCs/>
          <w:noProof/>
        </w:rPr>
        <w:t>2</w:t>
      </w:r>
      <w:r w:rsidR="0086505C">
        <w:fldChar w:fldCharType="end"/>
      </w:r>
      <w:r w:rsidRPr="0086505C">
        <w:t xml:space="preserve">), 64% of BED experts (9/14, 64%) spontaneously described what the authors identified as </w:t>
      </w:r>
      <w:r w:rsidR="00294B20">
        <w:t>11</w:t>
      </w:r>
      <w:r w:rsidRPr="0086505C">
        <w:t xml:space="preserve"> different </w:t>
      </w:r>
      <w:r w:rsidR="00EE2EAF">
        <w:t xml:space="preserve">thematic </w:t>
      </w:r>
      <w:r w:rsidRPr="0086505C">
        <w:t>barriers to BED treatment access</w:t>
      </w:r>
      <w:r w:rsidR="008A240C">
        <w:t>. The barriers and their respective expert endorsement rates (out of 14 and out of the 9 who described treatment access barriers)</w:t>
      </w:r>
      <w:r w:rsidR="00EE2EAF">
        <w:t xml:space="preserve"> </w:t>
      </w:r>
      <w:r w:rsidR="008A240C">
        <w:t xml:space="preserve">are </w:t>
      </w:r>
      <w:r w:rsidR="00EE2EAF">
        <w:t xml:space="preserve">outlined in </w:t>
      </w:r>
      <w:r w:rsidR="0086505C">
        <w:fldChar w:fldCharType="begin"/>
      </w:r>
      <w:r w:rsidR="0086505C">
        <w:instrText xml:space="preserve"> REF _Ref180476392 \h </w:instrText>
      </w:r>
      <w:r w:rsidR="0086505C">
        <w:fldChar w:fldCharType="separate"/>
      </w:r>
      <w:r w:rsidR="0086505C" w:rsidRPr="005E69DA">
        <w:rPr>
          <w:b/>
          <w:bCs/>
          <w:sz w:val="21"/>
          <w:szCs w:val="21"/>
        </w:rPr>
        <w:t xml:space="preserve">Table </w:t>
      </w:r>
      <w:r w:rsidR="0086505C" w:rsidRPr="005E69DA">
        <w:rPr>
          <w:b/>
          <w:bCs/>
          <w:noProof/>
          <w:sz w:val="21"/>
          <w:szCs w:val="21"/>
        </w:rPr>
        <w:t>4</w:t>
      </w:r>
      <w:r w:rsidR="0086505C">
        <w:fldChar w:fldCharType="end"/>
      </w:r>
      <w:r w:rsidR="008A240C">
        <w:t>.</w:t>
      </w:r>
      <w:r w:rsidRPr="0086505C">
        <w:t>.</w:t>
      </w:r>
      <w:r w:rsidR="00EE2EAF">
        <w:t xml:space="preserve"> </w:t>
      </w:r>
      <w:r w:rsidRPr="0086505C">
        <w:t xml:space="preserve">Select quotes from participants regarding </w:t>
      </w:r>
      <w:r w:rsidR="00EE2EAF">
        <w:t xml:space="preserve">these </w:t>
      </w:r>
      <w:r w:rsidRPr="0086505C">
        <w:t>treatment barrier</w:t>
      </w:r>
      <w:r w:rsidR="00EE2EAF">
        <w:t xml:space="preserve"> theme</w:t>
      </w:r>
      <w:r w:rsidRPr="0086505C">
        <w:t xml:space="preserve">s are shown below and in </w:t>
      </w:r>
      <w:r w:rsidR="0086505C">
        <w:fldChar w:fldCharType="begin"/>
      </w:r>
      <w:r w:rsidR="0086505C">
        <w:instrText xml:space="preserve"> REF _Ref180476392 \h </w:instrText>
      </w:r>
      <w:r w:rsidR="0086505C">
        <w:fldChar w:fldCharType="separate"/>
      </w:r>
      <w:r w:rsidR="0086505C" w:rsidRPr="005E69DA">
        <w:rPr>
          <w:b/>
          <w:bCs/>
          <w:sz w:val="21"/>
          <w:szCs w:val="21"/>
        </w:rPr>
        <w:t xml:space="preserve">Table </w:t>
      </w:r>
      <w:r w:rsidR="0086505C" w:rsidRPr="005E69DA">
        <w:rPr>
          <w:b/>
          <w:bCs/>
          <w:noProof/>
          <w:sz w:val="21"/>
          <w:szCs w:val="21"/>
        </w:rPr>
        <w:t>4</w:t>
      </w:r>
      <w:r w:rsidR="0086505C">
        <w:fldChar w:fldCharType="end"/>
      </w:r>
      <w:r w:rsidRPr="0086505C">
        <w:t>.</w:t>
      </w:r>
    </w:p>
    <w:p w14:paraId="4BCA1435" w14:textId="7DDCF1A9" w:rsidR="00B43063" w:rsidRPr="0086505C" w:rsidRDefault="00B43063" w:rsidP="00EE2EAF">
      <w:pPr>
        <w:pStyle w:val="MDPI31text"/>
        <w:rPr>
          <w:i/>
          <w:iCs/>
        </w:rPr>
      </w:pPr>
      <w:r w:rsidRPr="0086505C">
        <w:rPr>
          <w:i/>
          <w:iCs/>
        </w:rPr>
        <w:t>“The diagnosis is a difficult thing to study [and it] brings in other issues around access to health care, access to health insurance, and it brings in the issue of bias on the part of the people who give out [the] diagnosis. [P16, contd. below]</w:t>
      </w:r>
    </w:p>
    <w:p w14:paraId="227615B0" w14:textId="77777777" w:rsidR="00B43063" w:rsidRPr="0086505C" w:rsidRDefault="00B43063" w:rsidP="00EE2EAF">
      <w:pPr>
        <w:pStyle w:val="MDPI31text"/>
        <w:rPr>
          <w:i/>
          <w:iCs/>
        </w:rPr>
      </w:pPr>
      <w:r w:rsidRPr="0086505C">
        <w:rPr>
          <w:i/>
          <w:iCs/>
        </w:rPr>
        <w:t>“There are probably millions of people in this country who avoid medical care because they don’t want to walk into the [doctor’s] office and have the doctor weigh them and say, ‘you know what, you have to lose weight and then we can talk about your XYZ conditions that are bothering you.’ …It’s a huge barrier to care.” (P16)</w:t>
      </w:r>
    </w:p>
    <w:p w14:paraId="272AD203" w14:textId="5F986FAA" w:rsidR="00B43063" w:rsidRPr="0086505C" w:rsidRDefault="00B43063" w:rsidP="00EE2EAF">
      <w:pPr>
        <w:pStyle w:val="MDPI31text"/>
        <w:rPr>
          <w:i/>
          <w:iCs/>
        </w:rPr>
      </w:pPr>
      <w:r w:rsidRPr="0086505C">
        <w:rPr>
          <w:i/>
          <w:iCs/>
        </w:rPr>
        <w:t xml:space="preserve">“We know that unfortunately </w:t>
      </w:r>
      <w:r w:rsidR="00EE2EAF">
        <w:rPr>
          <w:i/>
          <w:iCs/>
        </w:rPr>
        <w:t>eating disorder</w:t>
      </w:r>
      <w:r w:rsidRPr="0086505C">
        <w:rPr>
          <w:i/>
          <w:iCs/>
        </w:rPr>
        <w:t xml:space="preserve">s have been hampered by these old stereotypes about who’s affected, and that leaves millions of people undetected with an </w:t>
      </w:r>
      <w:r w:rsidR="00EE2EAF">
        <w:rPr>
          <w:i/>
          <w:iCs/>
        </w:rPr>
        <w:t>eating disorder</w:t>
      </w:r>
      <w:r w:rsidRPr="0086505C">
        <w:rPr>
          <w:i/>
          <w:iCs/>
        </w:rPr>
        <w:t xml:space="preserve">. … The number of people that I’ve seen and done evaluations on who are really surprised to learn that the way that they’ve been eating is actually considered disordered and that they have an </w:t>
      </w:r>
      <w:r w:rsidR="00EE2EAF">
        <w:rPr>
          <w:i/>
          <w:iCs/>
        </w:rPr>
        <w:t>eating disorder</w:t>
      </w:r>
      <w:r w:rsidRPr="0086505C">
        <w:rPr>
          <w:i/>
          <w:iCs/>
        </w:rPr>
        <w:t xml:space="preserve"> and I think that that’s especially true for … any individuals who don’t fit that stereotypical mold of who has an </w:t>
      </w:r>
      <w:r w:rsidR="00EE2EAF">
        <w:rPr>
          <w:i/>
          <w:iCs/>
        </w:rPr>
        <w:t>eating disorder</w:t>
      </w:r>
      <w:r w:rsidRPr="0086505C">
        <w:rPr>
          <w:i/>
          <w:iCs/>
        </w:rPr>
        <w:t xml:space="preserve"> … [which is] a young, thin, cis-gendered, white woman…” (P75)</w:t>
      </w:r>
    </w:p>
    <w:p w14:paraId="30C78519" w14:textId="7BE659E4" w:rsidR="00B43063" w:rsidRPr="0086505C" w:rsidRDefault="00B43063" w:rsidP="00EE2EAF">
      <w:pPr>
        <w:pStyle w:val="MDPI31text"/>
        <w:rPr>
          <w:i/>
          <w:iCs/>
        </w:rPr>
      </w:pPr>
      <w:r w:rsidRPr="0086505C">
        <w:rPr>
          <w:i/>
          <w:iCs/>
        </w:rPr>
        <w:t>“I don’t think there’s enough facilities that are there for people, I don’t think insurance covers enough for higher level[s] of care and it needs to, and I think that … the stigma of their caregivers being in a smaller body and not understanding …I think that that needs to be addressed.” (P37)</w:t>
      </w:r>
    </w:p>
    <w:p w14:paraId="2FB4F91A" w14:textId="77777777" w:rsidR="004F75EB" w:rsidRDefault="004F75EB" w:rsidP="00374B12">
      <w:pPr>
        <w:pStyle w:val="MDPI22heading2"/>
        <w:sectPr w:rsidR="004F75EB" w:rsidSect="00284BEB">
          <w:headerReference w:type="even" r:id="rId13"/>
          <w:headerReference w:type="default" r:id="rId14"/>
          <w:footerReference w:type="default" r:id="rId15"/>
          <w:headerReference w:type="first" r:id="rId16"/>
          <w:footerReference w:type="first" r:id="rId17"/>
          <w:type w:val="continuous"/>
          <w:pgSz w:w="11906" w:h="16838" w:code="9"/>
          <w:pgMar w:top="1417" w:right="720" w:bottom="1077" w:left="720" w:header="1020" w:footer="340" w:gutter="0"/>
          <w:lnNumType w:countBy="1" w:distance="255" w:restart="continuous"/>
          <w:pgNumType w:start="1"/>
          <w:cols w:space="425"/>
          <w:titlePg/>
          <w:bidi/>
          <w:docGrid w:type="lines" w:linePitch="326"/>
        </w:sectPr>
      </w:pPr>
    </w:p>
    <w:p w14:paraId="79A5E0D0" w14:textId="6DF24658" w:rsidR="004F75EB" w:rsidRDefault="004F75EB" w:rsidP="00050925">
      <w:pPr>
        <w:pStyle w:val="MDPI41tablecaption"/>
        <w:spacing w:before="180" w:after="80"/>
        <w:ind w:left="504"/>
        <w:rPr>
          <w:b/>
          <w:bCs/>
          <w:i/>
          <w:iCs/>
          <w:sz w:val="21"/>
          <w:szCs w:val="21"/>
        </w:rPr>
      </w:pPr>
      <w:r w:rsidRPr="005E69DA">
        <w:rPr>
          <w:b/>
          <w:bCs/>
          <w:sz w:val="21"/>
          <w:szCs w:val="21"/>
        </w:rPr>
        <w:lastRenderedPageBreak/>
        <w:t xml:space="preserve">Table </w:t>
      </w:r>
      <w:r w:rsidRPr="005E69DA">
        <w:rPr>
          <w:b/>
          <w:bCs/>
          <w:sz w:val="21"/>
          <w:szCs w:val="21"/>
        </w:rPr>
        <w:fldChar w:fldCharType="begin"/>
      </w:r>
      <w:r w:rsidRPr="005E69DA">
        <w:rPr>
          <w:b/>
          <w:bCs/>
          <w:sz w:val="21"/>
          <w:szCs w:val="21"/>
        </w:rPr>
        <w:instrText xml:space="preserve"> SEQ Table \* ARABIC </w:instrText>
      </w:r>
      <w:r w:rsidRPr="005E69DA">
        <w:rPr>
          <w:b/>
          <w:bCs/>
          <w:sz w:val="21"/>
          <w:szCs w:val="21"/>
        </w:rPr>
        <w:fldChar w:fldCharType="separate"/>
      </w:r>
      <w:r w:rsidRPr="005E69DA">
        <w:rPr>
          <w:b/>
          <w:bCs/>
          <w:noProof/>
          <w:sz w:val="21"/>
          <w:szCs w:val="21"/>
        </w:rPr>
        <w:t>4</w:t>
      </w:r>
      <w:r w:rsidRPr="005E69DA">
        <w:rPr>
          <w:b/>
          <w:bCs/>
          <w:sz w:val="21"/>
          <w:szCs w:val="21"/>
        </w:rPr>
        <w:fldChar w:fldCharType="end"/>
      </w:r>
      <w:r w:rsidRPr="005E69DA">
        <w:rPr>
          <w:b/>
          <w:bCs/>
          <w:sz w:val="21"/>
          <w:szCs w:val="21"/>
        </w:rPr>
        <w:t xml:space="preserve">: </w:t>
      </w:r>
      <w:r w:rsidRPr="005E69DA">
        <w:rPr>
          <w:b/>
          <w:bCs/>
          <w:i/>
          <w:iCs/>
          <w:sz w:val="21"/>
          <w:szCs w:val="21"/>
        </w:rPr>
        <w:t>Treatment Barriers Spontaneously Identified by BED Experts (</w:t>
      </w:r>
      <w:r w:rsidR="005138F4">
        <w:rPr>
          <w:b/>
          <w:bCs/>
          <w:i/>
          <w:iCs/>
          <w:sz w:val="21"/>
          <w:szCs w:val="21"/>
        </w:rPr>
        <w:t xml:space="preserve">n=9/14, </w:t>
      </w:r>
      <w:r w:rsidRPr="005E69DA">
        <w:rPr>
          <w:b/>
          <w:bCs/>
          <w:i/>
          <w:iCs/>
          <w:sz w:val="21"/>
          <w:szCs w:val="21"/>
        </w:rPr>
        <w:t>64%</w:t>
      </w:r>
      <w:r w:rsidR="009F71B9">
        <w:rPr>
          <w:b/>
          <w:bCs/>
          <w:i/>
          <w:iCs/>
          <w:sz w:val="21"/>
          <w:szCs w:val="21"/>
        </w:rPr>
        <w:t>; adjusted to 100%</w:t>
      </w:r>
      <w:r w:rsidRPr="005E69DA">
        <w:rPr>
          <w:b/>
          <w:bCs/>
          <w:i/>
          <w:iCs/>
          <w:sz w:val="21"/>
          <w:szCs w:val="21"/>
        </w:rPr>
        <w:t>)</w:t>
      </w:r>
      <w:r w:rsidR="005138F4">
        <w:rPr>
          <w:b/>
          <w:bCs/>
          <w:i/>
          <w:iCs/>
          <w:sz w:val="21"/>
          <w:szCs w:val="21"/>
        </w:rPr>
        <w:t xml:space="preserve"> and </w:t>
      </w:r>
      <w:r w:rsidR="009F71B9">
        <w:rPr>
          <w:b/>
          <w:bCs/>
          <w:i/>
          <w:iCs/>
          <w:sz w:val="21"/>
          <w:szCs w:val="21"/>
        </w:rPr>
        <w:t xml:space="preserve">in </w:t>
      </w:r>
      <w:r w:rsidR="005138F4">
        <w:rPr>
          <w:b/>
          <w:bCs/>
          <w:i/>
          <w:iCs/>
          <w:sz w:val="21"/>
          <w:szCs w:val="21"/>
        </w:rPr>
        <w:t>the literature</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1530"/>
        <w:gridCol w:w="4174"/>
      </w:tblGrid>
      <w:tr w:rsidR="004F75EB" w:rsidRPr="00374B12" w14:paraId="54D77CCA" w14:textId="77777777" w:rsidTr="001F45BE">
        <w:trPr>
          <w:tblHeader/>
          <w:jc w:val="center"/>
        </w:trPr>
        <w:tc>
          <w:tcPr>
            <w:tcW w:w="14344" w:type="dxa"/>
            <w:gridSpan w:val="3"/>
            <w:tcBorders>
              <w:top w:val="single" w:sz="4" w:space="0" w:color="auto"/>
              <w:bottom w:val="single" w:sz="4" w:space="0" w:color="auto"/>
            </w:tcBorders>
          </w:tcPr>
          <w:p w14:paraId="5D16F590" w14:textId="3A06C4CF" w:rsidR="004F75EB" w:rsidRPr="00374B12" w:rsidRDefault="004F75EB" w:rsidP="002E3AD1">
            <w:pPr>
              <w:pStyle w:val="MDPI42tablebody"/>
              <w:jc w:val="left"/>
              <w:rPr>
                <w:b/>
                <w:bCs/>
              </w:rPr>
            </w:pPr>
            <w:r w:rsidRPr="00374B12">
              <w:rPr>
                <w:b/>
                <w:bCs/>
              </w:rPr>
              <w:t xml:space="preserve">BED Treatment Access Barrier </w:t>
            </w:r>
            <w:r>
              <w:rPr>
                <w:b/>
                <w:bCs/>
              </w:rPr>
              <w:t xml:space="preserve">Spontaneously Identified by BED Experts  </w:t>
            </w:r>
            <w:r w:rsidR="009F71B9">
              <w:rPr>
                <w:b/>
                <w:bCs/>
              </w:rPr>
              <w:t xml:space="preserve">               </w:t>
            </w:r>
            <w:r>
              <w:rPr>
                <w:b/>
                <w:bCs/>
              </w:rPr>
              <w:t xml:space="preserve"> | </w:t>
            </w:r>
            <w:r w:rsidRPr="00374B12">
              <w:rPr>
                <w:b/>
                <w:bCs/>
              </w:rPr>
              <w:t xml:space="preserve">  Expert Endorsement</w:t>
            </w:r>
            <w:r>
              <w:rPr>
                <w:b/>
                <w:bCs/>
              </w:rPr>
              <w:t xml:space="preserve"> n (n/14</w:t>
            </w:r>
            <w:r w:rsidR="009F71B9">
              <w:rPr>
                <w:b/>
                <w:bCs/>
              </w:rPr>
              <w:t>; n/9</w:t>
            </w:r>
            <w:r>
              <w:rPr>
                <w:b/>
                <w:bCs/>
              </w:rPr>
              <w:t>)</w:t>
            </w:r>
            <w:r w:rsidRPr="00374B12">
              <w:rPr>
                <w:b/>
                <w:bCs/>
              </w:rPr>
              <w:t xml:space="preserve">  </w:t>
            </w:r>
            <w:r>
              <w:rPr>
                <w:b/>
                <w:bCs/>
              </w:rPr>
              <w:t xml:space="preserve">|  </w:t>
            </w:r>
            <w:r w:rsidR="009F71B9">
              <w:rPr>
                <w:b/>
                <w:bCs/>
              </w:rPr>
              <w:t>[Empirical Support]</w:t>
            </w:r>
            <w:r w:rsidR="005138F4">
              <w:rPr>
                <w:b/>
                <w:bCs/>
              </w:rPr>
              <w:t xml:space="preserve"> </w:t>
            </w:r>
          </w:p>
        </w:tc>
      </w:tr>
      <w:tr w:rsidR="005138F4" w:rsidRPr="00151070" w14:paraId="36AA7EEC" w14:textId="77777777" w:rsidTr="00852F4A">
        <w:trPr>
          <w:jc w:val="center"/>
        </w:trPr>
        <w:tc>
          <w:tcPr>
            <w:tcW w:w="14344" w:type="dxa"/>
            <w:gridSpan w:val="3"/>
          </w:tcPr>
          <w:p w14:paraId="0C4B0FD1" w14:textId="450C6F69" w:rsidR="005138F4" w:rsidRPr="00151070" w:rsidRDefault="005138F4" w:rsidP="0034024D">
            <w:pPr>
              <w:pStyle w:val="MDPI42tablebody"/>
              <w:ind w:left="-21" w:right="-245"/>
              <w:jc w:val="left"/>
              <w:rPr>
                <w:b/>
                <w:bCs/>
              </w:rPr>
            </w:pPr>
            <w:r>
              <w:rPr>
                <w:b/>
                <w:bCs/>
              </w:rPr>
              <w:t xml:space="preserve">Theme 1: Treatment Access Barriers Identified by BED Experts (n=9/14, 64%; adjusted to 9/9 endorsing experts, 100%) &amp; in </w:t>
            </w:r>
            <w:r w:rsidR="00807CAB">
              <w:rPr>
                <w:b/>
                <w:bCs/>
              </w:rPr>
              <w:t xml:space="preserve">the </w:t>
            </w:r>
            <w:r>
              <w:rPr>
                <w:b/>
                <w:bCs/>
              </w:rPr>
              <w:t xml:space="preserve">Literature </w:t>
            </w:r>
          </w:p>
        </w:tc>
      </w:tr>
      <w:tr w:rsidR="0034024D" w:rsidRPr="007D2246" w14:paraId="3CA58272" w14:textId="77777777" w:rsidTr="002E3AD1">
        <w:trPr>
          <w:jc w:val="center"/>
        </w:trPr>
        <w:tc>
          <w:tcPr>
            <w:tcW w:w="8640" w:type="dxa"/>
          </w:tcPr>
          <w:p w14:paraId="716ED7E6" w14:textId="22A9B57C" w:rsidR="0034024D" w:rsidRPr="007D2246" w:rsidRDefault="0034024D" w:rsidP="0034024D">
            <w:pPr>
              <w:pStyle w:val="MDPI42tablebody"/>
              <w:numPr>
                <w:ilvl w:val="0"/>
                <w:numId w:val="93"/>
              </w:numPr>
              <w:jc w:val="left"/>
              <w:rPr>
                <w:b/>
                <w:bCs/>
              </w:rPr>
            </w:pPr>
            <w:r w:rsidRPr="007D2246">
              <w:rPr>
                <w:b/>
                <w:bCs/>
              </w:rPr>
              <w:t>Stigmatization</w:t>
            </w:r>
            <w:r w:rsidR="00E8739C">
              <w:rPr>
                <w:b/>
                <w:bCs/>
              </w:rPr>
              <w:t xml:space="preserve"> </w:t>
            </w:r>
            <w:r w:rsidR="00E8739C" w:rsidRPr="00E8739C">
              <w:rPr>
                <w:b/>
                <w:bCs/>
                <w:color w:val="FF0000"/>
              </w:rPr>
              <w:t>(</w:t>
            </w:r>
            <w:r w:rsidR="003472A4">
              <w:rPr>
                <w:b/>
                <w:bCs/>
                <w:color w:val="FF0000"/>
              </w:rPr>
              <w:t>1</w:t>
            </w:r>
            <w:r w:rsidR="00EC43C9">
              <w:rPr>
                <w:b/>
                <w:bCs/>
                <w:color w:val="FF0000"/>
              </w:rPr>
              <w:t>)</w:t>
            </w:r>
          </w:p>
        </w:tc>
        <w:tc>
          <w:tcPr>
            <w:tcW w:w="1530" w:type="dxa"/>
          </w:tcPr>
          <w:p w14:paraId="445D77DC" w14:textId="79B9EECE" w:rsidR="0034024D" w:rsidRPr="00E8739C" w:rsidRDefault="009D0409" w:rsidP="0034024D">
            <w:pPr>
              <w:pStyle w:val="MDPI42tablebody"/>
              <w:rPr>
                <w:b/>
                <w:bCs/>
              </w:rPr>
            </w:pPr>
            <w:r>
              <w:rPr>
                <w:b/>
                <w:bCs/>
              </w:rPr>
              <w:t>9</w:t>
            </w:r>
            <w:r w:rsidR="00E8739C" w:rsidRPr="00E8739C">
              <w:rPr>
                <w:b/>
                <w:bCs/>
              </w:rPr>
              <w:t xml:space="preserve"> (</w:t>
            </w:r>
            <w:r>
              <w:rPr>
                <w:b/>
                <w:bCs/>
              </w:rPr>
              <w:t>64</w:t>
            </w:r>
            <w:r w:rsidR="00E8739C" w:rsidRPr="00E8739C">
              <w:rPr>
                <w:b/>
                <w:bCs/>
              </w:rPr>
              <w:t xml:space="preserve">% / </w:t>
            </w:r>
            <w:r>
              <w:rPr>
                <w:b/>
                <w:bCs/>
              </w:rPr>
              <w:t>100</w:t>
            </w:r>
            <w:r w:rsidR="00E8739C" w:rsidRPr="00E8739C">
              <w:rPr>
                <w:b/>
                <w:bCs/>
              </w:rPr>
              <w:t>%)</w:t>
            </w:r>
          </w:p>
        </w:tc>
        <w:tc>
          <w:tcPr>
            <w:tcW w:w="4174" w:type="dxa"/>
          </w:tcPr>
          <w:p w14:paraId="50CBFC93" w14:textId="7885B1B4" w:rsidR="0034024D" w:rsidRPr="00807CAB" w:rsidRDefault="0034024D" w:rsidP="0034024D">
            <w:pPr>
              <w:pStyle w:val="MDPI42tablebody"/>
              <w:ind w:right="-155"/>
              <w:jc w:val="left"/>
              <w:rPr>
                <w:b/>
                <w:bCs/>
              </w:rPr>
            </w:pPr>
            <w:r w:rsidRPr="001F45BE">
              <w:rPr>
                <w:b/>
                <w:bCs/>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6"/>
                <w:szCs w:val="16"/>
              </w:rPr>
              <w:instrText xml:space="preserve"> ADDIN EN.CITE </w:instrText>
            </w:r>
            <w:r w:rsidR="00CF3DBA">
              <w:rPr>
                <w:b/>
                <w:bCs/>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b/>
                <w:bCs/>
                <w:sz w:val="16"/>
                <w:szCs w:val="16"/>
              </w:rPr>
              <w:instrText xml:space="preserve"> ADDIN EN.CITE.DATA </w:instrText>
            </w:r>
            <w:r w:rsidR="00CF3DBA">
              <w:rPr>
                <w:b/>
                <w:bCs/>
                <w:sz w:val="16"/>
                <w:szCs w:val="16"/>
              </w:rPr>
            </w:r>
            <w:r w:rsidR="00CF3DBA">
              <w:rPr>
                <w:b/>
                <w:bCs/>
                <w:sz w:val="16"/>
                <w:szCs w:val="16"/>
              </w:rPr>
              <w:fldChar w:fldCharType="end"/>
            </w:r>
            <w:r w:rsidR="00CF3DBA">
              <w:rPr>
                <w:b/>
                <w:bCs/>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6"/>
                <w:szCs w:val="16"/>
              </w:rPr>
              <w:instrText xml:space="preserve"> ADDIN EN.CITE.DATA </w:instrText>
            </w:r>
            <w:r w:rsidR="00CF3DBA">
              <w:rPr>
                <w:b/>
                <w:bCs/>
                <w:sz w:val="16"/>
                <w:szCs w:val="16"/>
              </w:rPr>
            </w:r>
            <w:r w:rsidR="00CF3DBA">
              <w:rPr>
                <w:b/>
                <w:bCs/>
                <w:sz w:val="16"/>
                <w:szCs w:val="16"/>
              </w:rPr>
              <w:fldChar w:fldCharType="end"/>
            </w:r>
            <w:r w:rsidRPr="001F45BE">
              <w:rPr>
                <w:b/>
                <w:bCs/>
                <w:sz w:val="16"/>
                <w:szCs w:val="16"/>
              </w:rPr>
            </w:r>
            <w:r w:rsidRPr="001F45BE">
              <w:rPr>
                <w:b/>
                <w:bCs/>
                <w:sz w:val="16"/>
                <w:szCs w:val="16"/>
              </w:rPr>
              <w:fldChar w:fldCharType="separate"/>
            </w:r>
            <w:r w:rsidR="00CF3DBA">
              <w:rPr>
                <w:b/>
                <w:bCs/>
                <w:noProof/>
                <w:sz w:val="16"/>
                <w:szCs w:val="16"/>
              </w:rPr>
              <w:t>[15, 17, 42-58]</w:t>
            </w:r>
            <w:r w:rsidRPr="001F45BE">
              <w:rPr>
                <w:b/>
                <w:bCs/>
                <w:sz w:val="16"/>
                <w:szCs w:val="16"/>
              </w:rPr>
              <w:fldChar w:fldCharType="end"/>
            </w:r>
          </w:p>
        </w:tc>
      </w:tr>
      <w:tr w:rsidR="0034024D" w:rsidRPr="009D0409" w14:paraId="35E6558F" w14:textId="77777777" w:rsidTr="009F71B9">
        <w:trPr>
          <w:jc w:val="center"/>
        </w:trPr>
        <w:tc>
          <w:tcPr>
            <w:tcW w:w="8640" w:type="dxa"/>
          </w:tcPr>
          <w:p w14:paraId="5AA6C4D3" w14:textId="238921EB" w:rsidR="0034024D" w:rsidRPr="009D0409" w:rsidRDefault="0034024D" w:rsidP="0034024D">
            <w:pPr>
              <w:pStyle w:val="MDPI42tablebody"/>
              <w:numPr>
                <w:ilvl w:val="1"/>
                <w:numId w:val="93"/>
              </w:numPr>
              <w:jc w:val="left"/>
              <w:rPr>
                <w:b/>
                <w:bCs/>
              </w:rPr>
            </w:pPr>
            <w:r w:rsidRPr="009D0409">
              <w:rPr>
                <w:b/>
                <w:bCs/>
              </w:rPr>
              <w:t>From Healthcare Providers</w:t>
            </w:r>
          </w:p>
        </w:tc>
        <w:tc>
          <w:tcPr>
            <w:tcW w:w="1530" w:type="dxa"/>
          </w:tcPr>
          <w:p w14:paraId="4AD9B4E2" w14:textId="44903619" w:rsidR="0034024D" w:rsidRPr="009D0409" w:rsidRDefault="00E8739C" w:rsidP="0034024D">
            <w:pPr>
              <w:pStyle w:val="MDPI42tablebody"/>
              <w:rPr>
                <w:b/>
                <w:bCs/>
              </w:rPr>
            </w:pPr>
            <w:r w:rsidRPr="009D0409">
              <w:rPr>
                <w:b/>
                <w:bCs/>
              </w:rPr>
              <w:t>6 (43% / 67%)</w:t>
            </w:r>
          </w:p>
        </w:tc>
        <w:tc>
          <w:tcPr>
            <w:tcW w:w="4174" w:type="dxa"/>
          </w:tcPr>
          <w:p w14:paraId="1CFD20F7" w14:textId="79604C5D" w:rsidR="0034024D" w:rsidRPr="009D0409" w:rsidRDefault="0034024D" w:rsidP="0034024D">
            <w:pPr>
              <w:pStyle w:val="MDPI42tablebody"/>
              <w:ind w:right="-155"/>
              <w:jc w:val="left"/>
              <w:rPr>
                <w:b/>
                <w:bCs/>
              </w:rPr>
            </w:pPr>
            <w:r w:rsidRPr="009D0409">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 </w:instrText>
            </w:r>
            <w:r w:rsidR="00CF3DBA">
              <w:rPr>
                <w:b/>
                <w:b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sidR="00CF3DBA">
              <w:rPr>
                <w:b/>
                <w:bCs/>
                <w:noProof/>
              </w:rPr>
              <w:instrText xml:space="preserve"> ADDIN EN.CITE.DATA </w:instrText>
            </w:r>
            <w:r w:rsidR="00CF3DBA">
              <w:rPr>
                <w:b/>
                <w:bCs/>
                <w:noProof/>
              </w:rPr>
            </w:r>
            <w:r w:rsidR="00CF3DBA">
              <w:rPr>
                <w:b/>
                <w:bCs/>
                <w:noProof/>
              </w:rPr>
              <w:fldChar w:fldCharType="end"/>
            </w:r>
            <w:r w:rsidR="00CF3DBA">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EN.CITE.DATA </w:instrText>
            </w:r>
            <w:r w:rsidR="00CF3DBA">
              <w:rPr>
                <w:b/>
                <w:bCs/>
                <w:noProof/>
              </w:rPr>
            </w:r>
            <w:r w:rsidR="00CF3DBA">
              <w:rPr>
                <w:b/>
                <w:bCs/>
                <w:noProof/>
              </w:rPr>
              <w:fldChar w:fldCharType="end"/>
            </w:r>
            <w:r w:rsidRPr="009D0409">
              <w:rPr>
                <w:b/>
                <w:bCs/>
                <w:noProof/>
              </w:rPr>
            </w:r>
            <w:r w:rsidRPr="009D0409">
              <w:rPr>
                <w:b/>
                <w:bCs/>
                <w:noProof/>
              </w:rPr>
              <w:fldChar w:fldCharType="separate"/>
            </w:r>
            <w:r w:rsidR="00CF3DBA">
              <w:rPr>
                <w:b/>
                <w:bCs/>
                <w:noProof/>
              </w:rPr>
              <w:t>[15, 17-19, 42, 43, 46, 48-51, 55, 59-66]</w:t>
            </w:r>
            <w:r w:rsidRPr="009D0409">
              <w:rPr>
                <w:b/>
                <w:bCs/>
                <w:noProof/>
              </w:rPr>
              <w:fldChar w:fldCharType="end"/>
            </w:r>
          </w:p>
        </w:tc>
      </w:tr>
      <w:tr w:rsidR="0034024D" w:rsidRPr="00374B12" w14:paraId="1C5DF2E8" w14:textId="77777777" w:rsidTr="009F71B9">
        <w:trPr>
          <w:jc w:val="center"/>
        </w:trPr>
        <w:tc>
          <w:tcPr>
            <w:tcW w:w="8640" w:type="dxa"/>
          </w:tcPr>
          <w:p w14:paraId="79460CFC" w14:textId="7DE534B2" w:rsidR="0034024D" w:rsidRPr="00EF3311" w:rsidRDefault="0034024D" w:rsidP="0034024D">
            <w:pPr>
              <w:pStyle w:val="MDPI42tablebody"/>
              <w:numPr>
                <w:ilvl w:val="2"/>
                <w:numId w:val="93"/>
              </w:numPr>
              <w:jc w:val="left"/>
            </w:pPr>
            <w:r>
              <w:t>Resulting in patient healthcare avoidance or nondisclosure</w:t>
            </w:r>
          </w:p>
        </w:tc>
        <w:tc>
          <w:tcPr>
            <w:tcW w:w="1530" w:type="dxa"/>
          </w:tcPr>
          <w:p w14:paraId="0F6D27B2" w14:textId="5F985E64" w:rsidR="0034024D" w:rsidRPr="00807CAB" w:rsidRDefault="00BB261F" w:rsidP="0034024D">
            <w:pPr>
              <w:pStyle w:val="MDPI42tablebody"/>
              <w:rPr>
                <w:i/>
                <w:iCs/>
              </w:rPr>
            </w:pPr>
            <w:r w:rsidRPr="00C70424">
              <w:t>6 (43% / 67%)</w:t>
            </w:r>
          </w:p>
        </w:tc>
        <w:tc>
          <w:tcPr>
            <w:tcW w:w="4174" w:type="dxa"/>
          </w:tcPr>
          <w:p w14:paraId="69988CC9" w14:textId="3500DF79" w:rsidR="0034024D" w:rsidRPr="00807CAB" w:rsidRDefault="0034024D" w:rsidP="0034024D">
            <w:pPr>
              <w:pStyle w:val="MDPI42tablebody"/>
              <w:ind w:right="-155"/>
              <w:jc w:val="left"/>
              <w:rPr>
                <w:i/>
                <w:iCs/>
              </w:rPr>
            </w:pPr>
            <w:r w:rsidRPr="00807CAB">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 46, 48-50, 55, 59-63, 66]</w:t>
            </w:r>
            <w:r w:rsidRPr="00807CAB">
              <w:rPr>
                <w:i/>
                <w:iCs/>
              </w:rPr>
              <w:fldChar w:fldCharType="end"/>
            </w:r>
          </w:p>
        </w:tc>
      </w:tr>
      <w:tr w:rsidR="0034024D" w:rsidRPr="00374B12" w14:paraId="5AE7931C" w14:textId="77777777" w:rsidTr="009F71B9">
        <w:trPr>
          <w:jc w:val="center"/>
        </w:trPr>
        <w:tc>
          <w:tcPr>
            <w:tcW w:w="8640" w:type="dxa"/>
          </w:tcPr>
          <w:p w14:paraId="7397F77C" w14:textId="055982AD" w:rsidR="0034024D" w:rsidRDefault="0034024D" w:rsidP="0034024D">
            <w:pPr>
              <w:pStyle w:val="MDPI42tablebody"/>
              <w:numPr>
                <w:ilvl w:val="2"/>
                <w:numId w:val="93"/>
              </w:numPr>
              <w:jc w:val="left"/>
            </w:pPr>
            <w:r>
              <w:t>Resulting in missed provider detection, screening, discussion, diagnosis</w:t>
            </w:r>
          </w:p>
        </w:tc>
        <w:tc>
          <w:tcPr>
            <w:tcW w:w="1530" w:type="dxa"/>
          </w:tcPr>
          <w:p w14:paraId="27FE4277" w14:textId="5374F692" w:rsidR="0034024D" w:rsidRPr="00807CAB" w:rsidRDefault="0034024D" w:rsidP="0034024D">
            <w:pPr>
              <w:pStyle w:val="MDPI42tablebody"/>
              <w:rPr>
                <w:i/>
                <w:iCs/>
              </w:rPr>
            </w:pPr>
            <w:r w:rsidRPr="00807CAB">
              <w:rPr>
                <w:i/>
                <w:iCs/>
              </w:rPr>
              <w:t>5 (36% / 55%)</w:t>
            </w:r>
          </w:p>
        </w:tc>
        <w:tc>
          <w:tcPr>
            <w:tcW w:w="4174" w:type="dxa"/>
          </w:tcPr>
          <w:p w14:paraId="604890CB" w14:textId="09C093E7" w:rsidR="0034024D" w:rsidRPr="00807CAB" w:rsidRDefault="0034024D" w:rsidP="0034024D">
            <w:pPr>
              <w:pStyle w:val="MDPI42tablebody"/>
              <w:ind w:right="-155"/>
              <w:jc w:val="left"/>
              <w:rPr>
                <w:i/>
                <w:iCs/>
              </w:rPr>
            </w:pPr>
            <w:r w:rsidRPr="00807CAB">
              <w:rPr>
                <w:i/>
                <w:i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i/>
                <w:iCs/>
                <w:noProof/>
              </w:rPr>
              <w:instrText xml:space="preserve"> ADDIN EN.CITE </w:instrText>
            </w:r>
            <w:r w:rsidR="00CF3DBA">
              <w:rPr>
                <w:i/>
                <w:i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sidR="00CF3DBA">
              <w:rPr>
                <w:i/>
                <w:iCs/>
                <w:noProof/>
              </w:rPr>
              <w:instrText xml:space="preserve"> ADDIN EN.CITE.DATA </w:instrText>
            </w:r>
            <w:r w:rsidR="00CF3DBA">
              <w:rPr>
                <w:i/>
                <w:iCs/>
                <w:noProof/>
              </w:rPr>
            </w:r>
            <w:r w:rsidR="00CF3DBA">
              <w:rPr>
                <w:i/>
                <w:iCs/>
                <w:noProof/>
              </w:rPr>
              <w:fldChar w:fldCharType="end"/>
            </w:r>
            <w:r w:rsidR="00CF3DBA">
              <w:rPr>
                <w:i/>
                <w:i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i/>
                <w:iCs/>
                <w:noProof/>
              </w:rPr>
              <w:instrText xml:space="preserve"> ADDIN EN.CITE.DATA </w:instrText>
            </w:r>
            <w:r w:rsidR="00CF3DBA">
              <w:rPr>
                <w:i/>
                <w:iCs/>
                <w:noProof/>
              </w:rPr>
            </w:r>
            <w:r w:rsidR="00CF3DBA">
              <w:rPr>
                <w:i/>
                <w:iCs/>
                <w:noProof/>
              </w:rPr>
              <w:fldChar w:fldCharType="end"/>
            </w:r>
            <w:r w:rsidRPr="00807CAB">
              <w:rPr>
                <w:i/>
                <w:iCs/>
                <w:noProof/>
              </w:rPr>
            </w:r>
            <w:r w:rsidRPr="00807CAB">
              <w:rPr>
                <w:i/>
                <w:iCs/>
                <w:noProof/>
              </w:rPr>
              <w:fldChar w:fldCharType="separate"/>
            </w:r>
            <w:r w:rsidR="00CF3DBA">
              <w:rPr>
                <w:i/>
                <w:iCs/>
                <w:noProof/>
              </w:rPr>
              <w:t>[15, 17-19, 42, 43, 46, 48-51, 55, 59-66]</w:t>
            </w:r>
            <w:r w:rsidRPr="00807CAB">
              <w:rPr>
                <w:i/>
                <w:iCs/>
                <w:noProof/>
              </w:rPr>
              <w:fldChar w:fldCharType="end"/>
            </w:r>
          </w:p>
        </w:tc>
      </w:tr>
      <w:tr w:rsidR="0034024D" w:rsidRPr="00374B12" w14:paraId="4AA6DDFC" w14:textId="77777777" w:rsidTr="002E3AD1">
        <w:trPr>
          <w:jc w:val="center"/>
        </w:trPr>
        <w:tc>
          <w:tcPr>
            <w:tcW w:w="8640" w:type="dxa"/>
          </w:tcPr>
          <w:p w14:paraId="2FC33232" w14:textId="45E3F9C6" w:rsidR="0034024D" w:rsidRDefault="0034024D" w:rsidP="0034024D">
            <w:pPr>
              <w:pStyle w:val="MDPI42tablebody"/>
              <w:numPr>
                <w:ilvl w:val="2"/>
                <w:numId w:val="93"/>
              </w:numPr>
              <w:jc w:val="left"/>
            </w:pPr>
            <w:r>
              <w:t xml:space="preserve">Including </w:t>
            </w:r>
            <w:r w:rsidRPr="00137E83">
              <w:t xml:space="preserve">stigma </w:t>
            </w:r>
            <w:r>
              <w:t>about body weight/shape/size</w:t>
            </w:r>
          </w:p>
        </w:tc>
        <w:tc>
          <w:tcPr>
            <w:tcW w:w="1530" w:type="dxa"/>
          </w:tcPr>
          <w:p w14:paraId="6E69671A" w14:textId="3DEEFFF9" w:rsidR="0034024D" w:rsidRPr="00807CAB" w:rsidRDefault="00E8739C" w:rsidP="0034024D">
            <w:pPr>
              <w:pStyle w:val="MDPI42tablebody"/>
              <w:rPr>
                <w:i/>
                <w:iCs/>
              </w:rPr>
            </w:pPr>
            <w:r w:rsidRPr="00C70424">
              <w:t>6 (43% / 67%)</w:t>
            </w:r>
          </w:p>
        </w:tc>
        <w:tc>
          <w:tcPr>
            <w:tcW w:w="4174" w:type="dxa"/>
          </w:tcPr>
          <w:p w14:paraId="5CA54076" w14:textId="49A1A679" w:rsidR="0034024D" w:rsidRPr="00807CAB" w:rsidRDefault="0034024D" w:rsidP="0034024D">
            <w:pPr>
              <w:pStyle w:val="MDPI42tablebody"/>
              <w:ind w:right="-155"/>
              <w:jc w:val="left"/>
              <w:rPr>
                <w:i/>
                <w:iCs/>
                <w:noProof/>
              </w:rPr>
            </w:pPr>
            <w:r w:rsidRPr="00807CAB">
              <w:rPr>
                <w:i/>
                <w:i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Pr>
                <w:i/>
                <w:iCs/>
              </w:rPr>
              <w:instrText xml:space="preserve"> ADDIN EN.CITE </w:instrText>
            </w:r>
            <w:r w:rsidR="00CF3DBA">
              <w:rPr>
                <w:i/>
                <w:iCs/>
              </w:rPr>
              <w:fldChar w:fldCharType="begin">
                <w:fldData xml:space="preserve">PEVuZE5vdGU+PENpdGU+PEF1dGhvcj5OZXlsYW5kPC9BdXRob3I+PFllYXI+MjAxOTwvWWVhcj48
UmVjTnVtPjgzMjM8L1JlY051bT48RGlzcGxheVRleHQ+WzQzLTQ1LCA0OC01MywgNTUsIDU3LCA1
OCwgNjctNzNdPC9EaXNwbGF5VGV4dD48cmVjb3JkPjxyZWMtbnVtYmVyPjgzMjM8L3JlYy1udW1i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cz48aXNibj4wMDA1LTc5Njc8L2lzYm4+PHVybHM+PC91cmxzPjwvcmVjb3JkPjwvQ2l0ZT48Q2l0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[43-45, 48-53, 55, 57, 58, 67-73]</w:t>
            </w:r>
            <w:r w:rsidRPr="00807CAB">
              <w:rPr>
                <w:i/>
                <w:iCs/>
              </w:rPr>
              <w:fldChar w:fldCharType="end"/>
            </w:r>
          </w:p>
        </w:tc>
      </w:tr>
      <w:tr w:rsidR="0034024D" w:rsidRPr="00374B12" w14:paraId="061D4141" w14:textId="77777777" w:rsidTr="009F71B9">
        <w:trPr>
          <w:jc w:val="center"/>
        </w:trPr>
        <w:tc>
          <w:tcPr>
            <w:tcW w:w="8640" w:type="dxa"/>
          </w:tcPr>
          <w:p w14:paraId="5CBD9528" w14:textId="2FCED2C3" w:rsidR="0034024D" w:rsidRDefault="0034024D" w:rsidP="0034024D">
            <w:pPr>
              <w:pStyle w:val="MDPI42tablebody"/>
              <w:numPr>
                <w:ilvl w:val="2"/>
                <w:numId w:val="93"/>
              </w:numPr>
              <w:jc w:val="left"/>
            </w:pPr>
            <w:r>
              <w:t xml:space="preserve">Including </w:t>
            </w:r>
            <w:r w:rsidRPr="00137E83">
              <w:t xml:space="preserve">stigma </w:t>
            </w:r>
            <w:r>
              <w:t>about having an eating disorder/BED</w:t>
            </w:r>
          </w:p>
        </w:tc>
        <w:tc>
          <w:tcPr>
            <w:tcW w:w="1530" w:type="dxa"/>
          </w:tcPr>
          <w:p w14:paraId="7010031C" w14:textId="0F31F2A4" w:rsidR="0034024D" w:rsidRPr="00807CAB" w:rsidRDefault="0034024D" w:rsidP="0034024D">
            <w:pPr>
              <w:pStyle w:val="MDPI42tablebody"/>
              <w:rPr>
                <w:i/>
                <w:iCs/>
              </w:rPr>
            </w:pPr>
            <w:r w:rsidRPr="00807CAB">
              <w:rPr>
                <w:i/>
                <w:iCs/>
              </w:rPr>
              <w:t>5 (36% / 55%)</w:t>
            </w:r>
          </w:p>
        </w:tc>
        <w:tc>
          <w:tcPr>
            <w:tcW w:w="4174" w:type="dxa"/>
          </w:tcPr>
          <w:p w14:paraId="3154325F" w14:textId="35A37977" w:rsidR="0034024D" w:rsidRPr="00807CAB" w:rsidRDefault="0034024D" w:rsidP="0034024D">
            <w:pPr>
              <w:pStyle w:val="MDPI42tablebody"/>
              <w:ind w:right="-155"/>
              <w:jc w:val="left"/>
              <w:rPr>
                <w:i/>
                <w:iCs/>
                <w:noProof/>
              </w:rPr>
            </w:pPr>
            <w:r w:rsidRPr="00807CAB">
              <w:rPr>
                <w:i/>
                <w:i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Pr>
                <w:i/>
                <w:iCs/>
              </w:rPr>
              <w:instrText xml:space="preserve"> ADDIN EN.CITE </w:instrText>
            </w:r>
            <w:r w:rsidR="00CF3DBA">
              <w:rPr>
                <w:i/>
                <w:iCs/>
              </w:rPr>
              <w:fldChar w:fldCharType="begin">
                <w:fldData xml:space="preserve">PEVuZE5vdGU+PENpdGU+PEF1dGhvcj5OZXlsYW5kPC9BdXRob3I+PFllYXI+MjAxOTwvWWVhcj48
UmVjTnVtPjgzMjM8L1JlY051bT48RGlzcGxheVRleHQ+WzQzLTQ1LCA0OC01MywgNTUsIDU3LCA1
OCwgNjctNzNdPC9EaXNwbGF5VGV4dD48cmVjb3JkPjxyZWMtbnVtYmVyPjgzMjM8L3JlYy1udW1i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cz48aXNibj4wMDA1LTc5Njc8L2lzYm4+PHVybHM+PC91cmxzPjwvcmVjb3JkPjwvQ2l0ZT48Q2l0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[43-45, 48-53, 55, 57, 58, 67-73]</w:t>
            </w:r>
            <w:r w:rsidRPr="00807CAB">
              <w:rPr>
                <w:i/>
                <w:iCs/>
              </w:rPr>
              <w:fldChar w:fldCharType="end"/>
            </w:r>
          </w:p>
        </w:tc>
      </w:tr>
      <w:tr w:rsidR="00BB261F" w:rsidRPr="00374B12" w14:paraId="7553CAF6" w14:textId="77777777" w:rsidTr="002E3AD1">
        <w:trPr>
          <w:jc w:val="center"/>
        </w:trPr>
        <w:tc>
          <w:tcPr>
            <w:tcW w:w="8640" w:type="dxa"/>
          </w:tcPr>
          <w:p w14:paraId="1F3C9BF9" w14:textId="5A3DBDA5" w:rsidR="00BB261F" w:rsidRDefault="00BB261F" w:rsidP="00BB261F">
            <w:pPr>
              <w:pStyle w:val="MDPI42tablebody"/>
              <w:numPr>
                <w:ilvl w:val="2"/>
                <w:numId w:val="93"/>
              </w:numPr>
              <w:jc w:val="left"/>
            </w:pPr>
            <w:r>
              <w:t xml:space="preserve">May prompt </w:t>
            </w:r>
            <w:r w:rsidRPr="001229FC">
              <w:t>physical vs</w:t>
            </w:r>
            <w:r>
              <w:t>.</w:t>
            </w:r>
            <w:r w:rsidRPr="001229FC">
              <w:t xml:space="preserve"> psycho</w:t>
            </w:r>
            <w:r>
              <w:t>p</w:t>
            </w:r>
            <w:r w:rsidRPr="001229FC">
              <w:t>atholog</w:t>
            </w:r>
            <w:r>
              <w:t xml:space="preserve">ical BED </w:t>
            </w:r>
            <w:r w:rsidR="00050925">
              <w:t>symptom</w:t>
            </w:r>
            <w:r>
              <w:t xml:space="preserve"> attendance </w:t>
            </w:r>
            <w:r>
              <w:rPr>
                <w:b/>
                <w:bCs/>
                <w:color w:val="FF0000"/>
              </w:rPr>
              <w:t>(</w:t>
            </w:r>
            <w:r w:rsidR="003472A4">
              <w:rPr>
                <w:b/>
                <w:bCs/>
                <w:color w:val="FF0000"/>
              </w:rPr>
              <w:t>2</w:t>
            </w:r>
            <w:r>
              <w:rPr>
                <w:b/>
                <w:bCs/>
                <w:color w:val="FF0000"/>
              </w:rPr>
              <w:t>)</w:t>
            </w:r>
          </w:p>
        </w:tc>
        <w:tc>
          <w:tcPr>
            <w:tcW w:w="1530" w:type="dxa"/>
          </w:tcPr>
          <w:p w14:paraId="733858D9" w14:textId="1B2551F5" w:rsidR="00BB261F" w:rsidRPr="00807CAB" w:rsidRDefault="00BB261F" w:rsidP="00BB261F">
            <w:pPr>
              <w:pStyle w:val="MDPI42tablebody"/>
              <w:rPr>
                <w:i/>
                <w:iCs/>
              </w:rPr>
            </w:pPr>
            <w:r w:rsidRPr="00807CAB">
              <w:rPr>
                <w:i/>
                <w:iCs/>
              </w:rPr>
              <w:t>3 (21% / 33%)</w:t>
            </w:r>
          </w:p>
        </w:tc>
        <w:tc>
          <w:tcPr>
            <w:tcW w:w="4174" w:type="dxa"/>
          </w:tcPr>
          <w:p w14:paraId="53B58247" w14:textId="23AD7752" w:rsidR="00BB261F" w:rsidRPr="00807CAB" w:rsidRDefault="00BB261F" w:rsidP="00BB261F">
            <w:pPr>
              <w:pStyle w:val="MDPI42tablebody"/>
              <w:ind w:right="-155"/>
              <w:jc w:val="left"/>
              <w:rPr>
                <w:i/>
                <w:iCs/>
              </w:rPr>
            </w:pPr>
            <w:r w:rsidRPr="00807CAB">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 </w:instrText>
            </w:r>
            <w:r w:rsidR="00CF3DBA">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EN.CITE.DATA </w:instrText>
            </w:r>
            <w:r w:rsidR="00CF3DBA">
              <w:rPr>
                <w:i/>
                <w:iCs/>
                <w:noProof/>
              </w:rPr>
            </w:r>
            <w:r w:rsidR="00CF3DBA">
              <w:rPr>
                <w:i/>
                <w:iCs/>
                <w:noProof/>
              </w:rPr>
              <w:fldChar w:fldCharType="end"/>
            </w:r>
            <w:r w:rsidRPr="00807CAB">
              <w:rPr>
                <w:i/>
                <w:iCs/>
                <w:noProof/>
              </w:rPr>
            </w:r>
            <w:r w:rsidRPr="00807CAB">
              <w:rPr>
                <w:i/>
                <w:iCs/>
                <w:noProof/>
              </w:rPr>
              <w:fldChar w:fldCharType="separate"/>
            </w:r>
            <w:r w:rsidR="00CF3DBA">
              <w:rPr>
                <w:i/>
                <w:iCs/>
                <w:noProof/>
              </w:rPr>
              <w:t>[15-19, 42, 43, 46, 50, 51, 55, 59, 62-65]</w:t>
            </w:r>
            <w:r w:rsidRPr="00807CAB">
              <w:rPr>
                <w:i/>
                <w:iCs/>
                <w:noProof/>
              </w:rPr>
              <w:fldChar w:fldCharType="end"/>
            </w:r>
          </w:p>
        </w:tc>
      </w:tr>
      <w:tr w:rsidR="00BB261F" w:rsidRPr="009D0409" w14:paraId="653CCEA7" w14:textId="77777777" w:rsidTr="002E3AD1">
        <w:trPr>
          <w:jc w:val="center"/>
        </w:trPr>
        <w:tc>
          <w:tcPr>
            <w:tcW w:w="8640" w:type="dxa"/>
          </w:tcPr>
          <w:p w14:paraId="5467DCDD" w14:textId="510EFB39" w:rsidR="00BB261F" w:rsidRPr="009D0409" w:rsidRDefault="00BB261F" w:rsidP="00BB261F">
            <w:pPr>
              <w:pStyle w:val="MDPI42tablebody"/>
              <w:numPr>
                <w:ilvl w:val="1"/>
                <w:numId w:val="93"/>
              </w:numPr>
              <w:jc w:val="left"/>
              <w:rPr>
                <w:b/>
                <w:bCs/>
              </w:rPr>
            </w:pPr>
            <w:r w:rsidRPr="009D0409">
              <w:rPr>
                <w:b/>
                <w:bCs/>
              </w:rPr>
              <w:t>Self-Stigmatization</w:t>
            </w:r>
          </w:p>
        </w:tc>
        <w:tc>
          <w:tcPr>
            <w:tcW w:w="1530" w:type="dxa"/>
          </w:tcPr>
          <w:p w14:paraId="2F90E3AD" w14:textId="4C440629" w:rsidR="00BB261F" w:rsidRPr="009D0409" w:rsidRDefault="00BB261F" w:rsidP="00BB261F">
            <w:pPr>
              <w:pStyle w:val="MDPI42tablebody"/>
              <w:rPr>
                <w:b/>
                <w:bCs/>
              </w:rPr>
            </w:pPr>
            <w:r w:rsidRPr="009D0409">
              <w:rPr>
                <w:b/>
                <w:bCs/>
              </w:rPr>
              <w:t>5 (36% / 55%)</w:t>
            </w:r>
          </w:p>
        </w:tc>
        <w:tc>
          <w:tcPr>
            <w:tcW w:w="4174" w:type="dxa"/>
          </w:tcPr>
          <w:p w14:paraId="647B3212" w14:textId="4F61FE22" w:rsidR="00BB261F" w:rsidRPr="009D0409" w:rsidRDefault="00BB261F" w:rsidP="00BB261F">
            <w:pPr>
              <w:pStyle w:val="MDPI42tablebody"/>
              <w:ind w:right="-155"/>
              <w:jc w:val="left"/>
              <w:rPr>
                <w:b/>
                <w:bCs/>
                <w:sz w:val="16"/>
                <w:szCs w:val="16"/>
              </w:rPr>
            </w:pPr>
            <w:r w:rsidRPr="009D0409">
              <w:rPr>
                <w:b/>
                <w:bCs/>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6"/>
                <w:szCs w:val="16"/>
              </w:rPr>
              <w:instrText xml:space="preserve"> ADDIN EN.CITE </w:instrText>
            </w:r>
            <w:r w:rsidR="00CF3DBA">
              <w:rPr>
                <w:b/>
                <w:bCs/>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b/>
                <w:bCs/>
                <w:sz w:val="16"/>
                <w:szCs w:val="16"/>
              </w:rPr>
              <w:instrText xml:space="preserve"> ADDIN EN.CITE.DATA </w:instrText>
            </w:r>
            <w:r w:rsidR="00CF3DBA">
              <w:rPr>
                <w:b/>
                <w:bCs/>
                <w:sz w:val="16"/>
                <w:szCs w:val="16"/>
              </w:rPr>
            </w:r>
            <w:r w:rsidR="00CF3DBA">
              <w:rPr>
                <w:b/>
                <w:bCs/>
                <w:sz w:val="16"/>
                <w:szCs w:val="16"/>
              </w:rPr>
              <w:fldChar w:fldCharType="end"/>
            </w:r>
            <w:r w:rsidR="00CF3DBA">
              <w:rPr>
                <w:b/>
                <w:bCs/>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6"/>
                <w:szCs w:val="16"/>
              </w:rPr>
              <w:instrText xml:space="preserve"> ADDIN EN.CITE.DATA </w:instrText>
            </w:r>
            <w:r w:rsidR="00CF3DBA">
              <w:rPr>
                <w:b/>
                <w:bCs/>
                <w:sz w:val="16"/>
                <w:szCs w:val="16"/>
              </w:rPr>
            </w:r>
            <w:r w:rsidR="00CF3DBA">
              <w:rPr>
                <w:b/>
                <w:bCs/>
                <w:sz w:val="16"/>
                <w:szCs w:val="16"/>
              </w:rPr>
              <w:fldChar w:fldCharType="end"/>
            </w:r>
            <w:r w:rsidRPr="009D0409">
              <w:rPr>
                <w:b/>
                <w:bCs/>
                <w:sz w:val="16"/>
                <w:szCs w:val="16"/>
              </w:rPr>
            </w:r>
            <w:r w:rsidRPr="009D0409">
              <w:rPr>
                <w:b/>
                <w:bCs/>
                <w:sz w:val="16"/>
                <w:szCs w:val="16"/>
              </w:rPr>
              <w:fldChar w:fldCharType="separate"/>
            </w:r>
            <w:r w:rsidR="00CF3DBA">
              <w:rPr>
                <w:b/>
                <w:bCs/>
                <w:noProof/>
                <w:sz w:val="16"/>
                <w:szCs w:val="16"/>
              </w:rPr>
              <w:t>[15, 17, 42-58]</w:t>
            </w:r>
            <w:r w:rsidRPr="009D0409">
              <w:rPr>
                <w:b/>
                <w:bCs/>
                <w:sz w:val="16"/>
                <w:szCs w:val="16"/>
              </w:rPr>
              <w:fldChar w:fldCharType="end"/>
            </w:r>
          </w:p>
        </w:tc>
      </w:tr>
      <w:tr w:rsidR="00BB261F" w:rsidRPr="0034024D" w14:paraId="3C00E0D6" w14:textId="77777777" w:rsidTr="002E3AD1">
        <w:trPr>
          <w:jc w:val="center"/>
        </w:trPr>
        <w:tc>
          <w:tcPr>
            <w:tcW w:w="8640" w:type="dxa"/>
          </w:tcPr>
          <w:p w14:paraId="749FA34D" w14:textId="2B1C01E6" w:rsidR="00BB261F" w:rsidRPr="0034024D" w:rsidRDefault="00BB261F" w:rsidP="00BB261F">
            <w:pPr>
              <w:pStyle w:val="MDPI42tablebody"/>
              <w:numPr>
                <w:ilvl w:val="0"/>
                <w:numId w:val="150"/>
              </w:numPr>
              <w:jc w:val="left"/>
            </w:pPr>
            <w:r w:rsidRPr="0034024D">
              <w:t>About body weight/shape/size</w:t>
            </w:r>
          </w:p>
        </w:tc>
        <w:tc>
          <w:tcPr>
            <w:tcW w:w="1530" w:type="dxa"/>
          </w:tcPr>
          <w:p w14:paraId="2B48A813" w14:textId="6660D89F" w:rsidR="00BB261F" w:rsidRPr="00BB261F" w:rsidRDefault="00BB261F" w:rsidP="00BB261F">
            <w:pPr>
              <w:pStyle w:val="MDPI42tablebody"/>
            </w:pPr>
            <w:r w:rsidRPr="00BB261F">
              <w:t>5 (36% / 55%)</w:t>
            </w:r>
          </w:p>
        </w:tc>
        <w:tc>
          <w:tcPr>
            <w:tcW w:w="4174" w:type="dxa"/>
          </w:tcPr>
          <w:p w14:paraId="1D64B859" w14:textId="7CD72138" w:rsidR="00BB261F" w:rsidRPr="0034024D" w:rsidRDefault="00BB261F" w:rsidP="00BB261F">
            <w:pPr>
              <w:pStyle w:val="MDPI42tablebody"/>
              <w:ind w:right="-155"/>
              <w:jc w:val="left"/>
              <w:rPr>
                <w:sz w:val="16"/>
                <w:szCs w:val="16"/>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34024D" w14:paraId="7DD1B736" w14:textId="77777777" w:rsidTr="002E3AD1">
        <w:trPr>
          <w:jc w:val="center"/>
        </w:trPr>
        <w:tc>
          <w:tcPr>
            <w:tcW w:w="8640" w:type="dxa"/>
          </w:tcPr>
          <w:p w14:paraId="62B9A8FF" w14:textId="77777777" w:rsidR="00BB261F" w:rsidRPr="0034024D" w:rsidRDefault="00BB261F" w:rsidP="00BB261F">
            <w:pPr>
              <w:pStyle w:val="MDPI42tablebody"/>
              <w:numPr>
                <w:ilvl w:val="0"/>
                <w:numId w:val="151"/>
              </w:numPr>
              <w:jc w:val="left"/>
            </w:pPr>
            <w:r w:rsidRPr="0034024D">
              <w:t>About having an eating disorder/BED</w:t>
            </w:r>
          </w:p>
        </w:tc>
        <w:tc>
          <w:tcPr>
            <w:tcW w:w="1530" w:type="dxa"/>
          </w:tcPr>
          <w:p w14:paraId="079521B2" w14:textId="774F40F2" w:rsidR="00BB261F" w:rsidRPr="00BB261F" w:rsidRDefault="00BB261F" w:rsidP="00BB261F">
            <w:pPr>
              <w:pStyle w:val="MDPI42tablebody"/>
            </w:pPr>
            <w:r w:rsidRPr="00BB261F">
              <w:t>5 (36% / 55%)</w:t>
            </w:r>
          </w:p>
        </w:tc>
        <w:tc>
          <w:tcPr>
            <w:tcW w:w="4174" w:type="dxa"/>
          </w:tcPr>
          <w:p w14:paraId="7F3A6215" w14:textId="09CEE21B" w:rsidR="00BB261F" w:rsidRPr="0034024D" w:rsidRDefault="00BB261F" w:rsidP="00BB261F">
            <w:pPr>
              <w:pStyle w:val="MDPI42tablebody"/>
              <w:ind w:right="-155"/>
              <w:jc w:val="left"/>
              <w:rPr>
                <w:sz w:val="16"/>
                <w:szCs w:val="16"/>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34024D" w14:paraId="49378130" w14:textId="77777777" w:rsidTr="002E3AD1">
        <w:trPr>
          <w:jc w:val="center"/>
        </w:trPr>
        <w:tc>
          <w:tcPr>
            <w:tcW w:w="8640" w:type="dxa"/>
          </w:tcPr>
          <w:p w14:paraId="37A671BB" w14:textId="1026A48D" w:rsidR="00BB261F" w:rsidRPr="0034024D" w:rsidRDefault="00BB261F" w:rsidP="00BB261F">
            <w:pPr>
              <w:pStyle w:val="MDPI42tablebody"/>
              <w:numPr>
                <w:ilvl w:val="0"/>
                <w:numId w:val="151"/>
              </w:numPr>
              <w:jc w:val="left"/>
            </w:pPr>
            <w:r w:rsidRPr="0034024D">
              <w:t>About having any mental health or medical diagnosis</w:t>
            </w:r>
          </w:p>
        </w:tc>
        <w:tc>
          <w:tcPr>
            <w:tcW w:w="1530" w:type="dxa"/>
          </w:tcPr>
          <w:p w14:paraId="0765E067" w14:textId="1569A948" w:rsidR="00BB261F" w:rsidRPr="0034024D" w:rsidRDefault="00050925" w:rsidP="00BB261F">
            <w:pPr>
              <w:pStyle w:val="MDPI42tablebody"/>
            </w:pPr>
            <w:r w:rsidRPr="00BB261F">
              <w:t>5 (36% / 55%)</w:t>
            </w:r>
          </w:p>
        </w:tc>
        <w:tc>
          <w:tcPr>
            <w:tcW w:w="4174" w:type="dxa"/>
          </w:tcPr>
          <w:p w14:paraId="6A5E92ED" w14:textId="6D3F71D2" w:rsidR="00BB261F" w:rsidRPr="0034024D" w:rsidRDefault="00BB261F" w:rsidP="00BB261F">
            <w:pPr>
              <w:pStyle w:val="MDPI42tablebody"/>
              <w:ind w:right="-155"/>
              <w:jc w:val="left"/>
              <w:rPr>
                <w:sz w:val="16"/>
                <w:szCs w:val="16"/>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374B12" w14:paraId="6122FCBA" w14:textId="77777777" w:rsidTr="002E3AD1">
        <w:trPr>
          <w:jc w:val="center"/>
        </w:trPr>
        <w:tc>
          <w:tcPr>
            <w:tcW w:w="8640" w:type="dxa"/>
          </w:tcPr>
          <w:p w14:paraId="7163E846" w14:textId="5DBD6C57" w:rsidR="00BB261F" w:rsidRDefault="00BB261F" w:rsidP="00BB261F">
            <w:pPr>
              <w:pStyle w:val="MDPI42tablebody"/>
              <w:numPr>
                <w:ilvl w:val="0"/>
                <w:numId w:val="151"/>
              </w:numPr>
              <w:jc w:val="left"/>
            </w:pPr>
            <w:r>
              <w:t>Associated with Denial</w:t>
            </w:r>
          </w:p>
        </w:tc>
        <w:tc>
          <w:tcPr>
            <w:tcW w:w="1530" w:type="dxa"/>
          </w:tcPr>
          <w:p w14:paraId="20D2BD78" w14:textId="77777777" w:rsidR="00BB261F" w:rsidRPr="00807CAB" w:rsidRDefault="00BB261F" w:rsidP="00BB261F">
            <w:pPr>
              <w:pStyle w:val="MDPI42tablebody"/>
              <w:rPr>
                <w:i/>
                <w:iCs/>
              </w:rPr>
            </w:pPr>
            <w:r w:rsidRPr="00807CAB">
              <w:rPr>
                <w:i/>
                <w:iCs/>
              </w:rPr>
              <w:t>3 (21% / 33%)</w:t>
            </w:r>
          </w:p>
        </w:tc>
        <w:tc>
          <w:tcPr>
            <w:tcW w:w="4174" w:type="dxa"/>
          </w:tcPr>
          <w:p w14:paraId="4FBB57C5" w14:textId="2CEF8E67" w:rsidR="00BB261F" w:rsidRPr="00807CAB" w:rsidRDefault="00BB261F" w:rsidP="00BB261F">
            <w:pPr>
              <w:pStyle w:val="MDPI42tablebody"/>
              <w:ind w:right="-155"/>
              <w:jc w:val="left"/>
              <w:rPr>
                <w:i/>
                <w:iCs/>
              </w:rPr>
            </w:pPr>
            <w:r w:rsidRPr="00807CAB">
              <w:rPr>
                <w:i/>
                <w:iCs/>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42-45]</w:t>
            </w:r>
            <w:r w:rsidRPr="00807CAB">
              <w:rPr>
                <w:i/>
                <w:iCs/>
              </w:rPr>
              <w:fldChar w:fldCharType="end"/>
            </w:r>
          </w:p>
        </w:tc>
      </w:tr>
      <w:tr w:rsidR="00BB261F" w:rsidRPr="00374B12" w14:paraId="21B9D3A4" w14:textId="77777777" w:rsidTr="002E3AD1">
        <w:trPr>
          <w:jc w:val="center"/>
        </w:trPr>
        <w:tc>
          <w:tcPr>
            <w:tcW w:w="8640" w:type="dxa"/>
          </w:tcPr>
          <w:p w14:paraId="59B44162" w14:textId="0923E6F4" w:rsidR="00BB261F" w:rsidRDefault="00BB261F" w:rsidP="00BB261F">
            <w:pPr>
              <w:pStyle w:val="MDPI42tablebody"/>
              <w:numPr>
                <w:ilvl w:val="0"/>
                <w:numId w:val="151"/>
              </w:numPr>
              <w:jc w:val="left"/>
            </w:pPr>
            <w:r>
              <w:t>Associated with Shame</w:t>
            </w:r>
          </w:p>
        </w:tc>
        <w:tc>
          <w:tcPr>
            <w:tcW w:w="1530" w:type="dxa"/>
          </w:tcPr>
          <w:p w14:paraId="733D4130" w14:textId="77777777" w:rsidR="00BB261F" w:rsidRPr="00807CAB" w:rsidRDefault="00BB261F" w:rsidP="00BB261F">
            <w:pPr>
              <w:pStyle w:val="MDPI42tablebody"/>
              <w:rPr>
                <w:i/>
                <w:iCs/>
              </w:rPr>
            </w:pPr>
            <w:r w:rsidRPr="00807CAB">
              <w:rPr>
                <w:i/>
                <w:iCs/>
              </w:rPr>
              <w:t>3 (21% / 33%)</w:t>
            </w:r>
          </w:p>
        </w:tc>
        <w:tc>
          <w:tcPr>
            <w:tcW w:w="4174" w:type="dxa"/>
          </w:tcPr>
          <w:p w14:paraId="0FFAC08E" w14:textId="6B438D7B" w:rsidR="00BB261F" w:rsidRPr="00807CAB" w:rsidRDefault="00BB261F" w:rsidP="00BB261F">
            <w:pPr>
              <w:pStyle w:val="MDPI42tablebody"/>
              <w:ind w:right="-155"/>
              <w:jc w:val="left"/>
              <w:rPr>
                <w:i/>
                <w:iCs/>
              </w:rPr>
            </w:pPr>
            <w:r w:rsidRPr="00807CAB">
              <w:rPr>
                <w:i/>
                <w:iCs/>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 43, 45-54]</w:t>
            </w:r>
            <w:r w:rsidRPr="00807CAB">
              <w:rPr>
                <w:i/>
                <w:iCs/>
              </w:rPr>
              <w:fldChar w:fldCharType="end"/>
            </w:r>
          </w:p>
        </w:tc>
      </w:tr>
      <w:tr w:rsidR="00BB261F" w:rsidRPr="00374B12" w14:paraId="2B139F47" w14:textId="77777777" w:rsidTr="002E3AD1">
        <w:trPr>
          <w:jc w:val="center"/>
        </w:trPr>
        <w:tc>
          <w:tcPr>
            <w:tcW w:w="8640" w:type="dxa"/>
          </w:tcPr>
          <w:p w14:paraId="0B565132" w14:textId="09108D47" w:rsidR="00BB261F" w:rsidRDefault="00BB261F" w:rsidP="00BB261F">
            <w:pPr>
              <w:pStyle w:val="MDPI42tablebody"/>
              <w:numPr>
                <w:ilvl w:val="0"/>
                <w:numId w:val="151"/>
              </w:numPr>
              <w:jc w:val="left"/>
            </w:pPr>
            <w:r>
              <w:t>Associated with healthcare avoidance and under-reporting BED</w:t>
            </w:r>
          </w:p>
        </w:tc>
        <w:tc>
          <w:tcPr>
            <w:tcW w:w="1530" w:type="dxa"/>
          </w:tcPr>
          <w:p w14:paraId="0975B4D2" w14:textId="77777777" w:rsidR="00BB261F" w:rsidRPr="00807CAB" w:rsidRDefault="00BB261F" w:rsidP="00BB261F">
            <w:pPr>
              <w:pStyle w:val="MDPI42tablebody"/>
              <w:rPr>
                <w:i/>
                <w:iCs/>
              </w:rPr>
            </w:pPr>
            <w:r w:rsidRPr="00807CAB">
              <w:rPr>
                <w:i/>
                <w:iCs/>
              </w:rPr>
              <w:t>3 (21% / 33%)</w:t>
            </w:r>
          </w:p>
        </w:tc>
        <w:tc>
          <w:tcPr>
            <w:tcW w:w="4174" w:type="dxa"/>
          </w:tcPr>
          <w:p w14:paraId="03A6A4F9" w14:textId="5EFAFFBE" w:rsidR="00BB261F" w:rsidRPr="0034024D" w:rsidRDefault="00BB261F" w:rsidP="00BB261F">
            <w:pPr>
              <w:pStyle w:val="MDPI42tablebody"/>
              <w:ind w:right="-155"/>
              <w:jc w:val="left"/>
              <w:rPr>
                <w:i/>
                <w:iCs/>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9D0409" w14:paraId="68FE412D" w14:textId="77777777" w:rsidTr="002E3AD1">
        <w:trPr>
          <w:jc w:val="center"/>
        </w:trPr>
        <w:tc>
          <w:tcPr>
            <w:tcW w:w="8640" w:type="dxa"/>
          </w:tcPr>
          <w:p w14:paraId="44080600" w14:textId="7DCDD484" w:rsidR="00BB261F" w:rsidRPr="009D0409" w:rsidRDefault="00BB261F" w:rsidP="00BB261F">
            <w:pPr>
              <w:pStyle w:val="MDPI42tablebody"/>
              <w:numPr>
                <w:ilvl w:val="0"/>
                <w:numId w:val="151"/>
              </w:numPr>
              <w:jc w:val="left"/>
            </w:pPr>
            <w:r w:rsidRPr="009D0409">
              <w:t xml:space="preserve">May prompt physical vs. psychopathological BED symptom attendance </w:t>
            </w:r>
            <w:r w:rsidRPr="009D0409">
              <w:rPr>
                <w:color w:val="FF0000"/>
              </w:rPr>
              <w:t>(</w:t>
            </w:r>
            <w:r w:rsidR="003472A4">
              <w:rPr>
                <w:color w:val="FF0000"/>
              </w:rPr>
              <w:t>2</w:t>
            </w:r>
            <w:r w:rsidRPr="009D0409">
              <w:rPr>
                <w:color w:val="FF0000"/>
              </w:rPr>
              <w:t>)</w:t>
            </w:r>
          </w:p>
        </w:tc>
        <w:tc>
          <w:tcPr>
            <w:tcW w:w="1530" w:type="dxa"/>
          </w:tcPr>
          <w:p w14:paraId="02DAFBDB" w14:textId="77777777" w:rsidR="00BB261F" w:rsidRPr="009D0409" w:rsidRDefault="00BB261F" w:rsidP="002E3AD1">
            <w:pPr>
              <w:pStyle w:val="MDPI42tablebody"/>
            </w:pPr>
            <w:r w:rsidRPr="009D0409">
              <w:t>3 (21% / 33%)</w:t>
            </w:r>
          </w:p>
        </w:tc>
        <w:tc>
          <w:tcPr>
            <w:tcW w:w="4174" w:type="dxa"/>
          </w:tcPr>
          <w:p w14:paraId="25FCA979" w14:textId="044C4F86" w:rsidR="00BB261F" w:rsidRPr="009D0409" w:rsidRDefault="00BB261F" w:rsidP="002E3AD1">
            <w:pPr>
              <w:pStyle w:val="MDPI42tablebody"/>
              <w:ind w:right="-155"/>
              <w:jc w:val="left"/>
            </w:pPr>
            <w:r w:rsidRPr="009D0409">
              <w:rPr>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noProof/>
              </w:rPr>
              <w:instrText xml:space="preserve"> ADDIN EN.CITE </w:instrText>
            </w:r>
            <w:r w:rsidR="00CF3DBA">
              <w:rPr>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noProof/>
              </w:rPr>
              <w:instrText xml:space="preserve"> ADDIN EN.CITE.DATA </w:instrText>
            </w:r>
            <w:r w:rsidR="00CF3DBA">
              <w:rPr>
                <w:noProof/>
              </w:rPr>
            </w:r>
            <w:r w:rsidR="00CF3DBA">
              <w:rPr>
                <w:noProof/>
              </w:rPr>
              <w:fldChar w:fldCharType="end"/>
            </w:r>
            <w:r w:rsidRPr="009D0409">
              <w:rPr>
                <w:noProof/>
              </w:rPr>
            </w:r>
            <w:r w:rsidRPr="009D0409">
              <w:rPr>
                <w:noProof/>
              </w:rPr>
              <w:fldChar w:fldCharType="separate"/>
            </w:r>
            <w:r w:rsidR="00CF3DBA">
              <w:rPr>
                <w:noProof/>
              </w:rPr>
              <w:t>[15-19, 42, 43, 46, 50, 51, 55, 59, 62-65]</w:t>
            </w:r>
            <w:r w:rsidRPr="009D0409">
              <w:rPr>
                <w:noProof/>
              </w:rPr>
              <w:fldChar w:fldCharType="end"/>
            </w:r>
          </w:p>
        </w:tc>
      </w:tr>
      <w:tr w:rsidR="00BB261F" w:rsidRPr="009D0409" w14:paraId="00008A71" w14:textId="77777777" w:rsidTr="002E3AD1">
        <w:trPr>
          <w:jc w:val="center"/>
        </w:trPr>
        <w:tc>
          <w:tcPr>
            <w:tcW w:w="8640" w:type="dxa"/>
          </w:tcPr>
          <w:p w14:paraId="03F5000C" w14:textId="25B422B2" w:rsidR="00BB261F" w:rsidRPr="009D0409" w:rsidRDefault="00BB261F" w:rsidP="00BB261F">
            <w:pPr>
              <w:pStyle w:val="MDPI42tablebody"/>
              <w:numPr>
                <w:ilvl w:val="1"/>
                <w:numId w:val="93"/>
              </w:numPr>
              <w:jc w:val="left"/>
              <w:rPr>
                <w:b/>
                <w:bCs/>
              </w:rPr>
            </w:pPr>
            <w:r w:rsidRPr="009D0409">
              <w:rPr>
                <w:b/>
                <w:bCs/>
              </w:rPr>
              <w:t>Systemic/Sociocultural Stigmatization</w:t>
            </w:r>
          </w:p>
        </w:tc>
        <w:tc>
          <w:tcPr>
            <w:tcW w:w="1530" w:type="dxa"/>
          </w:tcPr>
          <w:p w14:paraId="690F8D2C" w14:textId="7064198E" w:rsidR="00BB261F" w:rsidRPr="009D0409" w:rsidRDefault="00BB261F" w:rsidP="00BB261F">
            <w:pPr>
              <w:pStyle w:val="MDPI42tablebody"/>
              <w:rPr>
                <w:b/>
                <w:bCs/>
              </w:rPr>
            </w:pPr>
            <w:r w:rsidRPr="009D0409">
              <w:rPr>
                <w:b/>
                <w:bCs/>
              </w:rPr>
              <w:t>8 (57% / 89%)</w:t>
            </w:r>
          </w:p>
        </w:tc>
        <w:tc>
          <w:tcPr>
            <w:tcW w:w="4174" w:type="dxa"/>
          </w:tcPr>
          <w:p w14:paraId="14A7AF66" w14:textId="00C54497" w:rsidR="00BB261F" w:rsidRPr="009D0409" w:rsidRDefault="00BB261F" w:rsidP="00BB261F">
            <w:pPr>
              <w:pStyle w:val="MDPI42tablebody"/>
              <w:ind w:right="-155"/>
              <w:jc w:val="left"/>
              <w:rPr>
                <w:b/>
                <w:bCs/>
                <w:sz w:val="16"/>
                <w:szCs w:val="16"/>
              </w:rPr>
            </w:pPr>
            <w:r w:rsidRPr="009D0409">
              <w:rPr>
                <w:b/>
                <w:bCs/>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6"/>
                <w:szCs w:val="16"/>
              </w:rPr>
              <w:instrText xml:space="preserve"> ADDIN EN.CITE </w:instrText>
            </w:r>
            <w:r w:rsidR="00CF3DBA">
              <w:rPr>
                <w:b/>
                <w:bCs/>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b/>
                <w:bCs/>
                <w:sz w:val="16"/>
                <w:szCs w:val="16"/>
              </w:rPr>
              <w:instrText xml:space="preserve"> ADDIN EN.CITE.DATA </w:instrText>
            </w:r>
            <w:r w:rsidR="00CF3DBA">
              <w:rPr>
                <w:b/>
                <w:bCs/>
                <w:sz w:val="16"/>
                <w:szCs w:val="16"/>
              </w:rPr>
            </w:r>
            <w:r w:rsidR="00CF3DBA">
              <w:rPr>
                <w:b/>
                <w:bCs/>
                <w:sz w:val="16"/>
                <w:szCs w:val="16"/>
              </w:rPr>
              <w:fldChar w:fldCharType="end"/>
            </w:r>
            <w:r w:rsidR="00CF3DBA">
              <w:rPr>
                <w:b/>
                <w:bCs/>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6"/>
                <w:szCs w:val="16"/>
              </w:rPr>
              <w:instrText xml:space="preserve"> ADDIN EN.CITE.DATA </w:instrText>
            </w:r>
            <w:r w:rsidR="00CF3DBA">
              <w:rPr>
                <w:b/>
                <w:bCs/>
                <w:sz w:val="16"/>
                <w:szCs w:val="16"/>
              </w:rPr>
            </w:r>
            <w:r w:rsidR="00CF3DBA">
              <w:rPr>
                <w:b/>
                <w:bCs/>
                <w:sz w:val="16"/>
                <w:szCs w:val="16"/>
              </w:rPr>
              <w:fldChar w:fldCharType="end"/>
            </w:r>
            <w:r w:rsidRPr="009D0409">
              <w:rPr>
                <w:b/>
                <w:bCs/>
                <w:sz w:val="16"/>
                <w:szCs w:val="16"/>
              </w:rPr>
            </w:r>
            <w:r w:rsidRPr="009D0409">
              <w:rPr>
                <w:b/>
                <w:bCs/>
                <w:sz w:val="16"/>
                <w:szCs w:val="16"/>
              </w:rPr>
              <w:fldChar w:fldCharType="separate"/>
            </w:r>
            <w:r w:rsidR="00CF3DBA">
              <w:rPr>
                <w:b/>
                <w:bCs/>
                <w:noProof/>
                <w:sz w:val="16"/>
                <w:szCs w:val="16"/>
              </w:rPr>
              <w:t>[15, 17, 42-58]</w:t>
            </w:r>
            <w:r w:rsidRPr="009D0409">
              <w:rPr>
                <w:b/>
                <w:bCs/>
                <w:sz w:val="16"/>
                <w:szCs w:val="16"/>
              </w:rPr>
              <w:fldChar w:fldCharType="end"/>
            </w:r>
          </w:p>
        </w:tc>
      </w:tr>
      <w:tr w:rsidR="00BB261F" w:rsidRPr="0034024D" w14:paraId="0EE0E7D8" w14:textId="77777777" w:rsidTr="002E3AD1">
        <w:trPr>
          <w:jc w:val="center"/>
        </w:trPr>
        <w:tc>
          <w:tcPr>
            <w:tcW w:w="8640" w:type="dxa"/>
          </w:tcPr>
          <w:p w14:paraId="2FCBAEE0" w14:textId="77777777" w:rsidR="00BB261F" w:rsidRPr="0034024D" w:rsidRDefault="00BB261F" w:rsidP="00BB261F">
            <w:pPr>
              <w:pStyle w:val="MDPI42tablebody"/>
              <w:numPr>
                <w:ilvl w:val="0"/>
                <w:numId w:val="150"/>
              </w:numPr>
              <w:jc w:val="left"/>
            </w:pPr>
            <w:r w:rsidRPr="0034024D">
              <w:t>About body weight/shape/size</w:t>
            </w:r>
          </w:p>
        </w:tc>
        <w:tc>
          <w:tcPr>
            <w:tcW w:w="1530" w:type="dxa"/>
          </w:tcPr>
          <w:p w14:paraId="34008618" w14:textId="57B45475" w:rsidR="00BB261F" w:rsidRPr="00BB261F" w:rsidRDefault="00BB261F" w:rsidP="00BB261F">
            <w:pPr>
              <w:pStyle w:val="MDPI42tablebody"/>
            </w:pPr>
            <w:r w:rsidRPr="00BB261F">
              <w:t>8 (57% / 89%)</w:t>
            </w:r>
          </w:p>
        </w:tc>
        <w:tc>
          <w:tcPr>
            <w:tcW w:w="4174" w:type="dxa"/>
          </w:tcPr>
          <w:p w14:paraId="13250942" w14:textId="77874C35" w:rsidR="00BB261F" w:rsidRPr="0034024D" w:rsidRDefault="00BB261F" w:rsidP="00BB261F">
            <w:pPr>
              <w:pStyle w:val="MDPI42tablebody"/>
              <w:ind w:right="-155"/>
              <w:jc w:val="left"/>
              <w:rPr>
                <w:sz w:val="16"/>
                <w:szCs w:val="16"/>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34024D" w14:paraId="569AD57D" w14:textId="77777777" w:rsidTr="002E3AD1">
        <w:trPr>
          <w:jc w:val="center"/>
        </w:trPr>
        <w:tc>
          <w:tcPr>
            <w:tcW w:w="8640" w:type="dxa"/>
          </w:tcPr>
          <w:p w14:paraId="652B0C27" w14:textId="77777777" w:rsidR="00BB261F" w:rsidRPr="0034024D" w:rsidRDefault="00BB261F" w:rsidP="00BB261F">
            <w:pPr>
              <w:pStyle w:val="MDPI42tablebody"/>
              <w:numPr>
                <w:ilvl w:val="0"/>
                <w:numId w:val="151"/>
              </w:numPr>
              <w:jc w:val="left"/>
            </w:pPr>
            <w:r w:rsidRPr="0034024D">
              <w:t>About having an eating disorder/BED</w:t>
            </w:r>
          </w:p>
        </w:tc>
        <w:tc>
          <w:tcPr>
            <w:tcW w:w="1530" w:type="dxa"/>
          </w:tcPr>
          <w:p w14:paraId="3F7E2755" w14:textId="2A4D05EC" w:rsidR="00BB261F" w:rsidRPr="0034024D" w:rsidRDefault="00BB261F" w:rsidP="00BB261F">
            <w:pPr>
              <w:pStyle w:val="MDPI42tablebody"/>
            </w:pPr>
            <w:r w:rsidRPr="00BB261F">
              <w:t>8 (57% / 89%)</w:t>
            </w:r>
          </w:p>
        </w:tc>
        <w:tc>
          <w:tcPr>
            <w:tcW w:w="4174" w:type="dxa"/>
          </w:tcPr>
          <w:p w14:paraId="65B7C8AF" w14:textId="499399CF" w:rsidR="00BB261F" w:rsidRPr="0034024D" w:rsidRDefault="00BB261F" w:rsidP="00BB261F">
            <w:pPr>
              <w:pStyle w:val="MDPI42tablebody"/>
              <w:ind w:right="-155"/>
              <w:jc w:val="left"/>
              <w:rPr>
                <w:sz w:val="16"/>
                <w:szCs w:val="16"/>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34024D" w14:paraId="2AF3BAA6" w14:textId="77777777" w:rsidTr="002E3AD1">
        <w:trPr>
          <w:jc w:val="center"/>
        </w:trPr>
        <w:tc>
          <w:tcPr>
            <w:tcW w:w="8640" w:type="dxa"/>
          </w:tcPr>
          <w:p w14:paraId="0CFCF62D" w14:textId="77777777" w:rsidR="00BB261F" w:rsidRPr="0034024D" w:rsidRDefault="00BB261F" w:rsidP="00BB261F">
            <w:pPr>
              <w:pStyle w:val="MDPI42tablebody"/>
              <w:numPr>
                <w:ilvl w:val="0"/>
                <w:numId w:val="151"/>
              </w:numPr>
              <w:jc w:val="left"/>
            </w:pPr>
            <w:r w:rsidRPr="0034024D">
              <w:t>About having any mental health or medical diagnosis</w:t>
            </w:r>
          </w:p>
        </w:tc>
        <w:tc>
          <w:tcPr>
            <w:tcW w:w="1530" w:type="dxa"/>
          </w:tcPr>
          <w:p w14:paraId="5F7CE70D" w14:textId="5B76BE75" w:rsidR="00BB261F" w:rsidRPr="0034024D" w:rsidRDefault="00050925" w:rsidP="00BB261F">
            <w:pPr>
              <w:pStyle w:val="MDPI42tablebody"/>
            </w:pPr>
            <w:r w:rsidRPr="00BB261F">
              <w:t>5 (36% / 55%)</w:t>
            </w:r>
          </w:p>
        </w:tc>
        <w:tc>
          <w:tcPr>
            <w:tcW w:w="4174" w:type="dxa"/>
          </w:tcPr>
          <w:p w14:paraId="55B8BB3B" w14:textId="549A7978" w:rsidR="00BB261F" w:rsidRPr="0034024D" w:rsidRDefault="00BB261F" w:rsidP="00BB261F">
            <w:pPr>
              <w:pStyle w:val="MDPI42tablebody"/>
              <w:ind w:right="-155"/>
              <w:jc w:val="left"/>
              <w:rPr>
                <w:sz w:val="16"/>
                <w:szCs w:val="16"/>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BB261F" w:rsidRPr="00374B12" w14:paraId="0F9E73BC" w14:textId="77777777" w:rsidTr="002E3AD1">
        <w:trPr>
          <w:jc w:val="center"/>
        </w:trPr>
        <w:tc>
          <w:tcPr>
            <w:tcW w:w="8640" w:type="dxa"/>
          </w:tcPr>
          <w:p w14:paraId="634C4194" w14:textId="77777777" w:rsidR="00BB261F" w:rsidRDefault="00BB261F" w:rsidP="00BB261F">
            <w:pPr>
              <w:pStyle w:val="MDPI42tablebody"/>
              <w:numPr>
                <w:ilvl w:val="0"/>
                <w:numId w:val="151"/>
              </w:numPr>
              <w:jc w:val="left"/>
            </w:pPr>
            <w:r>
              <w:t>Associated with Denial</w:t>
            </w:r>
          </w:p>
        </w:tc>
        <w:tc>
          <w:tcPr>
            <w:tcW w:w="1530" w:type="dxa"/>
          </w:tcPr>
          <w:p w14:paraId="7F7CAB58" w14:textId="77777777" w:rsidR="00BB261F" w:rsidRPr="00807CAB" w:rsidRDefault="00BB261F" w:rsidP="00BB261F">
            <w:pPr>
              <w:pStyle w:val="MDPI42tablebody"/>
              <w:rPr>
                <w:i/>
                <w:iCs/>
              </w:rPr>
            </w:pPr>
            <w:r w:rsidRPr="00807CAB">
              <w:rPr>
                <w:i/>
                <w:iCs/>
              </w:rPr>
              <w:t>3 (21% / 33%)</w:t>
            </w:r>
          </w:p>
        </w:tc>
        <w:tc>
          <w:tcPr>
            <w:tcW w:w="4174" w:type="dxa"/>
          </w:tcPr>
          <w:p w14:paraId="6CC65457" w14:textId="5299B061" w:rsidR="00BB261F" w:rsidRPr="00807CAB" w:rsidRDefault="00BB261F" w:rsidP="00BB261F">
            <w:pPr>
              <w:pStyle w:val="MDPI42tablebody"/>
              <w:ind w:right="-155"/>
              <w:jc w:val="left"/>
              <w:rPr>
                <w:i/>
                <w:iCs/>
              </w:rPr>
            </w:pPr>
            <w:r w:rsidRPr="00807CAB">
              <w:rPr>
                <w:i/>
                <w:iCs/>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42-45]</w:t>
            </w:r>
            <w:r w:rsidRPr="00807CAB">
              <w:rPr>
                <w:i/>
                <w:iCs/>
              </w:rPr>
              <w:fldChar w:fldCharType="end"/>
            </w:r>
          </w:p>
        </w:tc>
      </w:tr>
      <w:tr w:rsidR="00BB261F" w:rsidRPr="00374B12" w14:paraId="35DBE97D" w14:textId="77777777" w:rsidTr="002E3AD1">
        <w:trPr>
          <w:jc w:val="center"/>
        </w:trPr>
        <w:tc>
          <w:tcPr>
            <w:tcW w:w="8640" w:type="dxa"/>
          </w:tcPr>
          <w:p w14:paraId="4CCABCF3" w14:textId="77777777" w:rsidR="00BB261F" w:rsidRDefault="00BB261F" w:rsidP="00BB261F">
            <w:pPr>
              <w:pStyle w:val="MDPI42tablebody"/>
              <w:numPr>
                <w:ilvl w:val="0"/>
                <w:numId w:val="151"/>
              </w:numPr>
              <w:jc w:val="left"/>
            </w:pPr>
            <w:r>
              <w:t>Associated with Shame</w:t>
            </w:r>
          </w:p>
        </w:tc>
        <w:tc>
          <w:tcPr>
            <w:tcW w:w="1530" w:type="dxa"/>
          </w:tcPr>
          <w:p w14:paraId="18BFA553" w14:textId="77777777" w:rsidR="00BB261F" w:rsidRPr="00807CAB" w:rsidRDefault="00BB261F" w:rsidP="00BB261F">
            <w:pPr>
              <w:pStyle w:val="MDPI42tablebody"/>
              <w:rPr>
                <w:i/>
                <w:iCs/>
              </w:rPr>
            </w:pPr>
            <w:r w:rsidRPr="00807CAB">
              <w:rPr>
                <w:i/>
                <w:iCs/>
              </w:rPr>
              <w:t>3 (21% / 33%)</w:t>
            </w:r>
          </w:p>
        </w:tc>
        <w:tc>
          <w:tcPr>
            <w:tcW w:w="4174" w:type="dxa"/>
          </w:tcPr>
          <w:p w14:paraId="0B361BF9" w14:textId="4A8628B9" w:rsidR="00BB261F" w:rsidRPr="00807CAB" w:rsidRDefault="00BB261F" w:rsidP="00BB261F">
            <w:pPr>
              <w:pStyle w:val="MDPI42tablebody"/>
              <w:ind w:right="-155"/>
              <w:jc w:val="left"/>
              <w:rPr>
                <w:i/>
                <w:iCs/>
              </w:rPr>
            </w:pPr>
            <w:r w:rsidRPr="00807CAB">
              <w:rPr>
                <w:i/>
                <w:iCs/>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 43, 45-54]</w:t>
            </w:r>
            <w:r w:rsidRPr="00807CAB">
              <w:rPr>
                <w:i/>
                <w:iCs/>
              </w:rPr>
              <w:fldChar w:fldCharType="end"/>
            </w:r>
          </w:p>
        </w:tc>
      </w:tr>
      <w:tr w:rsidR="00BB261F" w:rsidRPr="00374B12" w14:paraId="1326E6E4" w14:textId="77777777" w:rsidTr="002E3AD1">
        <w:trPr>
          <w:jc w:val="center"/>
        </w:trPr>
        <w:tc>
          <w:tcPr>
            <w:tcW w:w="8640" w:type="dxa"/>
          </w:tcPr>
          <w:p w14:paraId="50992591" w14:textId="77777777" w:rsidR="00BB261F" w:rsidRDefault="00BB261F" w:rsidP="00BB261F">
            <w:pPr>
              <w:pStyle w:val="MDPI42tablebody"/>
              <w:numPr>
                <w:ilvl w:val="0"/>
                <w:numId w:val="151"/>
              </w:numPr>
              <w:jc w:val="left"/>
            </w:pPr>
            <w:r>
              <w:t>Associated with healthcare avoidance and under-reporting BED</w:t>
            </w:r>
          </w:p>
        </w:tc>
        <w:tc>
          <w:tcPr>
            <w:tcW w:w="1530" w:type="dxa"/>
          </w:tcPr>
          <w:p w14:paraId="1E431E9E" w14:textId="77777777" w:rsidR="00BB261F" w:rsidRPr="00807CAB" w:rsidRDefault="00BB261F" w:rsidP="00BB261F">
            <w:pPr>
              <w:pStyle w:val="MDPI42tablebody"/>
              <w:rPr>
                <w:i/>
                <w:iCs/>
              </w:rPr>
            </w:pPr>
            <w:r w:rsidRPr="00807CAB">
              <w:rPr>
                <w:i/>
                <w:iCs/>
              </w:rPr>
              <w:t>3 (21% / 33%)</w:t>
            </w:r>
          </w:p>
        </w:tc>
        <w:tc>
          <w:tcPr>
            <w:tcW w:w="4174" w:type="dxa"/>
          </w:tcPr>
          <w:p w14:paraId="0FFA5F4E" w14:textId="588A815A" w:rsidR="00BB261F" w:rsidRPr="0034024D" w:rsidRDefault="00BB261F" w:rsidP="00BB261F">
            <w:pPr>
              <w:pStyle w:val="MDPI42tablebody"/>
              <w:ind w:right="-155"/>
              <w:jc w:val="left"/>
              <w:rPr>
                <w:i/>
                <w:iCs/>
              </w:rPr>
            </w:pPr>
            <w:r w:rsidRPr="0034024D">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 </w:instrText>
            </w:r>
            <w:r w:rsidR="00CF3DBA">
              <w:rPr>
                <w:sz w:val="16"/>
                <w:szCs w:val="16"/>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sz w:val="16"/>
                <w:szCs w:val="16"/>
              </w:rPr>
              <w:instrText xml:space="preserve"> ADDIN EN.CITE.DATA </w:instrText>
            </w:r>
            <w:r w:rsidR="00CF3DBA">
              <w:rPr>
                <w:sz w:val="16"/>
                <w:szCs w:val="16"/>
              </w:rPr>
            </w:r>
            <w:r w:rsidR="00CF3DBA">
              <w:rPr>
                <w:sz w:val="16"/>
                <w:szCs w:val="16"/>
              </w:rPr>
              <w:fldChar w:fldCharType="end"/>
            </w:r>
            <w:r w:rsidR="00CF3DBA">
              <w:rPr>
                <w:sz w:val="16"/>
                <w:szCs w:val="16"/>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sz w:val="16"/>
                <w:szCs w:val="16"/>
              </w:rPr>
              <w:instrText xml:space="preserve"> ADDIN EN.CITE.DATA </w:instrText>
            </w:r>
            <w:r w:rsidR="00CF3DBA">
              <w:rPr>
                <w:sz w:val="16"/>
                <w:szCs w:val="16"/>
              </w:rPr>
            </w:r>
            <w:r w:rsidR="00CF3DBA">
              <w:rPr>
                <w:sz w:val="16"/>
                <w:szCs w:val="16"/>
              </w:rPr>
              <w:fldChar w:fldCharType="end"/>
            </w:r>
            <w:r w:rsidRPr="0034024D">
              <w:rPr>
                <w:sz w:val="16"/>
                <w:szCs w:val="16"/>
              </w:rPr>
            </w:r>
            <w:r w:rsidRPr="0034024D">
              <w:rPr>
                <w:sz w:val="16"/>
                <w:szCs w:val="16"/>
              </w:rPr>
              <w:fldChar w:fldCharType="separate"/>
            </w:r>
            <w:r w:rsidR="00CF3DBA">
              <w:rPr>
                <w:noProof/>
                <w:sz w:val="16"/>
                <w:szCs w:val="16"/>
              </w:rPr>
              <w:t>[15, 17, 42-58]</w:t>
            </w:r>
            <w:r w:rsidRPr="0034024D">
              <w:rPr>
                <w:sz w:val="16"/>
                <w:szCs w:val="16"/>
              </w:rPr>
              <w:fldChar w:fldCharType="end"/>
            </w:r>
          </w:p>
        </w:tc>
      </w:tr>
      <w:tr w:rsidR="00050925" w:rsidRPr="00374B12" w14:paraId="71241E70" w14:textId="77777777" w:rsidTr="002E3AD1">
        <w:trPr>
          <w:jc w:val="center"/>
        </w:trPr>
        <w:tc>
          <w:tcPr>
            <w:tcW w:w="8640" w:type="dxa"/>
          </w:tcPr>
          <w:p w14:paraId="01600B02" w14:textId="295A5C7C" w:rsidR="00050925" w:rsidRDefault="00050925" w:rsidP="00050925">
            <w:pPr>
              <w:pStyle w:val="MDPI42tablebody"/>
              <w:numPr>
                <w:ilvl w:val="0"/>
                <w:numId w:val="151"/>
              </w:numPr>
              <w:jc w:val="left"/>
            </w:pPr>
            <w:r>
              <w:t>Involves s</w:t>
            </w:r>
            <w:r w:rsidRPr="00050925">
              <w:t xml:space="preserve">ociocultural prioritization of physical appearance </w:t>
            </w:r>
            <w:r>
              <w:t>vs</w:t>
            </w:r>
            <w:r w:rsidRPr="00050925">
              <w:t xml:space="preserve"> mental </w:t>
            </w:r>
            <w:r w:rsidR="009D0409">
              <w:t>wellness</w:t>
            </w:r>
          </w:p>
        </w:tc>
        <w:tc>
          <w:tcPr>
            <w:tcW w:w="1530" w:type="dxa"/>
          </w:tcPr>
          <w:p w14:paraId="5C930F76" w14:textId="77777777" w:rsidR="00050925" w:rsidRPr="00807CAB" w:rsidRDefault="00050925" w:rsidP="002E3AD1">
            <w:pPr>
              <w:pStyle w:val="MDPI42tablebody"/>
              <w:rPr>
                <w:i/>
                <w:iCs/>
              </w:rPr>
            </w:pPr>
            <w:r w:rsidRPr="00807CAB">
              <w:rPr>
                <w:i/>
                <w:iCs/>
              </w:rPr>
              <w:t>3 (21% / 33%)</w:t>
            </w:r>
          </w:p>
        </w:tc>
        <w:tc>
          <w:tcPr>
            <w:tcW w:w="4174" w:type="dxa"/>
          </w:tcPr>
          <w:p w14:paraId="10C50381" w14:textId="504F762A" w:rsidR="00050925" w:rsidRPr="00807CAB" w:rsidRDefault="00050925" w:rsidP="002E3AD1">
            <w:pPr>
              <w:pStyle w:val="MDPI42tablebody"/>
              <w:ind w:right="-155"/>
              <w:jc w:val="left"/>
              <w:rPr>
                <w:i/>
                <w:iCs/>
              </w:rPr>
            </w:pPr>
            <w:r w:rsidRPr="00807CAB">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 </w:instrText>
            </w:r>
            <w:r w:rsidR="00CF3DBA">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EN.CITE.DATA </w:instrText>
            </w:r>
            <w:r w:rsidR="00CF3DBA">
              <w:rPr>
                <w:i/>
                <w:iCs/>
                <w:noProof/>
              </w:rPr>
            </w:r>
            <w:r w:rsidR="00CF3DBA">
              <w:rPr>
                <w:i/>
                <w:iCs/>
                <w:noProof/>
              </w:rPr>
              <w:fldChar w:fldCharType="end"/>
            </w:r>
            <w:r w:rsidRPr="00807CAB">
              <w:rPr>
                <w:i/>
                <w:iCs/>
                <w:noProof/>
              </w:rPr>
            </w:r>
            <w:r w:rsidRPr="00807CAB">
              <w:rPr>
                <w:i/>
                <w:iCs/>
                <w:noProof/>
              </w:rPr>
              <w:fldChar w:fldCharType="separate"/>
            </w:r>
            <w:r w:rsidR="00CF3DBA">
              <w:rPr>
                <w:i/>
                <w:iCs/>
                <w:noProof/>
              </w:rPr>
              <w:t>[15-19, 42, 43, 46, 50, 51, 55, 59, 62-65]</w:t>
            </w:r>
            <w:r w:rsidRPr="00807CAB">
              <w:rPr>
                <w:i/>
                <w:iCs/>
                <w:noProof/>
              </w:rPr>
              <w:fldChar w:fldCharType="end"/>
            </w:r>
          </w:p>
        </w:tc>
      </w:tr>
      <w:tr w:rsidR="00050925" w:rsidRPr="00374B12" w14:paraId="1C645129" w14:textId="77777777" w:rsidTr="002E3AD1">
        <w:trPr>
          <w:jc w:val="center"/>
        </w:trPr>
        <w:tc>
          <w:tcPr>
            <w:tcW w:w="8640" w:type="dxa"/>
          </w:tcPr>
          <w:p w14:paraId="63F4EDC0" w14:textId="38D40E6C" w:rsidR="00050925" w:rsidRDefault="00050925" w:rsidP="00050925">
            <w:pPr>
              <w:pStyle w:val="MDPI42tablebody"/>
              <w:numPr>
                <w:ilvl w:val="0"/>
                <w:numId w:val="151"/>
              </w:numPr>
              <w:jc w:val="left"/>
            </w:pPr>
            <w:r>
              <w:t xml:space="preserve">May prompt </w:t>
            </w:r>
            <w:r w:rsidRPr="001229FC">
              <w:t xml:space="preserve">physical </w:t>
            </w:r>
            <w:r>
              <w:t xml:space="preserve">vs. </w:t>
            </w:r>
            <w:r w:rsidRPr="001229FC">
              <w:t>psycho</w:t>
            </w:r>
            <w:r>
              <w:t>p</w:t>
            </w:r>
            <w:r w:rsidRPr="001229FC">
              <w:t>atholog</w:t>
            </w:r>
            <w:r>
              <w:t xml:space="preserve">ical BED symptom attendance </w:t>
            </w:r>
            <w:r>
              <w:rPr>
                <w:b/>
                <w:bCs/>
                <w:color w:val="FF0000"/>
              </w:rPr>
              <w:t>(</w:t>
            </w:r>
            <w:r w:rsidR="003472A4">
              <w:rPr>
                <w:b/>
                <w:bCs/>
                <w:color w:val="FF0000"/>
              </w:rPr>
              <w:t>2</w:t>
            </w:r>
            <w:r>
              <w:rPr>
                <w:b/>
                <w:bCs/>
                <w:color w:val="FF0000"/>
              </w:rPr>
              <w:t>)</w:t>
            </w:r>
          </w:p>
        </w:tc>
        <w:tc>
          <w:tcPr>
            <w:tcW w:w="1530" w:type="dxa"/>
          </w:tcPr>
          <w:p w14:paraId="4651C46D" w14:textId="77777777" w:rsidR="00050925" w:rsidRPr="00807CAB" w:rsidRDefault="00050925" w:rsidP="00050925">
            <w:pPr>
              <w:pStyle w:val="MDPI42tablebody"/>
              <w:rPr>
                <w:i/>
                <w:iCs/>
              </w:rPr>
            </w:pPr>
            <w:r w:rsidRPr="00807CAB">
              <w:rPr>
                <w:i/>
                <w:iCs/>
              </w:rPr>
              <w:t>3 (21% / 33%)</w:t>
            </w:r>
          </w:p>
        </w:tc>
        <w:tc>
          <w:tcPr>
            <w:tcW w:w="4174" w:type="dxa"/>
          </w:tcPr>
          <w:p w14:paraId="49E97618" w14:textId="25EA7A69" w:rsidR="00050925" w:rsidRPr="00807CAB" w:rsidRDefault="00050925" w:rsidP="00050925">
            <w:pPr>
              <w:pStyle w:val="MDPI42tablebody"/>
              <w:ind w:right="-155"/>
              <w:jc w:val="left"/>
              <w:rPr>
                <w:i/>
                <w:iCs/>
              </w:rPr>
            </w:pPr>
            <w:r w:rsidRPr="00807CAB">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 </w:instrText>
            </w:r>
            <w:r w:rsidR="00CF3DBA">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EN.CITE.DATA </w:instrText>
            </w:r>
            <w:r w:rsidR="00CF3DBA">
              <w:rPr>
                <w:i/>
                <w:iCs/>
                <w:noProof/>
              </w:rPr>
            </w:r>
            <w:r w:rsidR="00CF3DBA">
              <w:rPr>
                <w:i/>
                <w:iCs/>
                <w:noProof/>
              </w:rPr>
              <w:fldChar w:fldCharType="end"/>
            </w:r>
            <w:r w:rsidRPr="00807CAB">
              <w:rPr>
                <w:i/>
                <w:iCs/>
                <w:noProof/>
              </w:rPr>
            </w:r>
            <w:r w:rsidRPr="00807CAB">
              <w:rPr>
                <w:i/>
                <w:iCs/>
                <w:noProof/>
              </w:rPr>
              <w:fldChar w:fldCharType="separate"/>
            </w:r>
            <w:r w:rsidR="00CF3DBA">
              <w:rPr>
                <w:i/>
                <w:iCs/>
                <w:noProof/>
              </w:rPr>
              <w:t>[15-19, 42, 43, 46, 50, 51, 55, 59, 62-65]</w:t>
            </w:r>
            <w:r w:rsidRPr="00807CAB">
              <w:rPr>
                <w:i/>
                <w:iCs/>
                <w:noProof/>
              </w:rPr>
              <w:fldChar w:fldCharType="end"/>
            </w:r>
          </w:p>
        </w:tc>
      </w:tr>
      <w:tr w:rsidR="00AB7833" w:rsidRPr="00151070" w14:paraId="07450831" w14:textId="77777777" w:rsidTr="002E3AD1">
        <w:trPr>
          <w:jc w:val="center"/>
        </w:trPr>
        <w:tc>
          <w:tcPr>
            <w:tcW w:w="8640" w:type="dxa"/>
          </w:tcPr>
          <w:p w14:paraId="00F50B3B" w14:textId="60122CBD" w:rsidR="00AB7833" w:rsidRPr="00151070" w:rsidRDefault="00AB7833" w:rsidP="002E3AD1">
            <w:pPr>
              <w:pStyle w:val="MDPI42tablebody"/>
              <w:numPr>
                <w:ilvl w:val="0"/>
                <w:numId w:val="93"/>
              </w:numPr>
              <w:jc w:val="left"/>
              <w:rPr>
                <w:b/>
                <w:bCs/>
              </w:rPr>
            </w:pPr>
            <w:r>
              <w:rPr>
                <w:b/>
                <w:bCs/>
              </w:rPr>
              <w:t>Healthcare Inequity, Avoidance, &amp; Under-Use</w:t>
            </w:r>
            <w:r w:rsidRPr="00151070">
              <w:rPr>
                <w:b/>
                <w:bCs/>
              </w:rPr>
              <w:t xml:space="preserve"> </w:t>
            </w:r>
            <w:r>
              <w:rPr>
                <w:b/>
                <w:bCs/>
                <w:color w:val="FF0000"/>
              </w:rPr>
              <w:t>(</w:t>
            </w:r>
            <w:r w:rsidR="003472A4">
              <w:rPr>
                <w:b/>
                <w:bCs/>
                <w:color w:val="FF0000"/>
              </w:rPr>
              <w:t>3</w:t>
            </w:r>
            <w:r>
              <w:rPr>
                <w:b/>
                <w:bCs/>
                <w:color w:val="FF0000"/>
              </w:rPr>
              <w:t>)</w:t>
            </w:r>
          </w:p>
        </w:tc>
        <w:tc>
          <w:tcPr>
            <w:tcW w:w="1530" w:type="dxa"/>
          </w:tcPr>
          <w:p w14:paraId="53BC8AA8" w14:textId="77777777" w:rsidR="00AB7833" w:rsidRPr="00151070" w:rsidRDefault="00AB7833" w:rsidP="002E3AD1">
            <w:pPr>
              <w:pStyle w:val="MDPI42tablebody"/>
              <w:rPr>
                <w:b/>
                <w:bCs/>
              </w:rPr>
            </w:pPr>
            <w:r>
              <w:rPr>
                <w:b/>
                <w:bCs/>
              </w:rPr>
              <w:t>7</w:t>
            </w:r>
            <w:r w:rsidRPr="00151070">
              <w:rPr>
                <w:b/>
                <w:bCs/>
              </w:rPr>
              <w:t xml:space="preserve"> (</w:t>
            </w:r>
            <w:r>
              <w:rPr>
                <w:b/>
                <w:bCs/>
              </w:rPr>
              <w:t>50</w:t>
            </w:r>
            <w:r w:rsidRPr="00151070">
              <w:rPr>
                <w:b/>
                <w:bCs/>
              </w:rPr>
              <w:t>%</w:t>
            </w:r>
            <w:r>
              <w:rPr>
                <w:b/>
                <w:bCs/>
              </w:rPr>
              <w:t xml:space="preserve"> / 78%</w:t>
            </w:r>
            <w:r w:rsidRPr="00151070">
              <w:rPr>
                <w:b/>
                <w:bCs/>
              </w:rPr>
              <w:t>)</w:t>
            </w:r>
          </w:p>
        </w:tc>
        <w:tc>
          <w:tcPr>
            <w:tcW w:w="4174" w:type="dxa"/>
          </w:tcPr>
          <w:p w14:paraId="03204007" w14:textId="1A1B098D" w:rsidR="00AB7833" w:rsidRPr="00807CAB" w:rsidRDefault="00AB7833" w:rsidP="002E3AD1">
            <w:pPr>
              <w:pStyle w:val="MDPI42tablebody"/>
              <w:ind w:right="-155"/>
              <w:jc w:val="left"/>
              <w:rPr>
                <w:b/>
                <w:bCs/>
              </w:rPr>
            </w:pPr>
            <w:r w:rsidRPr="00807CAB">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rPr>
              <w:instrText xml:space="preserve"> ADDIN EN.CITE </w:instrText>
            </w:r>
            <w:r w:rsidR="00CF3DBA">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rPr>
              <w:instrText xml:space="preserve"> ADDIN EN.CITE.DATA </w:instrText>
            </w:r>
            <w:r w:rsidR="00CF3DBA">
              <w:rPr>
                <w:b/>
                <w:bCs/>
              </w:rPr>
            </w:r>
            <w:r w:rsidR="00CF3DBA">
              <w:rPr>
                <w:b/>
                <w:bCs/>
              </w:rPr>
              <w:fldChar w:fldCharType="end"/>
            </w:r>
            <w:r w:rsidRPr="00807CAB">
              <w:rPr>
                <w:b/>
                <w:bCs/>
              </w:rPr>
            </w:r>
            <w:r w:rsidRPr="00807CAB">
              <w:rPr>
                <w:b/>
                <w:bCs/>
              </w:rPr>
              <w:fldChar w:fldCharType="separate"/>
            </w:r>
            <w:r w:rsidR="00CF3DBA">
              <w:rPr>
                <w:b/>
                <w:bCs/>
                <w:noProof/>
              </w:rPr>
              <w:t>[17, 49, 55, 61, 74-80]</w:t>
            </w:r>
            <w:r w:rsidRPr="00807CAB">
              <w:rPr>
                <w:b/>
                <w:bCs/>
              </w:rPr>
              <w:fldChar w:fldCharType="end"/>
            </w:r>
          </w:p>
        </w:tc>
      </w:tr>
      <w:tr w:rsidR="00AB7833" w:rsidRPr="00374B12" w14:paraId="50F1041E" w14:textId="77777777" w:rsidTr="002E3AD1">
        <w:trPr>
          <w:jc w:val="center"/>
        </w:trPr>
        <w:tc>
          <w:tcPr>
            <w:tcW w:w="8640" w:type="dxa"/>
          </w:tcPr>
          <w:p w14:paraId="7E57E364" w14:textId="77777777" w:rsidR="00AB7833" w:rsidRPr="00EF3311" w:rsidRDefault="00AB7833" w:rsidP="002E3AD1">
            <w:pPr>
              <w:pStyle w:val="MDPI42tablebody"/>
              <w:numPr>
                <w:ilvl w:val="1"/>
                <w:numId w:val="93"/>
              </w:numPr>
              <w:jc w:val="left"/>
            </w:pPr>
            <w:r>
              <w:t>Patient avoidance of stigmatization in healthcare systems and providers</w:t>
            </w:r>
          </w:p>
        </w:tc>
        <w:tc>
          <w:tcPr>
            <w:tcW w:w="1530" w:type="dxa"/>
          </w:tcPr>
          <w:p w14:paraId="0CBB6EE1" w14:textId="77777777" w:rsidR="00AB7833" w:rsidRPr="00807CAB" w:rsidRDefault="00AB7833" w:rsidP="002E3AD1">
            <w:pPr>
              <w:pStyle w:val="MDPI42tablebody"/>
              <w:rPr>
                <w:i/>
                <w:iCs/>
              </w:rPr>
            </w:pPr>
            <w:r w:rsidRPr="00C70424">
              <w:t>6 (43% / 67%)</w:t>
            </w:r>
          </w:p>
        </w:tc>
        <w:tc>
          <w:tcPr>
            <w:tcW w:w="4174" w:type="dxa"/>
          </w:tcPr>
          <w:p w14:paraId="0D99662A" w14:textId="76363453" w:rsidR="00AB7833" w:rsidRPr="00807CAB" w:rsidRDefault="00AB7833" w:rsidP="002E3AD1">
            <w:pPr>
              <w:pStyle w:val="MDPI42tablebody"/>
              <w:ind w:right="-155"/>
              <w:jc w:val="left"/>
              <w:rPr>
                <w:i/>
                <w:iCs/>
              </w:rPr>
            </w:pPr>
            <w:r w:rsidRPr="00807CAB">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 46, 48-50, 55, 59-63, 66]</w:t>
            </w:r>
            <w:r w:rsidRPr="00807CAB">
              <w:rPr>
                <w:i/>
                <w:iCs/>
              </w:rPr>
              <w:fldChar w:fldCharType="end"/>
            </w:r>
          </w:p>
        </w:tc>
      </w:tr>
      <w:tr w:rsidR="00AB7833" w:rsidRPr="00151070" w14:paraId="4C7E98D2" w14:textId="77777777" w:rsidTr="002E3AD1">
        <w:trPr>
          <w:jc w:val="center"/>
        </w:trPr>
        <w:tc>
          <w:tcPr>
            <w:tcW w:w="8640" w:type="dxa"/>
          </w:tcPr>
          <w:p w14:paraId="4937C8D7" w14:textId="47682E1B" w:rsidR="00AB7833" w:rsidRPr="00151070" w:rsidRDefault="00AB7833" w:rsidP="002E3AD1">
            <w:pPr>
              <w:pStyle w:val="MDPI42tablebody"/>
              <w:numPr>
                <w:ilvl w:val="1"/>
                <w:numId w:val="93"/>
              </w:numPr>
              <w:jc w:val="left"/>
              <w:rPr>
                <w:b/>
                <w:bCs/>
              </w:rPr>
            </w:pPr>
            <w:r w:rsidRPr="009D0409">
              <w:t>Demographically Characteristic Healthcare Under-Utilization</w:t>
            </w:r>
            <w:r w:rsidRPr="00151070">
              <w:rPr>
                <w:b/>
                <w:bCs/>
              </w:rPr>
              <w:t xml:space="preserve"> </w:t>
            </w:r>
            <w:r>
              <w:rPr>
                <w:b/>
                <w:bCs/>
                <w:color w:val="FF0000"/>
              </w:rPr>
              <w:t>(</w:t>
            </w:r>
            <w:r w:rsidR="003472A4">
              <w:rPr>
                <w:b/>
                <w:bCs/>
                <w:color w:val="FF0000"/>
              </w:rPr>
              <w:t>3</w:t>
            </w:r>
            <w:r>
              <w:rPr>
                <w:b/>
                <w:bCs/>
                <w:color w:val="FF0000"/>
              </w:rPr>
              <w:t>)</w:t>
            </w:r>
          </w:p>
        </w:tc>
        <w:tc>
          <w:tcPr>
            <w:tcW w:w="1530" w:type="dxa"/>
          </w:tcPr>
          <w:p w14:paraId="7C20C70E" w14:textId="77777777" w:rsidR="00AB7833" w:rsidRPr="00151070" w:rsidRDefault="00AB7833" w:rsidP="002E3AD1">
            <w:pPr>
              <w:pStyle w:val="MDPI42tablebody"/>
              <w:rPr>
                <w:b/>
                <w:bCs/>
              </w:rPr>
            </w:pPr>
            <w:r w:rsidRPr="00151070">
              <w:rPr>
                <w:b/>
                <w:bCs/>
              </w:rPr>
              <w:t>3 (21%</w:t>
            </w:r>
            <w:r>
              <w:rPr>
                <w:b/>
                <w:bCs/>
              </w:rPr>
              <w:t xml:space="preserve"> / 33%</w:t>
            </w:r>
            <w:r w:rsidRPr="00151070">
              <w:rPr>
                <w:b/>
                <w:bCs/>
              </w:rPr>
              <w:t>)</w:t>
            </w:r>
          </w:p>
        </w:tc>
        <w:tc>
          <w:tcPr>
            <w:tcW w:w="4174" w:type="dxa"/>
          </w:tcPr>
          <w:p w14:paraId="108153F5" w14:textId="2759A3DE" w:rsidR="00AB7833" w:rsidRPr="00807CAB" w:rsidRDefault="00AB7833" w:rsidP="002E3AD1">
            <w:pPr>
              <w:pStyle w:val="MDPI42tablebody"/>
              <w:ind w:right="-155"/>
              <w:jc w:val="left"/>
              <w:rPr>
                <w:b/>
                <w:bCs/>
              </w:rPr>
            </w:pPr>
            <w:r w:rsidRPr="00807CAB">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rPr>
              <w:instrText xml:space="preserve"> ADDIN EN.CITE </w:instrText>
            </w:r>
            <w:r w:rsidR="00CF3DBA">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rPr>
              <w:instrText xml:space="preserve"> ADDIN EN.CITE.DATA </w:instrText>
            </w:r>
            <w:r w:rsidR="00CF3DBA">
              <w:rPr>
                <w:b/>
                <w:bCs/>
              </w:rPr>
            </w:r>
            <w:r w:rsidR="00CF3DBA">
              <w:rPr>
                <w:b/>
                <w:bCs/>
              </w:rPr>
              <w:fldChar w:fldCharType="end"/>
            </w:r>
            <w:r w:rsidRPr="00807CAB">
              <w:rPr>
                <w:b/>
                <w:bCs/>
              </w:rPr>
            </w:r>
            <w:r w:rsidRPr="00807CAB">
              <w:rPr>
                <w:b/>
                <w:bCs/>
              </w:rPr>
              <w:fldChar w:fldCharType="separate"/>
            </w:r>
            <w:r w:rsidR="00CF3DBA">
              <w:rPr>
                <w:b/>
                <w:bCs/>
                <w:noProof/>
              </w:rPr>
              <w:t>[17, 49, 55, 61, 74-80]</w:t>
            </w:r>
            <w:r w:rsidRPr="00807CAB">
              <w:rPr>
                <w:b/>
                <w:bCs/>
              </w:rPr>
              <w:fldChar w:fldCharType="end"/>
            </w:r>
          </w:p>
        </w:tc>
      </w:tr>
      <w:tr w:rsidR="00AB7833" w:rsidRPr="00374B12" w14:paraId="7EA4036C" w14:textId="77777777" w:rsidTr="002E3AD1">
        <w:trPr>
          <w:jc w:val="center"/>
        </w:trPr>
        <w:tc>
          <w:tcPr>
            <w:tcW w:w="8640" w:type="dxa"/>
          </w:tcPr>
          <w:p w14:paraId="2FB9A0AF" w14:textId="77777777" w:rsidR="00AB7833" w:rsidRDefault="00AB7833" w:rsidP="002E3AD1">
            <w:pPr>
              <w:pStyle w:val="MDPI42tablebody"/>
              <w:numPr>
                <w:ilvl w:val="1"/>
                <w:numId w:val="93"/>
              </w:numPr>
              <w:jc w:val="left"/>
            </w:pPr>
            <w:r>
              <w:t>Associated with demographic/sociocultural beliefs about healthcare use</w:t>
            </w:r>
          </w:p>
        </w:tc>
        <w:tc>
          <w:tcPr>
            <w:tcW w:w="1530" w:type="dxa"/>
          </w:tcPr>
          <w:p w14:paraId="7F561EBB" w14:textId="77777777" w:rsidR="00AB7833" w:rsidRPr="00807CAB" w:rsidRDefault="00AB7833" w:rsidP="002E3AD1">
            <w:pPr>
              <w:pStyle w:val="MDPI42tablebody"/>
              <w:rPr>
                <w:i/>
                <w:iCs/>
              </w:rPr>
            </w:pPr>
            <w:r w:rsidRPr="00807CAB">
              <w:rPr>
                <w:i/>
                <w:iCs/>
              </w:rPr>
              <w:t>3 (21% / 33%)</w:t>
            </w:r>
          </w:p>
        </w:tc>
        <w:tc>
          <w:tcPr>
            <w:tcW w:w="4174" w:type="dxa"/>
          </w:tcPr>
          <w:p w14:paraId="25E5DEE0" w14:textId="79FDBD30" w:rsidR="00AB7833" w:rsidRPr="00807CAB" w:rsidRDefault="00AB7833" w:rsidP="002E3AD1">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[17, 49, 55, 61, 74-80]</w:t>
            </w:r>
            <w:r w:rsidRPr="00807CAB">
              <w:rPr>
                <w:i/>
                <w:iCs/>
              </w:rPr>
              <w:fldChar w:fldCharType="end"/>
            </w:r>
          </w:p>
        </w:tc>
      </w:tr>
      <w:tr w:rsidR="00AB7833" w:rsidRPr="00374B12" w14:paraId="24856D9D" w14:textId="77777777" w:rsidTr="002E3AD1">
        <w:trPr>
          <w:jc w:val="center"/>
        </w:trPr>
        <w:tc>
          <w:tcPr>
            <w:tcW w:w="8640" w:type="dxa"/>
          </w:tcPr>
          <w:p w14:paraId="16189319" w14:textId="1F0C552A" w:rsidR="00AB7833" w:rsidRDefault="00AB7833" w:rsidP="00AB7833">
            <w:pPr>
              <w:pStyle w:val="MDPI42tablebody"/>
              <w:numPr>
                <w:ilvl w:val="1"/>
                <w:numId w:val="93"/>
              </w:numPr>
              <w:jc w:val="left"/>
            </w:pPr>
            <w:r>
              <w:lastRenderedPageBreak/>
              <w:t>Associated with undervaluation of BED symptoms and severity</w:t>
            </w:r>
          </w:p>
        </w:tc>
        <w:tc>
          <w:tcPr>
            <w:tcW w:w="1530" w:type="dxa"/>
          </w:tcPr>
          <w:p w14:paraId="47CFE852" w14:textId="77777777" w:rsidR="00AB7833" w:rsidRPr="00807CAB" w:rsidRDefault="00AB7833" w:rsidP="002E3AD1">
            <w:pPr>
              <w:pStyle w:val="MDPI42tablebody"/>
              <w:rPr>
                <w:i/>
                <w:iCs/>
              </w:rPr>
            </w:pPr>
            <w:r w:rsidRPr="00807CAB">
              <w:rPr>
                <w:i/>
                <w:iCs/>
              </w:rPr>
              <w:t>0 (0%)</w:t>
            </w:r>
          </w:p>
        </w:tc>
        <w:tc>
          <w:tcPr>
            <w:tcW w:w="4174" w:type="dxa"/>
          </w:tcPr>
          <w:p w14:paraId="0E105B26" w14:textId="364752AE" w:rsidR="00AB7833" w:rsidRPr="00807CAB" w:rsidRDefault="00AB7833" w:rsidP="002E3AD1">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[17, 49, 55, 61, 74-80]</w:t>
            </w:r>
            <w:r w:rsidRPr="00807CAB">
              <w:rPr>
                <w:i/>
                <w:iCs/>
              </w:rPr>
              <w:fldChar w:fldCharType="end"/>
            </w:r>
          </w:p>
        </w:tc>
      </w:tr>
      <w:tr w:rsidR="00AB7833" w:rsidRPr="00374B12" w14:paraId="0A88655C" w14:textId="77777777" w:rsidTr="002E3AD1">
        <w:trPr>
          <w:jc w:val="center"/>
        </w:trPr>
        <w:tc>
          <w:tcPr>
            <w:tcW w:w="8640" w:type="dxa"/>
          </w:tcPr>
          <w:p w14:paraId="75245472" w14:textId="77777777" w:rsidR="00AB7833" w:rsidRDefault="00AB7833" w:rsidP="00AB7833">
            <w:pPr>
              <w:pStyle w:val="MDPI42tablebody"/>
              <w:numPr>
                <w:ilvl w:val="1"/>
                <w:numId w:val="93"/>
              </w:numPr>
              <w:jc w:val="left"/>
            </w:pPr>
            <w:r>
              <w:t>Associated with race/ethnic biases &amp; inequity in healthcare systems and providers</w:t>
            </w:r>
          </w:p>
        </w:tc>
        <w:tc>
          <w:tcPr>
            <w:tcW w:w="1530" w:type="dxa"/>
          </w:tcPr>
          <w:p w14:paraId="0DC89054" w14:textId="77777777" w:rsidR="00AB7833" w:rsidRPr="00807CAB" w:rsidRDefault="00AB7833" w:rsidP="002E3AD1">
            <w:pPr>
              <w:pStyle w:val="MDPI42tablebody"/>
              <w:rPr>
                <w:i/>
                <w:iCs/>
              </w:rPr>
            </w:pPr>
            <w:r w:rsidRPr="00807CAB">
              <w:rPr>
                <w:i/>
                <w:iCs/>
              </w:rPr>
              <w:t>0 (0%)</w:t>
            </w:r>
          </w:p>
        </w:tc>
        <w:tc>
          <w:tcPr>
            <w:tcW w:w="4174" w:type="dxa"/>
          </w:tcPr>
          <w:p w14:paraId="6255A42E" w14:textId="29A99D2A" w:rsidR="00AB7833" w:rsidRPr="00807CAB" w:rsidRDefault="00AB7833" w:rsidP="002E3AD1">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[17, 49, 55, 61, 74-80]</w:t>
            </w:r>
            <w:r w:rsidRPr="00807CAB">
              <w:rPr>
                <w:i/>
                <w:iCs/>
              </w:rPr>
              <w:fldChar w:fldCharType="end"/>
            </w:r>
          </w:p>
        </w:tc>
      </w:tr>
      <w:tr w:rsidR="009D0409" w:rsidRPr="00151070" w14:paraId="1D58D025" w14:textId="77777777" w:rsidTr="002E3AD1">
        <w:trPr>
          <w:jc w:val="center"/>
        </w:trPr>
        <w:tc>
          <w:tcPr>
            <w:tcW w:w="8640" w:type="dxa"/>
          </w:tcPr>
          <w:p w14:paraId="269F8462" w14:textId="3DA1B125" w:rsidR="009D0409" w:rsidRPr="00151070" w:rsidRDefault="009D0409" w:rsidP="002E3AD1">
            <w:pPr>
              <w:pStyle w:val="MDPI42tablebody"/>
              <w:numPr>
                <w:ilvl w:val="0"/>
                <w:numId w:val="93"/>
              </w:numPr>
              <w:jc w:val="left"/>
              <w:rPr>
                <w:b/>
                <w:bCs/>
              </w:rPr>
            </w:pPr>
            <w:r w:rsidRPr="00151070">
              <w:rPr>
                <w:b/>
                <w:bCs/>
              </w:rPr>
              <w:t xml:space="preserve">Treatment </w:t>
            </w:r>
            <w:r>
              <w:rPr>
                <w:b/>
                <w:bCs/>
              </w:rPr>
              <w:t>C</w:t>
            </w:r>
            <w:r w:rsidRPr="00151070">
              <w:rPr>
                <w:b/>
                <w:bCs/>
              </w:rPr>
              <w:t>osts</w:t>
            </w:r>
            <w:r>
              <w:rPr>
                <w:b/>
                <w:bCs/>
              </w:rPr>
              <w:t xml:space="preserve"> &amp; Insurance Coverage</w:t>
            </w:r>
            <w:r w:rsidRPr="00151070">
              <w:rPr>
                <w:b/>
                <w:bCs/>
              </w:rPr>
              <w:t xml:space="preserve"> </w:t>
            </w:r>
            <w:r>
              <w:rPr>
                <w:b/>
                <w:bCs/>
                <w:color w:val="FF0000"/>
              </w:rPr>
              <w:t>(</w:t>
            </w:r>
            <w:r w:rsidR="003472A4">
              <w:rPr>
                <w:b/>
                <w:bCs/>
                <w:color w:val="FF0000"/>
              </w:rPr>
              <w:t>4</w:t>
            </w:r>
            <w:r>
              <w:rPr>
                <w:b/>
                <w:bCs/>
                <w:color w:val="FF0000"/>
              </w:rPr>
              <w:t>)</w:t>
            </w:r>
          </w:p>
        </w:tc>
        <w:tc>
          <w:tcPr>
            <w:tcW w:w="1530" w:type="dxa"/>
          </w:tcPr>
          <w:p w14:paraId="50A65C2C" w14:textId="77777777" w:rsidR="009D0409" w:rsidRPr="00151070" w:rsidRDefault="009D0409" w:rsidP="002E3AD1">
            <w:pPr>
              <w:pStyle w:val="MDPI42tablebody"/>
              <w:rPr>
                <w:b/>
                <w:bCs/>
              </w:rPr>
            </w:pPr>
            <w:r w:rsidRPr="00151070">
              <w:rPr>
                <w:b/>
                <w:bCs/>
              </w:rPr>
              <w:t>6 (43%</w:t>
            </w:r>
            <w:r>
              <w:rPr>
                <w:b/>
                <w:bCs/>
              </w:rPr>
              <w:t xml:space="preserve"> / 67%</w:t>
            </w:r>
            <w:r w:rsidRPr="00151070">
              <w:rPr>
                <w:b/>
                <w:bCs/>
              </w:rPr>
              <w:t>)</w:t>
            </w:r>
          </w:p>
        </w:tc>
        <w:tc>
          <w:tcPr>
            <w:tcW w:w="4174" w:type="dxa"/>
          </w:tcPr>
          <w:p w14:paraId="192AE325" w14:textId="774F6DD1" w:rsidR="009D0409" w:rsidRPr="00807CAB" w:rsidRDefault="009D0409" w:rsidP="002E3AD1">
            <w:pPr>
              <w:pStyle w:val="MDPI42tablebody"/>
              <w:jc w:val="left"/>
              <w:rPr>
                <w:b/>
                <w:bCs/>
              </w:rPr>
            </w:pPr>
            <w:r w:rsidRPr="00807CAB">
              <w:rPr>
                <w:b/>
                <w:b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b/>
                <w:bCs/>
              </w:rPr>
              <w:instrText xml:space="preserve"> ADDIN EN.CITE </w:instrText>
            </w:r>
            <w:r w:rsidR="00CF3DBA">
              <w:rPr>
                <w:b/>
                <w:b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b/>
                <w:bCs/>
              </w:rPr>
              <w:instrText xml:space="preserve"> ADDIN EN.CITE.DATA </w:instrText>
            </w:r>
            <w:r w:rsidR="00CF3DBA">
              <w:rPr>
                <w:b/>
                <w:bCs/>
              </w:rPr>
            </w:r>
            <w:r w:rsidR="00CF3DBA">
              <w:rPr>
                <w:b/>
                <w:bCs/>
              </w:rPr>
              <w:fldChar w:fldCharType="end"/>
            </w:r>
            <w:r w:rsidRPr="00807CAB">
              <w:rPr>
                <w:b/>
                <w:bCs/>
              </w:rPr>
            </w:r>
            <w:r w:rsidRPr="00807CAB">
              <w:rPr>
                <w:b/>
                <w:bCs/>
              </w:rPr>
              <w:fldChar w:fldCharType="separate"/>
            </w:r>
            <w:r w:rsidR="00CF3DBA">
              <w:rPr>
                <w:b/>
                <w:bCs/>
                <w:noProof/>
              </w:rPr>
              <w:t>[15, 42, 43, 45, 46, 49, 50, 52, 53, 62, 73, 81-85]</w:t>
            </w:r>
            <w:r w:rsidRPr="00807CAB">
              <w:rPr>
                <w:b/>
                <w:bCs/>
              </w:rPr>
              <w:fldChar w:fldCharType="end"/>
            </w:r>
          </w:p>
        </w:tc>
      </w:tr>
      <w:tr w:rsidR="009D0409" w:rsidRPr="009D0409" w14:paraId="11BBB3A7" w14:textId="77777777" w:rsidTr="002E3AD1">
        <w:trPr>
          <w:jc w:val="center"/>
        </w:trPr>
        <w:tc>
          <w:tcPr>
            <w:tcW w:w="8640" w:type="dxa"/>
          </w:tcPr>
          <w:p w14:paraId="7335DCC7" w14:textId="77777777" w:rsidR="009D0409" w:rsidRPr="009D0409" w:rsidRDefault="009D0409" w:rsidP="002E3AD1">
            <w:pPr>
              <w:pStyle w:val="MDPI42tablebody"/>
              <w:numPr>
                <w:ilvl w:val="1"/>
                <w:numId w:val="93"/>
              </w:numPr>
              <w:jc w:val="left"/>
            </w:pPr>
            <w:r w:rsidRPr="009D0409">
              <w:t xml:space="preserve">Treatment costs </w:t>
            </w:r>
          </w:p>
        </w:tc>
        <w:tc>
          <w:tcPr>
            <w:tcW w:w="1530" w:type="dxa"/>
          </w:tcPr>
          <w:p w14:paraId="7463A71D" w14:textId="77777777" w:rsidR="009D0409" w:rsidRPr="009D0409" w:rsidRDefault="009D0409" w:rsidP="002E3AD1">
            <w:pPr>
              <w:pStyle w:val="MDPI42tablebody"/>
            </w:pPr>
            <w:r w:rsidRPr="009D0409">
              <w:t>6 (43% / 67%)</w:t>
            </w:r>
          </w:p>
        </w:tc>
        <w:tc>
          <w:tcPr>
            <w:tcW w:w="4174" w:type="dxa"/>
          </w:tcPr>
          <w:p w14:paraId="2E0F083C" w14:textId="24C59441" w:rsidR="009D0409" w:rsidRPr="009D0409" w:rsidRDefault="009D0409" w:rsidP="002E3AD1">
            <w:pPr>
              <w:pStyle w:val="MDPI42tablebody"/>
              <w:jc w:val="left"/>
            </w:pPr>
            <w:r w:rsidRPr="009D0409">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EN.CITE.DATA </w:instrText>
            </w:r>
            <w:r w:rsidR="00CF3DBA">
              <w:fldChar w:fldCharType="end"/>
            </w:r>
            <w:r w:rsidRPr="009D0409">
              <w:fldChar w:fldCharType="separate"/>
            </w:r>
            <w:r w:rsidR="00CF3DBA">
              <w:rPr>
                <w:noProof/>
              </w:rPr>
              <w:t>[15, 42, 43, 45, 46, 49, 50, 52, 53, 62, 73, 81-85]</w:t>
            </w:r>
            <w:r w:rsidRPr="009D0409">
              <w:fldChar w:fldCharType="end"/>
            </w:r>
          </w:p>
        </w:tc>
      </w:tr>
      <w:tr w:rsidR="009D0409" w:rsidRPr="009D0409" w14:paraId="0E0FBCBC" w14:textId="77777777" w:rsidTr="002E3AD1">
        <w:trPr>
          <w:jc w:val="center"/>
        </w:trPr>
        <w:tc>
          <w:tcPr>
            <w:tcW w:w="8640" w:type="dxa"/>
          </w:tcPr>
          <w:p w14:paraId="68E7B694" w14:textId="77777777" w:rsidR="009D0409" w:rsidRPr="009D0409" w:rsidRDefault="009D0409" w:rsidP="002E3AD1">
            <w:pPr>
              <w:pStyle w:val="MDPI42tablebody"/>
              <w:numPr>
                <w:ilvl w:val="1"/>
                <w:numId w:val="93"/>
              </w:numPr>
              <w:jc w:val="left"/>
            </w:pPr>
            <w:r w:rsidRPr="009D0409">
              <w:t>Inadequate insurance coverage</w:t>
            </w:r>
          </w:p>
        </w:tc>
        <w:tc>
          <w:tcPr>
            <w:tcW w:w="1530" w:type="dxa"/>
          </w:tcPr>
          <w:p w14:paraId="1C542C5A" w14:textId="77777777" w:rsidR="009D0409" w:rsidRPr="009D0409" w:rsidRDefault="009D0409" w:rsidP="002E3AD1">
            <w:pPr>
              <w:pStyle w:val="MDPI42tablebody"/>
            </w:pPr>
            <w:r w:rsidRPr="009D0409">
              <w:t>6 (43% / 67%)</w:t>
            </w:r>
          </w:p>
        </w:tc>
        <w:tc>
          <w:tcPr>
            <w:tcW w:w="4174" w:type="dxa"/>
          </w:tcPr>
          <w:p w14:paraId="64363157" w14:textId="53BF0F77" w:rsidR="009D0409" w:rsidRPr="009D0409" w:rsidRDefault="009D0409" w:rsidP="002E3AD1">
            <w:pPr>
              <w:pStyle w:val="MDPI42tablebody"/>
              <w:ind w:right="-155"/>
              <w:jc w:val="left"/>
            </w:pPr>
            <w:r w:rsidRPr="009D0409">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EN.CITE.DATA </w:instrText>
            </w:r>
            <w:r w:rsidR="00CF3DBA">
              <w:fldChar w:fldCharType="end"/>
            </w:r>
            <w:r w:rsidRPr="009D0409">
              <w:fldChar w:fldCharType="separate"/>
            </w:r>
            <w:r w:rsidR="00CF3DBA">
              <w:rPr>
                <w:noProof/>
              </w:rPr>
              <w:t>[15, 42, 49, 85]</w:t>
            </w:r>
            <w:r w:rsidRPr="009D0409">
              <w:fldChar w:fldCharType="end"/>
            </w:r>
          </w:p>
        </w:tc>
      </w:tr>
      <w:tr w:rsidR="009D0409" w:rsidRPr="00BB2460" w14:paraId="216B3249" w14:textId="77777777" w:rsidTr="002E3AD1">
        <w:trPr>
          <w:jc w:val="center"/>
        </w:trPr>
        <w:tc>
          <w:tcPr>
            <w:tcW w:w="8640" w:type="dxa"/>
          </w:tcPr>
          <w:p w14:paraId="0CC841E1" w14:textId="77777777" w:rsidR="009D0409" w:rsidRPr="00BB2460" w:rsidRDefault="009D0409" w:rsidP="002E3AD1">
            <w:pPr>
              <w:pStyle w:val="MDPI42tablebody"/>
              <w:numPr>
                <w:ilvl w:val="0"/>
                <w:numId w:val="144"/>
              </w:numPr>
              <w:jc w:val="left"/>
            </w:pPr>
            <w:r>
              <w:t>Including all levels of care</w:t>
            </w:r>
          </w:p>
        </w:tc>
        <w:tc>
          <w:tcPr>
            <w:tcW w:w="1530" w:type="dxa"/>
          </w:tcPr>
          <w:p w14:paraId="79941672" w14:textId="77777777" w:rsidR="009D0409" w:rsidRPr="00BB2460" w:rsidRDefault="009D0409" w:rsidP="002E3AD1">
            <w:pPr>
              <w:pStyle w:val="MDPI42tablebody"/>
              <w:rPr>
                <w:i/>
                <w:iCs/>
              </w:rPr>
            </w:pPr>
            <w:r w:rsidRPr="00BB2460">
              <w:rPr>
                <w:i/>
                <w:iCs/>
              </w:rPr>
              <w:t>6 (43% / 67%)</w:t>
            </w:r>
          </w:p>
        </w:tc>
        <w:tc>
          <w:tcPr>
            <w:tcW w:w="4174" w:type="dxa"/>
          </w:tcPr>
          <w:p w14:paraId="412E1F15" w14:textId="4EF0C4E4" w:rsidR="009D0409" w:rsidRPr="00BB2460" w:rsidRDefault="009D0409" w:rsidP="002E3AD1">
            <w:pPr>
              <w:pStyle w:val="MDPI42tablebody"/>
              <w:ind w:right="-155"/>
              <w:jc w:val="left"/>
              <w:rPr>
                <w:i/>
                <w:iCs/>
              </w:rPr>
            </w:pPr>
            <w:r w:rsidRPr="00BB2460">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EN.CITE.DATA </w:instrText>
            </w:r>
            <w:r w:rsidR="00CF3DBA">
              <w:rPr>
                <w:i/>
                <w:iCs/>
              </w:rPr>
            </w:r>
            <w:r w:rsidR="00CF3DBA">
              <w:rPr>
                <w:i/>
                <w:iCs/>
              </w:rPr>
              <w:fldChar w:fldCharType="end"/>
            </w:r>
            <w:r w:rsidRPr="00BB2460">
              <w:rPr>
                <w:i/>
                <w:iCs/>
              </w:rPr>
            </w:r>
            <w:r w:rsidRPr="00BB2460">
              <w:rPr>
                <w:i/>
                <w:iCs/>
              </w:rPr>
              <w:fldChar w:fldCharType="separate"/>
            </w:r>
            <w:r w:rsidR="00CF3DBA">
              <w:rPr>
                <w:i/>
                <w:iCs/>
                <w:noProof/>
              </w:rPr>
              <w:t>[15, 42, 43, 45, 46, 49, 50, 52, 53, 62, 73, 81-85]</w:t>
            </w:r>
            <w:r w:rsidRPr="00BB2460">
              <w:rPr>
                <w:i/>
                <w:iCs/>
              </w:rPr>
              <w:fldChar w:fldCharType="end"/>
            </w:r>
          </w:p>
        </w:tc>
      </w:tr>
      <w:tr w:rsidR="009D0409" w:rsidRPr="00CB3B16" w14:paraId="43EE22F7" w14:textId="77777777" w:rsidTr="002E3AD1">
        <w:trPr>
          <w:jc w:val="center"/>
        </w:trPr>
        <w:tc>
          <w:tcPr>
            <w:tcW w:w="8640" w:type="dxa"/>
          </w:tcPr>
          <w:p w14:paraId="2874E334" w14:textId="77777777" w:rsidR="009D0409" w:rsidRPr="00CB3B16" w:rsidRDefault="009D0409" w:rsidP="002E3AD1">
            <w:pPr>
              <w:pStyle w:val="MDPI42tablebody"/>
              <w:numPr>
                <w:ilvl w:val="0"/>
                <w:numId w:val="144"/>
              </w:numPr>
              <w:jc w:val="left"/>
            </w:pPr>
            <w:r>
              <w:t>Lack of access to health insurance</w:t>
            </w:r>
          </w:p>
        </w:tc>
        <w:tc>
          <w:tcPr>
            <w:tcW w:w="1530" w:type="dxa"/>
          </w:tcPr>
          <w:p w14:paraId="273CFCB6" w14:textId="77777777" w:rsidR="009D0409" w:rsidRPr="00807CAB" w:rsidRDefault="009D0409" w:rsidP="002E3AD1">
            <w:pPr>
              <w:pStyle w:val="MDPI42tablebody"/>
              <w:rPr>
                <w:i/>
                <w:iCs/>
              </w:rPr>
            </w:pPr>
            <w:r w:rsidRPr="00807CAB">
              <w:rPr>
                <w:i/>
                <w:iCs/>
              </w:rPr>
              <w:t>6 (43% / 67%)</w:t>
            </w:r>
          </w:p>
        </w:tc>
        <w:tc>
          <w:tcPr>
            <w:tcW w:w="4174" w:type="dxa"/>
          </w:tcPr>
          <w:p w14:paraId="69B79C25" w14:textId="53743316" w:rsidR="009D0409" w:rsidRPr="00807CAB" w:rsidRDefault="009D0409" w:rsidP="002E3AD1">
            <w:pPr>
              <w:pStyle w:val="MDPI42tablebody"/>
              <w:ind w:right="-155"/>
              <w:jc w:val="left"/>
              <w:rPr>
                <w:i/>
                <w:iCs/>
                <w:noProof/>
              </w:rPr>
            </w:pPr>
            <w:r w:rsidRPr="00807CAB">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42, 43, 45, 46, 49, 50, 52, 53, 62, 73, 81-85]</w:t>
            </w:r>
            <w:r w:rsidRPr="00807CAB">
              <w:rPr>
                <w:i/>
                <w:iCs/>
              </w:rPr>
              <w:fldChar w:fldCharType="end"/>
            </w:r>
          </w:p>
        </w:tc>
      </w:tr>
      <w:tr w:rsidR="00050925" w:rsidRPr="00151070" w14:paraId="2FE987BF" w14:textId="77777777" w:rsidTr="009F71B9">
        <w:trPr>
          <w:jc w:val="center"/>
        </w:trPr>
        <w:tc>
          <w:tcPr>
            <w:tcW w:w="8640" w:type="dxa"/>
          </w:tcPr>
          <w:p w14:paraId="25686E84" w14:textId="7B09E37F" w:rsidR="00050925" w:rsidRPr="00151070" w:rsidRDefault="00050925" w:rsidP="00050925">
            <w:pPr>
              <w:pStyle w:val="MDPI42tablebody"/>
              <w:numPr>
                <w:ilvl w:val="0"/>
                <w:numId w:val="93"/>
              </w:numPr>
              <w:jc w:val="left"/>
              <w:rPr>
                <w:b/>
                <w:bCs/>
              </w:rPr>
            </w:pPr>
            <w:r w:rsidRPr="00151070">
              <w:rPr>
                <w:b/>
                <w:bCs/>
              </w:rPr>
              <w:t xml:space="preserve">Lack of </w:t>
            </w:r>
            <w:r>
              <w:rPr>
                <w:b/>
                <w:bCs/>
              </w:rPr>
              <w:t>E</w:t>
            </w:r>
            <w:r w:rsidRPr="00151070">
              <w:rPr>
                <w:b/>
                <w:bCs/>
              </w:rPr>
              <w:t xml:space="preserve">ducation and </w:t>
            </w:r>
            <w:r>
              <w:rPr>
                <w:b/>
                <w:bCs/>
              </w:rPr>
              <w:t>A</w:t>
            </w:r>
            <w:r w:rsidRPr="00151070">
              <w:rPr>
                <w:b/>
                <w:bCs/>
              </w:rPr>
              <w:t xml:space="preserve">wareness about BED </w:t>
            </w:r>
            <w:r w:rsidRPr="00F84FBF">
              <w:rPr>
                <w:b/>
                <w:bCs/>
                <w:color w:val="FF0000"/>
              </w:rPr>
              <w:t>(</w:t>
            </w:r>
            <w:r w:rsidR="003472A4">
              <w:rPr>
                <w:b/>
                <w:bCs/>
                <w:color w:val="FF0000"/>
              </w:rPr>
              <w:t>1</w:t>
            </w:r>
            <w:r w:rsidRPr="00F84FBF">
              <w:rPr>
                <w:b/>
                <w:bCs/>
                <w:color w:val="FF0000"/>
              </w:rPr>
              <w:t>)</w:t>
            </w:r>
          </w:p>
        </w:tc>
        <w:tc>
          <w:tcPr>
            <w:tcW w:w="1530" w:type="dxa"/>
          </w:tcPr>
          <w:p w14:paraId="326478A0" w14:textId="2FA2E4CF" w:rsidR="00050925" w:rsidRPr="00151070" w:rsidRDefault="00AB7833" w:rsidP="00050925">
            <w:pPr>
              <w:pStyle w:val="MDPI42tablebody"/>
              <w:rPr>
                <w:b/>
                <w:bCs/>
              </w:rPr>
            </w:pPr>
            <w:r w:rsidRPr="00151070">
              <w:rPr>
                <w:b/>
                <w:bCs/>
              </w:rPr>
              <w:t>6 (43%</w:t>
            </w:r>
            <w:r>
              <w:rPr>
                <w:b/>
                <w:bCs/>
              </w:rPr>
              <w:t xml:space="preserve"> / 67%</w:t>
            </w:r>
            <w:r w:rsidRPr="00151070">
              <w:rPr>
                <w:b/>
                <w:bCs/>
              </w:rPr>
              <w:t>)</w:t>
            </w:r>
          </w:p>
        </w:tc>
        <w:tc>
          <w:tcPr>
            <w:tcW w:w="4174" w:type="dxa"/>
          </w:tcPr>
          <w:p w14:paraId="53744E37" w14:textId="4359AA07" w:rsidR="00050925" w:rsidRPr="00807CAB" w:rsidRDefault="00050925" w:rsidP="00050925">
            <w:pPr>
              <w:pStyle w:val="MDPI42tablebody"/>
              <w:ind w:right="-155"/>
              <w:jc w:val="left"/>
              <w:rPr>
                <w:b/>
                <w:bCs/>
              </w:rPr>
            </w:pPr>
            <w:r w:rsidRPr="00807CAB">
              <w:rPr>
                <w:b/>
                <w:b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b/>
                <w:bCs/>
              </w:rPr>
              <w:instrText xml:space="preserve"> ADDIN EN.CITE </w:instrText>
            </w:r>
            <w:r w:rsidR="00CF3DBA">
              <w:rPr>
                <w:b/>
                <w:b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b/>
                <w:bCs/>
              </w:rPr>
              <w:instrText xml:space="preserve"> ADDIN EN.CITE.DATA </w:instrText>
            </w:r>
            <w:r w:rsidR="00CF3DBA">
              <w:rPr>
                <w:b/>
                <w:bCs/>
              </w:rPr>
            </w:r>
            <w:r w:rsidR="00CF3DBA">
              <w:rPr>
                <w:b/>
                <w:bCs/>
              </w:rPr>
              <w:fldChar w:fldCharType="end"/>
            </w:r>
            <w:r w:rsidRPr="00807CAB">
              <w:rPr>
                <w:b/>
                <w:bCs/>
              </w:rPr>
            </w:r>
            <w:r w:rsidRPr="00807CAB">
              <w:rPr>
                <w:b/>
                <w:bCs/>
              </w:rPr>
              <w:fldChar w:fldCharType="separate"/>
            </w:r>
            <w:r w:rsidR="00CF3DBA">
              <w:rPr>
                <w:b/>
                <w:bCs/>
                <w:noProof/>
              </w:rPr>
              <w:t>[17, 43, 46, 48, 49, 51-53, 63, 86]</w:t>
            </w:r>
            <w:r w:rsidRPr="00807CAB">
              <w:rPr>
                <w:b/>
                <w:bCs/>
              </w:rPr>
              <w:fldChar w:fldCharType="end"/>
            </w:r>
          </w:p>
        </w:tc>
      </w:tr>
      <w:tr w:rsidR="00AB7833" w:rsidRPr="009D0409" w14:paraId="29C237FC" w14:textId="77777777" w:rsidTr="002E3AD1">
        <w:trPr>
          <w:jc w:val="center"/>
        </w:trPr>
        <w:tc>
          <w:tcPr>
            <w:tcW w:w="8640" w:type="dxa"/>
          </w:tcPr>
          <w:p w14:paraId="3D99FF80" w14:textId="6F8A1121" w:rsidR="00AB7833" w:rsidRPr="009D0409" w:rsidRDefault="00AB7833" w:rsidP="002E3AD1">
            <w:pPr>
              <w:pStyle w:val="MDPI42tablebody"/>
              <w:numPr>
                <w:ilvl w:val="0"/>
                <w:numId w:val="158"/>
              </w:numPr>
              <w:jc w:val="left"/>
              <w:rPr>
                <w:b/>
                <w:bCs/>
              </w:rPr>
            </w:pPr>
            <w:r>
              <w:rPr>
                <w:b/>
                <w:bCs/>
              </w:rPr>
              <w:t>In individuals with BED</w:t>
            </w:r>
          </w:p>
        </w:tc>
        <w:tc>
          <w:tcPr>
            <w:tcW w:w="1530" w:type="dxa"/>
          </w:tcPr>
          <w:p w14:paraId="57EB94DC" w14:textId="77777777" w:rsidR="00AB7833" w:rsidRPr="009D0409" w:rsidRDefault="00AB7833" w:rsidP="002E3AD1">
            <w:pPr>
              <w:pStyle w:val="MDPI42tablebody"/>
              <w:rPr>
                <w:b/>
                <w:bCs/>
              </w:rPr>
            </w:pPr>
            <w:r w:rsidRPr="009D0409">
              <w:rPr>
                <w:b/>
                <w:bCs/>
              </w:rPr>
              <w:t>6 (43% / 67%)</w:t>
            </w:r>
          </w:p>
        </w:tc>
        <w:tc>
          <w:tcPr>
            <w:tcW w:w="4174" w:type="dxa"/>
          </w:tcPr>
          <w:p w14:paraId="03BAA114" w14:textId="09F1ED76" w:rsidR="00AB7833" w:rsidRPr="009D0409" w:rsidRDefault="00AB7833" w:rsidP="002E3AD1">
            <w:pPr>
              <w:pStyle w:val="MDPI42tablebody"/>
              <w:ind w:right="-155"/>
              <w:jc w:val="left"/>
              <w:rPr>
                <w:b/>
                <w:bCs/>
              </w:rPr>
            </w:pPr>
            <w:r w:rsidRPr="009D0409">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 </w:instrText>
            </w:r>
            <w:r w:rsidR="00CF3DBA">
              <w:rPr>
                <w:b/>
                <w:b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sidR="00CF3DBA">
              <w:rPr>
                <w:b/>
                <w:bCs/>
                <w:noProof/>
              </w:rPr>
              <w:instrText xml:space="preserve"> ADDIN EN.CITE.DATA </w:instrText>
            </w:r>
            <w:r w:rsidR="00CF3DBA">
              <w:rPr>
                <w:b/>
                <w:bCs/>
                <w:noProof/>
              </w:rPr>
            </w:r>
            <w:r w:rsidR="00CF3DBA">
              <w:rPr>
                <w:b/>
                <w:bCs/>
                <w:noProof/>
              </w:rPr>
              <w:fldChar w:fldCharType="end"/>
            </w:r>
            <w:r w:rsidR="00CF3DBA">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EN.CITE.DATA </w:instrText>
            </w:r>
            <w:r w:rsidR="00CF3DBA">
              <w:rPr>
                <w:b/>
                <w:bCs/>
                <w:noProof/>
              </w:rPr>
            </w:r>
            <w:r w:rsidR="00CF3DBA">
              <w:rPr>
                <w:b/>
                <w:bCs/>
                <w:noProof/>
              </w:rPr>
              <w:fldChar w:fldCharType="end"/>
            </w:r>
            <w:r w:rsidRPr="009D0409">
              <w:rPr>
                <w:b/>
                <w:bCs/>
                <w:noProof/>
              </w:rPr>
            </w:r>
            <w:r w:rsidRPr="009D0409">
              <w:rPr>
                <w:b/>
                <w:bCs/>
                <w:noProof/>
              </w:rPr>
              <w:fldChar w:fldCharType="separate"/>
            </w:r>
            <w:r w:rsidR="00CF3DBA">
              <w:rPr>
                <w:b/>
                <w:bCs/>
                <w:noProof/>
              </w:rPr>
              <w:t>[15, 17-19, 42, 43, 46, 48-51, 55, 59-66]</w:t>
            </w:r>
            <w:r w:rsidRPr="009D0409">
              <w:rPr>
                <w:b/>
                <w:bCs/>
                <w:noProof/>
              </w:rPr>
              <w:fldChar w:fldCharType="end"/>
            </w:r>
          </w:p>
        </w:tc>
      </w:tr>
      <w:tr w:rsidR="00AB7833" w:rsidRPr="00374B12" w14:paraId="3460963A" w14:textId="77777777" w:rsidTr="002E3AD1">
        <w:trPr>
          <w:jc w:val="center"/>
        </w:trPr>
        <w:tc>
          <w:tcPr>
            <w:tcW w:w="8640" w:type="dxa"/>
          </w:tcPr>
          <w:p w14:paraId="5CF4A304" w14:textId="77777777" w:rsidR="00AB7833" w:rsidRPr="00EF3311" w:rsidRDefault="00AB7833" w:rsidP="004E5AB1">
            <w:pPr>
              <w:pStyle w:val="MDPI42tablebody"/>
              <w:numPr>
                <w:ilvl w:val="0"/>
                <w:numId w:val="160"/>
              </w:numPr>
              <w:jc w:val="left"/>
            </w:pPr>
            <w:r>
              <w:t>Lack of information on BED prevalence, risk, and severity</w:t>
            </w:r>
          </w:p>
        </w:tc>
        <w:tc>
          <w:tcPr>
            <w:tcW w:w="1530" w:type="dxa"/>
          </w:tcPr>
          <w:p w14:paraId="301EBDDA" w14:textId="77777777" w:rsidR="00AB7833" w:rsidRPr="00807CAB" w:rsidRDefault="00AB7833" w:rsidP="002E3AD1">
            <w:pPr>
              <w:pStyle w:val="MDPI42tablebody"/>
              <w:rPr>
                <w:i/>
                <w:iCs/>
              </w:rPr>
            </w:pPr>
            <w:r w:rsidRPr="00807CAB">
              <w:rPr>
                <w:i/>
                <w:iCs/>
              </w:rPr>
              <w:t>4 (29% / 45%)</w:t>
            </w:r>
          </w:p>
        </w:tc>
        <w:tc>
          <w:tcPr>
            <w:tcW w:w="4174" w:type="dxa"/>
          </w:tcPr>
          <w:p w14:paraId="26660F2A" w14:textId="79CAA548" w:rsidR="00AB7833" w:rsidRPr="00807CAB" w:rsidRDefault="00AB7833" w:rsidP="002E3AD1">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[17, 43, 46, 48, 49, 51-53, 63, 86]</w:t>
            </w:r>
            <w:r w:rsidRPr="00807CAB">
              <w:rPr>
                <w:i/>
                <w:iCs/>
              </w:rPr>
              <w:fldChar w:fldCharType="end"/>
            </w:r>
          </w:p>
        </w:tc>
      </w:tr>
      <w:tr w:rsidR="00AB7833" w:rsidRPr="00374B12" w14:paraId="024D81F6" w14:textId="77777777" w:rsidTr="002E3AD1">
        <w:trPr>
          <w:jc w:val="center"/>
        </w:trPr>
        <w:tc>
          <w:tcPr>
            <w:tcW w:w="8640" w:type="dxa"/>
          </w:tcPr>
          <w:p w14:paraId="786FEBFC" w14:textId="6FA83E50" w:rsidR="00AB7833" w:rsidRPr="00AB7833" w:rsidRDefault="00AB7833" w:rsidP="004E5AB1">
            <w:pPr>
              <w:pStyle w:val="MDPI42tablebody"/>
              <w:numPr>
                <w:ilvl w:val="0"/>
                <w:numId w:val="160"/>
              </w:numPr>
              <w:jc w:val="left"/>
            </w:pPr>
            <w:r>
              <w:t>M</w:t>
            </w:r>
            <w:r w:rsidRPr="00EF3311">
              <w:t>is</w:t>
            </w:r>
            <w:r>
              <w:t xml:space="preserve">conceptions </w:t>
            </w:r>
            <w:r w:rsidRPr="00EF3311">
              <w:t xml:space="preserve">about </w:t>
            </w:r>
            <w:r>
              <w:t>w</w:t>
            </w:r>
            <w:r w:rsidRPr="00EF3311">
              <w:t>ho can have an ED</w:t>
            </w:r>
            <w:r>
              <w:t xml:space="preserve"> </w:t>
            </w:r>
            <w:r w:rsidR="003472A4" w:rsidRPr="003472A4">
              <w:rPr>
                <w:b/>
                <w:bCs/>
                <w:color w:val="FF0000"/>
              </w:rPr>
              <w:t>(5)</w:t>
            </w:r>
          </w:p>
        </w:tc>
        <w:tc>
          <w:tcPr>
            <w:tcW w:w="1530" w:type="dxa"/>
          </w:tcPr>
          <w:p w14:paraId="78BD163C" w14:textId="77777777" w:rsidR="00AB7833" w:rsidRPr="00807CAB" w:rsidRDefault="00AB7833" w:rsidP="002E3AD1">
            <w:pPr>
              <w:pStyle w:val="MDPI42tablebody"/>
              <w:rPr>
                <w:i/>
                <w:iCs/>
              </w:rPr>
            </w:pPr>
            <w:r w:rsidRPr="00807CAB">
              <w:rPr>
                <w:i/>
                <w:iCs/>
              </w:rPr>
              <w:t>4 (29% / 45%)</w:t>
            </w:r>
          </w:p>
        </w:tc>
        <w:tc>
          <w:tcPr>
            <w:tcW w:w="4174" w:type="dxa"/>
          </w:tcPr>
          <w:p w14:paraId="090AE706" w14:textId="3F630DB4" w:rsidR="00AB7833" w:rsidRPr="00807CAB" w:rsidRDefault="00AB7833" w:rsidP="002E3AD1">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43, 48, 49, 54, 80]</w:t>
            </w:r>
            <w:r w:rsidRPr="00807CAB">
              <w:rPr>
                <w:i/>
                <w:iCs/>
              </w:rPr>
              <w:fldChar w:fldCharType="end"/>
            </w:r>
          </w:p>
        </w:tc>
      </w:tr>
      <w:tr w:rsidR="00AB7833" w:rsidRPr="00374B12" w14:paraId="6FD162DD" w14:textId="77777777" w:rsidTr="002E3AD1">
        <w:trPr>
          <w:jc w:val="center"/>
        </w:trPr>
        <w:tc>
          <w:tcPr>
            <w:tcW w:w="8640" w:type="dxa"/>
          </w:tcPr>
          <w:p w14:paraId="727F775B" w14:textId="246B73D5" w:rsidR="00AB7833" w:rsidRDefault="00AB7833" w:rsidP="004E5AB1">
            <w:pPr>
              <w:pStyle w:val="MDPI42tablebody"/>
              <w:numPr>
                <w:ilvl w:val="0"/>
                <w:numId w:val="160"/>
              </w:numPr>
              <w:jc w:val="left"/>
            </w:pPr>
            <w:r>
              <w:t>Preventing or impeding self-detection</w:t>
            </w:r>
            <w:r w:rsidRPr="004E5AB1">
              <w:t xml:space="preserve"> </w:t>
            </w:r>
            <w:r w:rsidR="003472A4" w:rsidRPr="003472A4">
              <w:rPr>
                <w:b/>
                <w:bCs/>
                <w:color w:val="FF0000"/>
              </w:rPr>
              <w:t>(5)</w:t>
            </w:r>
          </w:p>
        </w:tc>
        <w:tc>
          <w:tcPr>
            <w:tcW w:w="1530" w:type="dxa"/>
          </w:tcPr>
          <w:p w14:paraId="1F12D8B9" w14:textId="77777777" w:rsidR="00AB7833" w:rsidRPr="00807CAB" w:rsidRDefault="00AB7833" w:rsidP="002E3AD1">
            <w:pPr>
              <w:pStyle w:val="MDPI42tablebody"/>
              <w:rPr>
                <w:i/>
                <w:iCs/>
              </w:rPr>
            </w:pPr>
            <w:r w:rsidRPr="00807CAB">
              <w:rPr>
                <w:i/>
                <w:iCs/>
              </w:rPr>
              <w:t>3 (21% / 33%)</w:t>
            </w:r>
          </w:p>
        </w:tc>
        <w:tc>
          <w:tcPr>
            <w:tcW w:w="4174" w:type="dxa"/>
          </w:tcPr>
          <w:p w14:paraId="3110E296" w14:textId="6E237BCF" w:rsidR="00AB7833" w:rsidRPr="00807CAB" w:rsidRDefault="00AB7833" w:rsidP="002E3AD1">
            <w:pPr>
              <w:pStyle w:val="MDPI42tablebody"/>
              <w:ind w:right="-155"/>
              <w:jc w:val="left"/>
              <w:rPr>
                <w:i/>
                <w:iCs/>
              </w:rPr>
            </w:pPr>
            <w:r w:rsidRPr="00807CAB">
              <w:rPr>
                <w:i/>
                <w:iCs/>
              </w:rPr>
              <w:fldChar w:fldCharType="begin">
                <w:fldData xml:space="preserve">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dGU+PC9FbmROb3RlPn==
</w:fldData>
              </w:fldChar>
            </w:r>
            <w:r w:rsidR="006A2418">
              <w:rPr>
                <w:i/>
                <w:iCs/>
              </w:rPr>
              <w:instrText xml:space="preserve"> ADDIN EN.CITE </w:instrText>
            </w:r>
            <w:r w:rsidR="006A2418">
              <w:rPr>
                <w:i/>
                <w:iCs/>
              </w:rPr>
              <w:fldChar w:fldCharType="begin">
                <w:fldData xml:space="preserve">PEVuZE5vdGU+PENpdGU+PEF1dGhvcj5CcmF5PC9BdXRob3I+PFllYXI+MjAyMjwvWWVhcj48UmVj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PENpdGU+PEF1dGhvcj5Hb29kZTwvQXV0aG9yPjxZZWFyPjIwMjI8L1llYXI+PFJlY051bT43OTM3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bnVtPjwvcmVjb3JkPjwvQ2l0ZT48Q2l0ZT48QXV0aG9yPlNvbm5ldmlsbGU8L0F1dGhvcj48WWVh
cj4yMDE4PC9ZZWFyPjxSZWNOdW0+NzIwODwvUmVjTnVtPjxyZWNvcmQ+PHJlYy1udW1iZXI+NzIw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PENpdGU+PEF1dGhvcj5FZ2JlcnQ8L0F1dGhvcj48WWVhcj4yMDIxPC9ZZWFyPjxSZWNOdW0+NzMz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QXV0aG9yPkJyYXk8L0F1dGhvcj48WWVhcj4yMDIyPC9ZZWFyPjxSZWNOdW0+Nzg0MDwvUmVjTnVt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L3JlY29yZD48L0NpdGU+PENpdGU+PEF1dGhvcj5CZWNrZXI8L0F1dGhvcj48WWVhcj4yMDEwPC9Z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ZWN0cm9uaWMtcmVzb3VyY2UtbnVtPjEwLjEwMDIvZWF0LjIyODQ2PC9lbGVjdHJvbmljLW==
</w:fldData>
              </w:fldChar>
            </w:r>
            <w:r w:rsidR="006A2418">
              <w:rPr>
                <w:i/>
                <w:iCs/>
              </w:rPr>
              <w:instrText xml:space="preserve"> ADDIN EN.CITE.DATA </w:instrText>
            </w:r>
            <w:r w:rsidR="006A2418">
              <w:rPr>
                <w:i/>
                <w:iCs/>
              </w:rPr>
            </w:r>
            <w:r w:rsidR="006A2418">
              <w:rPr>
                <w:i/>
                <w:iCs/>
              </w:rPr>
              <w:fldChar w:fldCharType="end"/>
            </w:r>
            <w:r w:rsidR="006A2418">
              <w:rPr>
                <w:i/>
                <w:iCs/>
              </w:rPr>
              <w:fldChar w:fldCharType="begin">
                <w:fldData xml:space="preserve">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dGU+PC9FbmROb3RlPn==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[15, 17, 43, 46, 48, 49, 55, 80, 86-88]</w:t>
            </w:r>
            <w:r w:rsidRPr="00807CAB">
              <w:rPr>
                <w:i/>
                <w:iCs/>
              </w:rPr>
              <w:fldChar w:fldCharType="end"/>
            </w:r>
          </w:p>
        </w:tc>
      </w:tr>
      <w:tr w:rsidR="004E5AB1" w:rsidRPr="00374B12" w14:paraId="22ED7311" w14:textId="77777777" w:rsidTr="002E3AD1">
        <w:trPr>
          <w:jc w:val="center"/>
        </w:trPr>
        <w:tc>
          <w:tcPr>
            <w:tcW w:w="8640" w:type="dxa"/>
          </w:tcPr>
          <w:p w14:paraId="0D8B8303" w14:textId="77777777" w:rsidR="004E5AB1" w:rsidRDefault="004E5AB1" w:rsidP="004E5AB1">
            <w:pPr>
              <w:pStyle w:val="MDPI42tablebody"/>
              <w:numPr>
                <w:ilvl w:val="0"/>
                <w:numId w:val="160"/>
              </w:numPr>
              <w:jc w:val="left"/>
            </w:pPr>
            <w:r>
              <w:t>Poor education on BED diagnostic criteria and validity</w:t>
            </w:r>
          </w:p>
        </w:tc>
        <w:tc>
          <w:tcPr>
            <w:tcW w:w="1530" w:type="dxa"/>
          </w:tcPr>
          <w:p w14:paraId="3C2DB938" w14:textId="77777777" w:rsidR="004E5AB1" w:rsidRPr="00BF4240" w:rsidRDefault="004E5AB1" w:rsidP="002E3AD1">
            <w:pPr>
              <w:pStyle w:val="MDPI42tablebody"/>
              <w:rPr>
                <w:i/>
                <w:iCs/>
              </w:rPr>
            </w:pPr>
            <w:r w:rsidRPr="00BF4240">
              <w:rPr>
                <w:i/>
                <w:iCs/>
              </w:rPr>
              <w:t>2 (14% / 22%)</w:t>
            </w:r>
          </w:p>
        </w:tc>
        <w:tc>
          <w:tcPr>
            <w:tcW w:w="4174" w:type="dxa"/>
          </w:tcPr>
          <w:p w14:paraId="41277CD9" w14:textId="66D1E6D9" w:rsidR="004E5AB1" w:rsidRPr="00BF4240" w:rsidRDefault="004E5AB1" w:rsidP="002E3AD1">
            <w:pPr>
              <w:pStyle w:val="MDPI42tablebody"/>
              <w:ind w:right="-155"/>
              <w:jc w:val="left"/>
              <w:rPr>
                <w:i/>
                <w:iCs/>
              </w:rPr>
            </w:pPr>
            <w:r w:rsidRPr="00BF4240">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BF4240">
              <w:rPr>
                <w:i/>
                <w:iCs/>
                <w:noProof/>
              </w:rPr>
            </w:r>
            <w:r w:rsidRPr="00BF4240">
              <w:rPr>
                <w:i/>
                <w:iCs/>
                <w:noProof/>
              </w:rPr>
              <w:fldChar w:fldCharType="separate"/>
            </w:r>
            <w:r w:rsidR="006A2418">
              <w:rPr>
                <w:i/>
                <w:iCs/>
                <w:noProof/>
              </w:rPr>
              <w:t>[17, 43, 46, 48, 49, 51-53, 63, 89]</w:t>
            </w:r>
            <w:r w:rsidRPr="00BF4240">
              <w:rPr>
                <w:i/>
                <w:iCs/>
                <w:noProof/>
              </w:rPr>
              <w:fldChar w:fldCharType="end"/>
            </w:r>
          </w:p>
        </w:tc>
      </w:tr>
      <w:tr w:rsidR="004E5AB1" w:rsidRPr="00374B12" w14:paraId="4D18D428" w14:textId="77777777" w:rsidTr="002E3AD1">
        <w:trPr>
          <w:jc w:val="center"/>
        </w:trPr>
        <w:tc>
          <w:tcPr>
            <w:tcW w:w="8640" w:type="dxa"/>
          </w:tcPr>
          <w:p w14:paraId="67234BD5" w14:textId="2D9B45B9" w:rsidR="004E5AB1" w:rsidRPr="00EF3311" w:rsidRDefault="004E5AB1" w:rsidP="004E5AB1">
            <w:pPr>
              <w:pStyle w:val="MDPI42tablebody"/>
              <w:ind w:left="1800"/>
              <w:jc w:val="left"/>
            </w:pPr>
            <w:r>
              <w:t>E</w:t>
            </w:r>
            <w:r w:rsidRPr="00EB37CF">
              <w:t xml:space="preserve">.g., </w:t>
            </w:r>
            <w:r>
              <w:t>t</w:t>
            </w:r>
            <w:r w:rsidRPr="00EB37CF">
              <w:t>hat BED is</w:t>
            </w:r>
            <w:r>
              <w:t xml:space="preserve"> </w:t>
            </w:r>
            <w:r w:rsidRPr="00EB37CF">
              <w:t>a</w:t>
            </w:r>
            <w:r>
              <w:t xml:space="preserve"> valid</w:t>
            </w:r>
            <w:r w:rsidRPr="00EB37CF">
              <w:t xml:space="preserve"> autonomous DSM-5 mental health diagnosis </w:t>
            </w:r>
          </w:p>
        </w:tc>
        <w:tc>
          <w:tcPr>
            <w:tcW w:w="1530" w:type="dxa"/>
          </w:tcPr>
          <w:p w14:paraId="50212436" w14:textId="77777777" w:rsidR="004E5AB1" w:rsidRPr="00EF3311" w:rsidRDefault="004E5AB1" w:rsidP="002E3AD1">
            <w:pPr>
              <w:pStyle w:val="MDPI42tablebody"/>
            </w:pPr>
            <w:r w:rsidRPr="00807CAB">
              <w:rPr>
                <w:i/>
                <w:iCs/>
              </w:rPr>
              <w:t>2 (14% / 22%)</w:t>
            </w:r>
          </w:p>
        </w:tc>
        <w:tc>
          <w:tcPr>
            <w:tcW w:w="4174" w:type="dxa"/>
          </w:tcPr>
          <w:p w14:paraId="227712CC" w14:textId="6987359D" w:rsidR="004E5AB1" w:rsidRPr="00EE2EAF" w:rsidRDefault="004E5AB1" w:rsidP="002E3AD1">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EE2EAF">
              <w:rPr>
                <w:i/>
                <w:iCs/>
                <w:noProof/>
              </w:rPr>
            </w:r>
            <w:r w:rsidRPr="00EE2EAF">
              <w:rPr>
                <w:i/>
                <w:iCs/>
                <w:noProof/>
              </w:rPr>
              <w:fldChar w:fldCharType="separate"/>
            </w:r>
            <w:r w:rsidR="006A2418">
              <w:rPr>
                <w:i/>
                <w:iCs/>
                <w:noProof/>
              </w:rPr>
              <w:t>[17, 43, 46, 48, 49, 51-53, 63, 89]</w:t>
            </w:r>
            <w:r w:rsidRPr="00EE2EAF">
              <w:rPr>
                <w:i/>
                <w:iCs/>
                <w:noProof/>
              </w:rPr>
              <w:fldChar w:fldCharType="end"/>
            </w:r>
          </w:p>
        </w:tc>
      </w:tr>
      <w:tr w:rsidR="00ED0C2D" w:rsidRPr="009D0409" w14:paraId="2F781F5E" w14:textId="77777777" w:rsidTr="00832AF5">
        <w:trPr>
          <w:jc w:val="center"/>
        </w:trPr>
        <w:tc>
          <w:tcPr>
            <w:tcW w:w="8640" w:type="dxa"/>
          </w:tcPr>
          <w:p w14:paraId="02BF39B0" w14:textId="77777777" w:rsidR="00ED0C2D" w:rsidRPr="009D0409" w:rsidRDefault="00ED0C2D" w:rsidP="00ED0C2D">
            <w:pPr>
              <w:pStyle w:val="MDPI42tablebody"/>
              <w:numPr>
                <w:ilvl w:val="0"/>
                <w:numId w:val="158"/>
              </w:numPr>
              <w:jc w:val="left"/>
              <w:rPr>
                <w:b/>
                <w:bCs/>
              </w:rPr>
            </w:pPr>
            <w:r>
              <w:rPr>
                <w:b/>
                <w:bCs/>
              </w:rPr>
              <w:t>Among Healthcare Providers</w:t>
            </w:r>
          </w:p>
        </w:tc>
        <w:tc>
          <w:tcPr>
            <w:tcW w:w="1530" w:type="dxa"/>
          </w:tcPr>
          <w:p w14:paraId="7D14C57D" w14:textId="77777777" w:rsidR="00ED0C2D" w:rsidRPr="009D0409" w:rsidRDefault="00ED0C2D" w:rsidP="00832AF5">
            <w:pPr>
              <w:pStyle w:val="MDPI42tablebody"/>
              <w:rPr>
                <w:b/>
                <w:bCs/>
              </w:rPr>
            </w:pPr>
            <w:r w:rsidRPr="009D0409">
              <w:rPr>
                <w:b/>
                <w:bCs/>
              </w:rPr>
              <w:t>6 (43% / 67%)</w:t>
            </w:r>
          </w:p>
        </w:tc>
        <w:tc>
          <w:tcPr>
            <w:tcW w:w="4174" w:type="dxa"/>
          </w:tcPr>
          <w:p w14:paraId="20E9413A" w14:textId="77777777" w:rsidR="00ED0C2D" w:rsidRPr="009D0409" w:rsidRDefault="00ED0C2D" w:rsidP="00832AF5">
            <w:pPr>
              <w:pStyle w:val="MDPI42tablebody"/>
              <w:ind w:right="-155"/>
              <w:jc w:val="left"/>
              <w:rPr>
                <w:b/>
                <w:bCs/>
              </w:rPr>
            </w:pPr>
            <w:r w:rsidRPr="009D0409">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Pr>
                <w:b/>
                <w:bCs/>
                <w:noProof/>
              </w:rPr>
              <w:instrText xml:space="preserve"> ADDIN EN.CITE </w:instrText>
            </w:r>
            <w:r>
              <w:rPr>
                <w:b/>
                <w:b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Pr>
                <w:b/>
                <w:bCs/>
                <w:noProof/>
              </w:rPr>
              <w:instrText xml:space="preserve"> ADDIN EN.CITE.DATA </w:instrText>
            </w:r>
            <w:r>
              <w:rPr>
                <w:b/>
                <w:bCs/>
                <w:noProof/>
              </w:rPr>
            </w:r>
            <w:r>
              <w:rPr>
                <w:b/>
                <w:bCs/>
                <w:noProof/>
              </w:rPr>
              <w:fldChar w:fldCharType="end"/>
            </w:r>
            <w:r>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Pr>
                <w:b/>
                <w:bCs/>
                <w:noProof/>
              </w:rPr>
              <w:instrText xml:space="preserve"> ADDIN EN.CITE.DATA </w:instrText>
            </w:r>
            <w:r>
              <w:rPr>
                <w:b/>
                <w:bCs/>
                <w:noProof/>
              </w:rPr>
            </w:r>
            <w:r>
              <w:rPr>
                <w:b/>
                <w:bCs/>
                <w:noProof/>
              </w:rPr>
              <w:fldChar w:fldCharType="end"/>
            </w:r>
            <w:r w:rsidRPr="009D0409">
              <w:rPr>
                <w:b/>
                <w:bCs/>
                <w:noProof/>
              </w:rPr>
            </w:r>
            <w:r w:rsidRPr="009D0409">
              <w:rPr>
                <w:b/>
                <w:bCs/>
                <w:noProof/>
              </w:rPr>
              <w:fldChar w:fldCharType="separate"/>
            </w:r>
            <w:r>
              <w:rPr>
                <w:b/>
                <w:bCs/>
                <w:noProof/>
              </w:rPr>
              <w:t>[15, 17-19, 42, 43, 46, 48-51, 55, 59-66]</w:t>
            </w:r>
            <w:r w:rsidRPr="009D0409">
              <w:rPr>
                <w:b/>
                <w:bCs/>
                <w:noProof/>
              </w:rPr>
              <w:fldChar w:fldCharType="end"/>
            </w:r>
          </w:p>
        </w:tc>
      </w:tr>
      <w:tr w:rsidR="00ED0C2D" w:rsidRPr="00374B12" w14:paraId="0F7BBADC" w14:textId="77777777" w:rsidTr="00832AF5">
        <w:trPr>
          <w:jc w:val="center"/>
        </w:trPr>
        <w:tc>
          <w:tcPr>
            <w:tcW w:w="8640" w:type="dxa"/>
          </w:tcPr>
          <w:p w14:paraId="2E583610" w14:textId="77777777" w:rsidR="00ED0C2D" w:rsidRPr="00EF3311" w:rsidRDefault="00ED0C2D" w:rsidP="00832AF5">
            <w:pPr>
              <w:pStyle w:val="MDPI42tablebody"/>
              <w:numPr>
                <w:ilvl w:val="2"/>
                <w:numId w:val="93"/>
              </w:numPr>
              <w:jc w:val="left"/>
            </w:pPr>
            <w:r>
              <w:t>Lack of information on BED prevalence, risk, and severity</w:t>
            </w:r>
          </w:p>
        </w:tc>
        <w:tc>
          <w:tcPr>
            <w:tcW w:w="1530" w:type="dxa"/>
          </w:tcPr>
          <w:p w14:paraId="091EC049" w14:textId="77777777" w:rsidR="00ED0C2D" w:rsidRPr="00807CAB" w:rsidRDefault="00ED0C2D" w:rsidP="00832AF5">
            <w:pPr>
              <w:pStyle w:val="MDPI42tablebody"/>
              <w:rPr>
                <w:i/>
                <w:iCs/>
              </w:rPr>
            </w:pPr>
            <w:r w:rsidRPr="00807CAB">
              <w:rPr>
                <w:i/>
                <w:iCs/>
              </w:rPr>
              <w:t>4 (29% / 45%)</w:t>
            </w:r>
          </w:p>
        </w:tc>
        <w:tc>
          <w:tcPr>
            <w:tcW w:w="4174" w:type="dxa"/>
          </w:tcPr>
          <w:p w14:paraId="7BC35408" w14:textId="77777777" w:rsidR="00ED0C2D" w:rsidRPr="00807CAB" w:rsidRDefault="00ED0C2D" w:rsidP="00832AF5">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Pr>
                <w:i/>
                <w:iCs/>
              </w:rPr>
              <w:instrText xml:space="preserve"> ADDIN EN.CITE </w:instrText>
            </w:r>
            <w:r>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Pr>
                <w:i/>
                <w:iCs/>
              </w:rPr>
              <w:instrText xml:space="preserve"> ADDIN EN.CITE.DATA </w:instrText>
            </w:r>
            <w:r>
              <w:rPr>
                <w:i/>
                <w:iCs/>
              </w:rPr>
            </w:r>
            <w:r>
              <w:rPr>
                <w:i/>
                <w:iCs/>
              </w:rPr>
              <w:fldChar w:fldCharType="end"/>
            </w:r>
            <w:r w:rsidRPr="00807CAB">
              <w:rPr>
                <w:i/>
                <w:iCs/>
              </w:rPr>
            </w:r>
            <w:r w:rsidRPr="00807CAB">
              <w:rPr>
                <w:i/>
                <w:iCs/>
              </w:rPr>
              <w:fldChar w:fldCharType="separate"/>
            </w:r>
            <w:r>
              <w:rPr>
                <w:i/>
                <w:iCs/>
                <w:noProof/>
              </w:rPr>
              <w:t>[17, 43, 46, 48, 49, 51-53, 63, 86]</w:t>
            </w:r>
            <w:r w:rsidRPr="00807CAB">
              <w:rPr>
                <w:i/>
                <w:iCs/>
              </w:rPr>
              <w:fldChar w:fldCharType="end"/>
            </w:r>
          </w:p>
        </w:tc>
      </w:tr>
      <w:tr w:rsidR="00ED0C2D" w:rsidRPr="00374B12" w14:paraId="6B377135" w14:textId="77777777" w:rsidTr="00832AF5">
        <w:trPr>
          <w:jc w:val="center"/>
        </w:trPr>
        <w:tc>
          <w:tcPr>
            <w:tcW w:w="8640" w:type="dxa"/>
          </w:tcPr>
          <w:p w14:paraId="18BC3874" w14:textId="77777777" w:rsidR="00ED0C2D" w:rsidRPr="00AB7833" w:rsidRDefault="00ED0C2D" w:rsidP="00832AF5">
            <w:pPr>
              <w:pStyle w:val="MDPI42tablebody"/>
              <w:numPr>
                <w:ilvl w:val="2"/>
                <w:numId w:val="93"/>
              </w:numPr>
              <w:jc w:val="left"/>
            </w:pPr>
            <w:r>
              <w:t>M</w:t>
            </w:r>
            <w:r w:rsidRPr="00EF3311">
              <w:t>is</w:t>
            </w:r>
            <w:r>
              <w:t xml:space="preserve">conceptions </w:t>
            </w:r>
            <w:r w:rsidRPr="00EF3311">
              <w:t xml:space="preserve">about </w:t>
            </w:r>
            <w:r>
              <w:t>w</w:t>
            </w:r>
            <w:r w:rsidRPr="00EF3311">
              <w:t>ho can have an ED</w:t>
            </w:r>
            <w:r>
              <w:t xml:space="preserve"> &amp; BED sociodemographic representation </w:t>
            </w:r>
            <w:r w:rsidRPr="003472A4">
              <w:rPr>
                <w:b/>
                <w:bCs/>
                <w:color w:val="FF0000"/>
              </w:rPr>
              <w:t>(5)</w:t>
            </w:r>
          </w:p>
        </w:tc>
        <w:tc>
          <w:tcPr>
            <w:tcW w:w="1530" w:type="dxa"/>
          </w:tcPr>
          <w:p w14:paraId="07CE8C44" w14:textId="77777777" w:rsidR="00ED0C2D" w:rsidRPr="00807CAB" w:rsidRDefault="00ED0C2D" w:rsidP="00832AF5">
            <w:pPr>
              <w:pStyle w:val="MDPI42tablebody"/>
              <w:rPr>
                <w:i/>
                <w:iCs/>
              </w:rPr>
            </w:pPr>
            <w:r w:rsidRPr="00807CAB">
              <w:rPr>
                <w:i/>
                <w:iCs/>
              </w:rPr>
              <w:t>4 (29% / 45%)</w:t>
            </w:r>
          </w:p>
        </w:tc>
        <w:tc>
          <w:tcPr>
            <w:tcW w:w="4174" w:type="dxa"/>
          </w:tcPr>
          <w:p w14:paraId="19E7C32E" w14:textId="77777777" w:rsidR="00ED0C2D" w:rsidRPr="00807CAB" w:rsidRDefault="00ED0C2D" w:rsidP="00832AF5">
            <w:pPr>
              <w:pStyle w:val="MDPI42tablebody"/>
              <w:ind w:right="-155"/>
              <w:jc w:val="left"/>
              <w:rPr>
                <w:i/>
                <w:iCs/>
              </w:rPr>
            </w:pPr>
            <w:r w:rsidRPr="00807CAB">
              <w:rPr>
                <w:i/>
                <w:iCs/>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Pr>
                <w:i/>
                <w:iCs/>
              </w:rPr>
              <w:instrText xml:space="preserve"> ADDIN EN.CITE </w:instrText>
            </w:r>
            <w:r>
              <w:rPr>
                <w:i/>
                <w:iCs/>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Pr>
                <w:i/>
                <w:iCs/>
              </w:rPr>
              <w:instrText xml:space="preserve"> ADDIN EN.CITE.DATA </w:instrText>
            </w:r>
            <w:r>
              <w:rPr>
                <w:i/>
                <w:iCs/>
              </w:rPr>
            </w:r>
            <w:r>
              <w:rPr>
                <w:i/>
                <w:iCs/>
              </w:rPr>
              <w:fldChar w:fldCharType="end"/>
            </w:r>
            <w:r w:rsidRPr="00807CAB">
              <w:rPr>
                <w:i/>
                <w:iCs/>
              </w:rPr>
            </w:r>
            <w:r w:rsidRPr="00807CAB">
              <w:rPr>
                <w:i/>
                <w:iCs/>
              </w:rPr>
              <w:fldChar w:fldCharType="separate"/>
            </w:r>
            <w:r>
              <w:rPr>
                <w:i/>
                <w:iCs/>
                <w:noProof/>
              </w:rPr>
              <w:t>[15, 17, 43, 48, 49, 54, 80]</w:t>
            </w:r>
            <w:r w:rsidRPr="00807CAB">
              <w:rPr>
                <w:i/>
                <w:iCs/>
              </w:rPr>
              <w:fldChar w:fldCharType="end"/>
            </w:r>
          </w:p>
        </w:tc>
      </w:tr>
      <w:tr w:rsidR="00ED0C2D" w:rsidRPr="00374B12" w14:paraId="158F85BE" w14:textId="77777777" w:rsidTr="00832AF5">
        <w:trPr>
          <w:jc w:val="center"/>
        </w:trPr>
        <w:tc>
          <w:tcPr>
            <w:tcW w:w="8640" w:type="dxa"/>
          </w:tcPr>
          <w:p w14:paraId="48FEF29E" w14:textId="77777777" w:rsidR="00ED0C2D" w:rsidRPr="00EF3311" w:rsidRDefault="00ED0C2D" w:rsidP="00832AF5">
            <w:pPr>
              <w:pStyle w:val="MDPI42tablebody"/>
              <w:numPr>
                <w:ilvl w:val="2"/>
                <w:numId w:val="93"/>
              </w:numPr>
              <w:jc w:val="left"/>
            </w:pPr>
            <w:r>
              <w:t>Resulting in u</w:t>
            </w:r>
            <w:r w:rsidRPr="00F70EA8">
              <w:t xml:space="preserve">nequal </w:t>
            </w:r>
            <w:r>
              <w:t xml:space="preserve">provider </w:t>
            </w:r>
            <w:r w:rsidRPr="00F70EA8">
              <w:t>screening</w:t>
            </w:r>
            <w:r>
              <w:t xml:space="preserve">, esp. in </w:t>
            </w:r>
            <w:r w:rsidRPr="00F70EA8">
              <w:t>minorit</w:t>
            </w:r>
            <w:r>
              <w:t>y populations</w:t>
            </w:r>
            <w:r w:rsidRPr="00F70EA8">
              <w:t xml:space="preserve"> </w:t>
            </w:r>
            <w:r w:rsidRPr="003472A4">
              <w:rPr>
                <w:b/>
                <w:bCs/>
                <w:color w:val="FF0000"/>
              </w:rPr>
              <w:t>(5)</w:t>
            </w:r>
          </w:p>
        </w:tc>
        <w:tc>
          <w:tcPr>
            <w:tcW w:w="1530" w:type="dxa"/>
          </w:tcPr>
          <w:p w14:paraId="77AE74AE" w14:textId="77777777" w:rsidR="00ED0C2D" w:rsidRPr="00807CAB" w:rsidRDefault="00ED0C2D" w:rsidP="00832AF5">
            <w:pPr>
              <w:pStyle w:val="MDPI42tablebody"/>
              <w:rPr>
                <w:i/>
                <w:iCs/>
              </w:rPr>
            </w:pPr>
            <w:r w:rsidRPr="00807CAB">
              <w:rPr>
                <w:i/>
                <w:iCs/>
              </w:rPr>
              <w:t>4 (29% / 45%)</w:t>
            </w:r>
          </w:p>
        </w:tc>
        <w:tc>
          <w:tcPr>
            <w:tcW w:w="4174" w:type="dxa"/>
          </w:tcPr>
          <w:p w14:paraId="7ABF3CE1" w14:textId="60CAA5D7" w:rsidR="00ED0C2D" w:rsidRPr="00807CAB" w:rsidRDefault="00ED0C2D" w:rsidP="00832AF5">
            <w:pPr>
              <w:pStyle w:val="MDPI42tablebody"/>
              <w:ind w:right="-155"/>
              <w:jc w:val="left"/>
              <w:rPr>
                <w:i/>
                <w:iCs/>
                <w:noProof/>
              </w:rPr>
            </w:pPr>
            <w:r w:rsidRPr="00807CAB">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 </w:instrText>
            </w:r>
            <w:r w:rsidR="006A2418">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807CAB">
              <w:rPr>
                <w:i/>
                <w:iCs/>
                <w:noProof/>
              </w:rPr>
            </w:r>
            <w:r w:rsidRPr="00807CAB">
              <w:rPr>
                <w:i/>
                <w:iCs/>
                <w:noProof/>
              </w:rPr>
              <w:fldChar w:fldCharType="separate"/>
            </w:r>
            <w:r w:rsidR="006A2418">
              <w:rPr>
                <w:i/>
                <w:iCs/>
                <w:noProof/>
              </w:rPr>
              <w:t>[15, 17, 43, 46, 49, 55, 80, 88]</w:t>
            </w:r>
            <w:r w:rsidRPr="00807CAB">
              <w:rPr>
                <w:i/>
                <w:iCs/>
                <w:noProof/>
              </w:rPr>
              <w:fldChar w:fldCharType="end"/>
            </w:r>
          </w:p>
        </w:tc>
      </w:tr>
      <w:tr w:rsidR="00ED0C2D" w:rsidRPr="00374B12" w14:paraId="29957E83" w14:textId="77777777" w:rsidTr="00832AF5">
        <w:trPr>
          <w:jc w:val="center"/>
        </w:trPr>
        <w:tc>
          <w:tcPr>
            <w:tcW w:w="8640" w:type="dxa"/>
          </w:tcPr>
          <w:p w14:paraId="3E0A8332" w14:textId="77777777" w:rsidR="00ED0C2D" w:rsidRDefault="00ED0C2D" w:rsidP="00832AF5">
            <w:pPr>
              <w:pStyle w:val="MDPI42tablebody"/>
              <w:numPr>
                <w:ilvl w:val="2"/>
                <w:numId w:val="93"/>
              </w:numPr>
              <w:jc w:val="left"/>
            </w:pPr>
            <w:r>
              <w:t>Poor education on BED diagnostic criteria and validity</w:t>
            </w:r>
          </w:p>
        </w:tc>
        <w:tc>
          <w:tcPr>
            <w:tcW w:w="1530" w:type="dxa"/>
          </w:tcPr>
          <w:p w14:paraId="3457DF58" w14:textId="77777777" w:rsidR="00ED0C2D" w:rsidRPr="00BF4240" w:rsidRDefault="00ED0C2D" w:rsidP="00832AF5">
            <w:pPr>
              <w:pStyle w:val="MDPI42tablebody"/>
              <w:rPr>
                <w:i/>
                <w:iCs/>
              </w:rPr>
            </w:pPr>
            <w:r w:rsidRPr="00BF4240">
              <w:rPr>
                <w:i/>
                <w:iCs/>
              </w:rPr>
              <w:t>2 (14% / 22%)</w:t>
            </w:r>
          </w:p>
        </w:tc>
        <w:tc>
          <w:tcPr>
            <w:tcW w:w="4174" w:type="dxa"/>
          </w:tcPr>
          <w:p w14:paraId="2A200611" w14:textId="4D35BDE1" w:rsidR="00ED0C2D" w:rsidRPr="00BF4240" w:rsidRDefault="00ED0C2D" w:rsidP="00832AF5">
            <w:pPr>
              <w:pStyle w:val="MDPI42tablebody"/>
              <w:ind w:right="-155"/>
              <w:jc w:val="left"/>
              <w:rPr>
                <w:i/>
                <w:iCs/>
              </w:rPr>
            </w:pPr>
            <w:r w:rsidRPr="00BF4240">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BF4240">
              <w:rPr>
                <w:i/>
                <w:iCs/>
                <w:noProof/>
              </w:rPr>
            </w:r>
            <w:r w:rsidRPr="00BF4240">
              <w:rPr>
                <w:i/>
                <w:iCs/>
                <w:noProof/>
              </w:rPr>
              <w:fldChar w:fldCharType="separate"/>
            </w:r>
            <w:r w:rsidR="006A2418">
              <w:rPr>
                <w:i/>
                <w:iCs/>
                <w:noProof/>
              </w:rPr>
              <w:t>[17, 43, 46, 48, 49, 51-53, 63, 89]</w:t>
            </w:r>
            <w:r w:rsidRPr="00BF4240">
              <w:rPr>
                <w:i/>
                <w:iCs/>
                <w:noProof/>
              </w:rPr>
              <w:fldChar w:fldCharType="end"/>
            </w:r>
          </w:p>
        </w:tc>
      </w:tr>
      <w:tr w:rsidR="00ED0C2D" w:rsidRPr="00374B12" w14:paraId="362E4F10" w14:textId="77777777" w:rsidTr="00832AF5">
        <w:trPr>
          <w:jc w:val="center"/>
        </w:trPr>
        <w:tc>
          <w:tcPr>
            <w:tcW w:w="8640" w:type="dxa"/>
          </w:tcPr>
          <w:p w14:paraId="6723343D" w14:textId="77777777" w:rsidR="00ED0C2D" w:rsidRPr="00EF3311" w:rsidRDefault="00ED0C2D" w:rsidP="00832AF5">
            <w:pPr>
              <w:pStyle w:val="MDPI42tablebody"/>
              <w:numPr>
                <w:ilvl w:val="2"/>
                <w:numId w:val="93"/>
              </w:numPr>
              <w:jc w:val="left"/>
            </w:pPr>
            <w:r>
              <w:t>Resulting in u</w:t>
            </w:r>
            <w:r w:rsidRPr="00F70EA8">
              <w:t xml:space="preserve">nequal </w:t>
            </w:r>
            <w:r>
              <w:t xml:space="preserve">provider </w:t>
            </w:r>
            <w:r w:rsidRPr="00F70EA8">
              <w:t>screening</w:t>
            </w:r>
            <w:r>
              <w:t xml:space="preserve">, diagnosis, &amp; referral </w:t>
            </w:r>
            <w:r w:rsidRPr="003472A4">
              <w:rPr>
                <w:b/>
                <w:bCs/>
                <w:color w:val="FF0000"/>
              </w:rPr>
              <w:t>(5)</w:t>
            </w:r>
            <w:r w:rsidRPr="004E5AB1" w:rsidDel="003472A4">
              <w:t xml:space="preserve"> </w:t>
            </w:r>
          </w:p>
        </w:tc>
        <w:tc>
          <w:tcPr>
            <w:tcW w:w="1530" w:type="dxa"/>
          </w:tcPr>
          <w:p w14:paraId="4C980165" w14:textId="77777777" w:rsidR="00ED0C2D" w:rsidRPr="00EF3311" w:rsidRDefault="00ED0C2D" w:rsidP="00832AF5">
            <w:pPr>
              <w:pStyle w:val="MDPI42tablebody"/>
            </w:pPr>
            <w:r w:rsidRPr="00807CAB">
              <w:rPr>
                <w:i/>
                <w:iCs/>
              </w:rPr>
              <w:t>2 (14% / 22%)</w:t>
            </w:r>
          </w:p>
        </w:tc>
        <w:tc>
          <w:tcPr>
            <w:tcW w:w="4174" w:type="dxa"/>
          </w:tcPr>
          <w:p w14:paraId="7E7A557B" w14:textId="7033BCAB" w:rsidR="00ED0C2D" w:rsidRPr="00EE2EAF" w:rsidRDefault="00ED0C2D" w:rsidP="00832AF5">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EE2EAF">
              <w:rPr>
                <w:i/>
                <w:iCs/>
                <w:noProof/>
              </w:rPr>
            </w:r>
            <w:r w:rsidRPr="00EE2EAF">
              <w:rPr>
                <w:i/>
                <w:iCs/>
                <w:noProof/>
              </w:rPr>
              <w:fldChar w:fldCharType="separate"/>
            </w:r>
            <w:r w:rsidR="006A2418">
              <w:rPr>
                <w:i/>
                <w:iCs/>
                <w:noProof/>
              </w:rPr>
              <w:t>[17, 43, 46, 48, 49, 51-53, 63, 89]</w:t>
            </w:r>
            <w:r w:rsidRPr="00EE2EAF">
              <w:rPr>
                <w:i/>
                <w:iCs/>
                <w:noProof/>
              </w:rPr>
              <w:fldChar w:fldCharType="end"/>
            </w:r>
          </w:p>
        </w:tc>
      </w:tr>
      <w:tr w:rsidR="00ED0C2D" w:rsidRPr="00151070" w14:paraId="6B3E9AF6" w14:textId="77777777" w:rsidTr="00832AF5">
        <w:trPr>
          <w:jc w:val="center"/>
        </w:trPr>
        <w:tc>
          <w:tcPr>
            <w:tcW w:w="8640" w:type="dxa"/>
          </w:tcPr>
          <w:p w14:paraId="299BEA90" w14:textId="77777777" w:rsidR="00ED0C2D" w:rsidRPr="00151070" w:rsidRDefault="00ED0C2D" w:rsidP="00832AF5">
            <w:pPr>
              <w:pStyle w:val="MDPI42tablebody"/>
              <w:numPr>
                <w:ilvl w:val="2"/>
                <w:numId w:val="93"/>
              </w:numPr>
              <w:jc w:val="left"/>
            </w:pPr>
            <w:r>
              <w:t xml:space="preserve">Associated with insufficient provider education and training </w:t>
            </w:r>
          </w:p>
        </w:tc>
        <w:tc>
          <w:tcPr>
            <w:tcW w:w="1530" w:type="dxa"/>
          </w:tcPr>
          <w:p w14:paraId="5D82504E" w14:textId="77777777" w:rsidR="00ED0C2D" w:rsidRPr="00807CAB" w:rsidRDefault="00ED0C2D" w:rsidP="00832AF5">
            <w:pPr>
              <w:pStyle w:val="MDPI42tablebody"/>
              <w:rPr>
                <w:i/>
                <w:iCs/>
              </w:rPr>
            </w:pPr>
            <w:r w:rsidRPr="00807CAB">
              <w:rPr>
                <w:i/>
                <w:iCs/>
              </w:rPr>
              <w:t>0 (0%)</w:t>
            </w:r>
          </w:p>
        </w:tc>
        <w:tc>
          <w:tcPr>
            <w:tcW w:w="4174" w:type="dxa"/>
          </w:tcPr>
          <w:p w14:paraId="6B4FB0CD" w14:textId="674928FD" w:rsidR="00ED0C2D" w:rsidRPr="00807CAB" w:rsidRDefault="00ED0C2D" w:rsidP="00832AF5">
            <w:pPr>
              <w:pStyle w:val="MDPI42tablebody"/>
              <w:ind w:right="-155"/>
              <w:jc w:val="left"/>
              <w:rPr>
                <w:i/>
                <w:iCs/>
              </w:rPr>
            </w:pPr>
            <w:r w:rsidRPr="00807CAB">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rPr>
              <w:instrText xml:space="preserve"> ADDIN EN.CITE </w:instrText>
            </w:r>
            <w:r w:rsidR="006A2418">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[42, 43, 45, 46, 48, 51, 63, 73, 90, 91]</w:t>
            </w:r>
            <w:r w:rsidRPr="00807CAB">
              <w:rPr>
                <w:i/>
                <w:iCs/>
              </w:rPr>
              <w:fldChar w:fldCharType="end"/>
            </w:r>
          </w:p>
        </w:tc>
      </w:tr>
      <w:tr w:rsidR="00AB7833" w:rsidRPr="009D0409" w14:paraId="7503F9BD" w14:textId="77777777" w:rsidTr="002E3AD1">
        <w:trPr>
          <w:jc w:val="center"/>
        </w:trPr>
        <w:tc>
          <w:tcPr>
            <w:tcW w:w="8640" w:type="dxa"/>
          </w:tcPr>
          <w:p w14:paraId="5D5B3793" w14:textId="0112566E" w:rsidR="00AB7833" w:rsidRPr="009D0409" w:rsidRDefault="00AB7833" w:rsidP="00AB7833">
            <w:pPr>
              <w:pStyle w:val="MDPI42tablebody"/>
              <w:numPr>
                <w:ilvl w:val="0"/>
                <w:numId w:val="158"/>
              </w:numPr>
              <w:jc w:val="left"/>
              <w:rPr>
                <w:b/>
                <w:bCs/>
              </w:rPr>
            </w:pPr>
            <w:r>
              <w:rPr>
                <w:b/>
                <w:bCs/>
              </w:rPr>
              <w:t>Socioculturally</w:t>
            </w:r>
          </w:p>
        </w:tc>
        <w:tc>
          <w:tcPr>
            <w:tcW w:w="1530" w:type="dxa"/>
          </w:tcPr>
          <w:p w14:paraId="0F6FDABF" w14:textId="77777777" w:rsidR="00AB7833" w:rsidRPr="009D0409" w:rsidRDefault="00AB7833" w:rsidP="002E3AD1">
            <w:pPr>
              <w:pStyle w:val="MDPI42tablebody"/>
              <w:rPr>
                <w:b/>
                <w:bCs/>
              </w:rPr>
            </w:pPr>
            <w:r w:rsidRPr="009D0409">
              <w:rPr>
                <w:b/>
                <w:bCs/>
              </w:rPr>
              <w:t>6 (43% / 67%)</w:t>
            </w:r>
          </w:p>
        </w:tc>
        <w:tc>
          <w:tcPr>
            <w:tcW w:w="4174" w:type="dxa"/>
          </w:tcPr>
          <w:p w14:paraId="51278AC8" w14:textId="4C96A74B" w:rsidR="00AB7833" w:rsidRPr="009D0409" w:rsidRDefault="00AB7833" w:rsidP="002E3AD1">
            <w:pPr>
              <w:pStyle w:val="MDPI42tablebody"/>
              <w:ind w:right="-155"/>
              <w:jc w:val="left"/>
              <w:rPr>
                <w:b/>
                <w:bCs/>
              </w:rPr>
            </w:pPr>
            <w:r w:rsidRPr="009D0409">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 </w:instrText>
            </w:r>
            <w:r w:rsidR="00CF3DBA">
              <w:rPr>
                <w:b/>
                <w:b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sidR="00CF3DBA">
              <w:rPr>
                <w:b/>
                <w:bCs/>
                <w:noProof/>
              </w:rPr>
              <w:instrText xml:space="preserve"> ADDIN EN.CITE.DATA </w:instrText>
            </w:r>
            <w:r w:rsidR="00CF3DBA">
              <w:rPr>
                <w:b/>
                <w:bCs/>
                <w:noProof/>
              </w:rPr>
            </w:r>
            <w:r w:rsidR="00CF3DBA">
              <w:rPr>
                <w:b/>
                <w:bCs/>
                <w:noProof/>
              </w:rPr>
              <w:fldChar w:fldCharType="end"/>
            </w:r>
            <w:r w:rsidR="00CF3DBA">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EN.CITE.DATA </w:instrText>
            </w:r>
            <w:r w:rsidR="00CF3DBA">
              <w:rPr>
                <w:b/>
                <w:bCs/>
                <w:noProof/>
              </w:rPr>
            </w:r>
            <w:r w:rsidR="00CF3DBA">
              <w:rPr>
                <w:b/>
                <w:bCs/>
                <w:noProof/>
              </w:rPr>
              <w:fldChar w:fldCharType="end"/>
            </w:r>
            <w:r w:rsidRPr="009D0409">
              <w:rPr>
                <w:b/>
                <w:bCs/>
                <w:noProof/>
              </w:rPr>
            </w:r>
            <w:r w:rsidRPr="009D0409">
              <w:rPr>
                <w:b/>
                <w:bCs/>
                <w:noProof/>
              </w:rPr>
              <w:fldChar w:fldCharType="separate"/>
            </w:r>
            <w:r w:rsidR="00CF3DBA">
              <w:rPr>
                <w:b/>
                <w:bCs/>
                <w:noProof/>
              </w:rPr>
              <w:t>[15, 17-19, 42, 43, 46, 48-51, 55, 59-66]</w:t>
            </w:r>
            <w:r w:rsidRPr="009D0409">
              <w:rPr>
                <w:b/>
                <w:bCs/>
                <w:noProof/>
              </w:rPr>
              <w:fldChar w:fldCharType="end"/>
            </w:r>
          </w:p>
        </w:tc>
      </w:tr>
      <w:tr w:rsidR="00050925" w:rsidRPr="009A412F" w14:paraId="71B98AD0" w14:textId="77777777" w:rsidTr="009F71B9">
        <w:trPr>
          <w:jc w:val="center"/>
        </w:trPr>
        <w:tc>
          <w:tcPr>
            <w:tcW w:w="8640" w:type="dxa"/>
          </w:tcPr>
          <w:p w14:paraId="2D097637" w14:textId="086F949F" w:rsidR="00050925" w:rsidRPr="009A412F" w:rsidRDefault="00AB7833" w:rsidP="004E5AB1">
            <w:pPr>
              <w:pStyle w:val="MDPI42tablebody"/>
              <w:numPr>
                <w:ilvl w:val="0"/>
                <w:numId w:val="161"/>
              </w:numPr>
              <w:jc w:val="left"/>
              <w:rPr>
                <w:highlight w:val="yellow"/>
              </w:rPr>
            </w:pPr>
            <w:r w:rsidRPr="009A412F">
              <w:rPr>
                <w:highlight w:val="yellow"/>
              </w:rPr>
              <w:t>Lack of</w:t>
            </w:r>
            <w:r w:rsidR="00050925" w:rsidRPr="009A412F">
              <w:rPr>
                <w:highlight w:val="yellow"/>
              </w:rPr>
              <w:t xml:space="preserve"> information on BED prevalence, risk, and severity</w:t>
            </w:r>
          </w:p>
        </w:tc>
        <w:tc>
          <w:tcPr>
            <w:tcW w:w="1530" w:type="dxa"/>
          </w:tcPr>
          <w:p w14:paraId="5F08EEED" w14:textId="77777777" w:rsidR="00050925" w:rsidRPr="009A412F" w:rsidRDefault="00050925" w:rsidP="00050925">
            <w:pPr>
              <w:pStyle w:val="MDPI42tablebody"/>
              <w:rPr>
                <w:i/>
                <w:iCs/>
                <w:highlight w:val="yellow"/>
              </w:rPr>
            </w:pPr>
            <w:r w:rsidRPr="009A412F">
              <w:rPr>
                <w:i/>
                <w:iCs/>
                <w:highlight w:val="yellow"/>
              </w:rPr>
              <w:t>4 (29% / 45%)</w:t>
            </w:r>
          </w:p>
        </w:tc>
        <w:tc>
          <w:tcPr>
            <w:tcW w:w="4174" w:type="dxa"/>
          </w:tcPr>
          <w:p w14:paraId="74C2D6DB" w14:textId="2606295C" w:rsidR="00050925" w:rsidRPr="009A412F" w:rsidRDefault="00050925" w:rsidP="00050925">
            <w:pPr>
              <w:pStyle w:val="MDPI42tablebody"/>
              <w:ind w:right="-155"/>
              <w:jc w:val="left"/>
              <w:rPr>
                <w:i/>
                <w:iCs/>
                <w:highlight w:val="yellow"/>
              </w:rPr>
            </w:pPr>
            <w:r w:rsidRPr="009A412F">
              <w:rPr>
                <w:i/>
                <w:iCs/>
                <w:highlight w:val="yellow"/>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i/>
                <w:iCs/>
                <w:highlight w:val="yellow"/>
              </w:rPr>
              <w:instrText xml:space="preserve"> ADDIN EN.CITE </w:instrText>
            </w:r>
            <w:r w:rsidR="00CF3DBA">
              <w:rPr>
                <w:i/>
                <w:iCs/>
                <w:highlight w:val="yellow"/>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i/>
                <w:iCs/>
                <w:highlight w:val="yellow"/>
              </w:rPr>
              <w:instrText xml:space="preserve"> ADDIN EN.CITE.DATA </w:instrText>
            </w:r>
            <w:r w:rsidR="00CF3DBA">
              <w:rPr>
                <w:i/>
                <w:iCs/>
                <w:highlight w:val="yellow"/>
              </w:rPr>
            </w:r>
            <w:r w:rsidR="00CF3DBA">
              <w:rPr>
                <w:i/>
                <w:iCs/>
                <w:highlight w:val="yellow"/>
              </w:rPr>
              <w:fldChar w:fldCharType="end"/>
            </w:r>
            <w:r w:rsidRPr="009A412F">
              <w:rPr>
                <w:i/>
                <w:iCs/>
                <w:highlight w:val="yellow"/>
              </w:rPr>
            </w:r>
            <w:r w:rsidRPr="009A412F">
              <w:rPr>
                <w:i/>
                <w:iCs/>
                <w:highlight w:val="yellow"/>
              </w:rPr>
              <w:fldChar w:fldCharType="separate"/>
            </w:r>
            <w:r w:rsidR="00CF3DBA">
              <w:rPr>
                <w:i/>
                <w:iCs/>
                <w:noProof/>
                <w:highlight w:val="yellow"/>
              </w:rPr>
              <w:t>[17, 43, 46, 48, 49, 51-53, 63, 86]</w:t>
            </w:r>
            <w:r w:rsidRPr="009A412F">
              <w:rPr>
                <w:i/>
                <w:iCs/>
                <w:highlight w:val="yellow"/>
              </w:rPr>
              <w:fldChar w:fldCharType="end"/>
            </w:r>
          </w:p>
        </w:tc>
      </w:tr>
      <w:tr w:rsidR="00050925" w:rsidRPr="009A412F" w14:paraId="7FA83581" w14:textId="77777777" w:rsidTr="009F71B9">
        <w:trPr>
          <w:jc w:val="center"/>
        </w:trPr>
        <w:tc>
          <w:tcPr>
            <w:tcW w:w="8640" w:type="dxa"/>
          </w:tcPr>
          <w:p w14:paraId="760F461F" w14:textId="32BDCC0D" w:rsidR="00050925" w:rsidRPr="009A412F" w:rsidRDefault="009D0409" w:rsidP="004E5AB1">
            <w:pPr>
              <w:pStyle w:val="MDPI42tablebody"/>
              <w:numPr>
                <w:ilvl w:val="0"/>
                <w:numId w:val="161"/>
              </w:numPr>
              <w:jc w:val="left"/>
              <w:rPr>
                <w:highlight w:val="yellow"/>
              </w:rPr>
            </w:pPr>
            <w:r w:rsidRPr="009A412F">
              <w:rPr>
                <w:highlight w:val="yellow"/>
              </w:rPr>
              <w:t>M</w:t>
            </w:r>
            <w:r w:rsidR="00050925" w:rsidRPr="009A412F">
              <w:rPr>
                <w:highlight w:val="yellow"/>
              </w:rPr>
              <w:t xml:space="preserve">isconceptions about who can have an ED </w:t>
            </w:r>
            <w:r w:rsidR="003472A4" w:rsidRPr="009A412F">
              <w:rPr>
                <w:b/>
                <w:bCs/>
                <w:color w:val="FF0000"/>
                <w:highlight w:val="yellow"/>
              </w:rPr>
              <w:t>(5)</w:t>
            </w:r>
          </w:p>
        </w:tc>
        <w:tc>
          <w:tcPr>
            <w:tcW w:w="1530" w:type="dxa"/>
          </w:tcPr>
          <w:p w14:paraId="4301F724" w14:textId="77777777" w:rsidR="00050925" w:rsidRPr="009A412F" w:rsidRDefault="00050925" w:rsidP="00050925">
            <w:pPr>
              <w:pStyle w:val="MDPI42tablebody"/>
              <w:rPr>
                <w:i/>
                <w:iCs/>
                <w:highlight w:val="yellow"/>
              </w:rPr>
            </w:pPr>
            <w:r w:rsidRPr="009A412F">
              <w:rPr>
                <w:i/>
                <w:iCs/>
                <w:highlight w:val="yellow"/>
              </w:rPr>
              <w:t>4 (29% / 45%)</w:t>
            </w:r>
          </w:p>
        </w:tc>
        <w:tc>
          <w:tcPr>
            <w:tcW w:w="4174" w:type="dxa"/>
          </w:tcPr>
          <w:p w14:paraId="3D72FEDD" w14:textId="08034053" w:rsidR="00050925" w:rsidRPr="009A412F" w:rsidRDefault="00050925" w:rsidP="00050925">
            <w:pPr>
              <w:pStyle w:val="MDPI42tablebody"/>
              <w:ind w:right="-155"/>
              <w:jc w:val="left"/>
              <w:rPr>
                <w:i/>
                <w:iCs/>
                <w:highlight w:val="yellow"/>
              </w:rPr>
            </w:pPr>
            <w:r w:rsidRPr="009A412F">
              <w:rPr>
                <w:i/>
                <w:iCs/>
                <w:highlight w:val="yellow"/>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sidR="00CF3DBA">
              <w:rPr>
                <w:i/>
                <w:iCs/>
                <w:highlight w:val="yellow"/>
              </w:rPr>
              <w:instrText xml:space="preserve"> ADDIN EN.CITE </w:instrText>
            </w:r>
            <w:r w:rsidR="00CF3DBA">
              <w:rPr>
                <w:i/>
                <w:iCs/>
                <w:highlight w:val="yellow"/>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sidR="00CF3DBA">
              <w:rPr>
                <w:i/>
                <w:iCs/>
                <w:highlight w:val="yellow"/>
              </w:rPr>
              <w:instrText xml:space="preserve"> ADDIN EN.CITE.DATA </w:instrText>
            </w:r>
            <w:r w:rsidR="00CF3DBA">
              <w:rPr>
                <w:i/>
                <w:iCs/>
                <w:highlight w:val="yellow"/>
              </w:rPr>
            </w:r>
            <w:r w:rsidR="00CF3DBA">
              <w:rPr>
                <w:i/>
                <w:iCs/>
                <w:highlight w:val="yellow"/>
              </w:rPr>
              <w:fldChar w:fldCharType="end"/>
            </w:r>
            <w:r w:rsidRPr="009A412F">
              <w:rPr>
                <w:i/>
                <w:iCs/>
                <w:highlight w:val="yellow"/>
              </w:rPr>
            </w:r>
            <w:r w:rsidRPr="009A412F">
              <w:rPr>
                <w:i/>
                <w:iCs/>
                <w:highlight w:val="yellow"/>
              </w:rPr>
              <w:fldChar w:fldCharType="separate"/>
            </w:r>
            <w:r w:rsidR="00CF3DBA">
              <w:rPr>
                <w:i/>
                <w:iCs/>
                <w:noProof/>
                <w:highlight w:val="yellow"/>
              </w:rPr>
              <w:t>[15, 17, 43, 48, 49, 54, 80]</w:t>
            </w:r>
            <w:r w:rsidRPr="009A412F">
              <w:rPr>
                <w:i/>
                <w:iCs/>
                <w:highlight w:val="yellow"/>
              </w:rPr>
              <w:fldChar w:fldCharType="end"/>
            </w:r>
          </w:p>
        </w:tc>
      </w:tr>
      <w:tr w:rsidR="00050925" w:rsidRPr="009A412F" w14:paraId="51B67126" w14:textId="77777777" w:rsidTr="009F71B9">
        <w:trPr>
          <w:jc w:val="center"/>
        </w:trPr>
        <w:tc>
          <w:tcPr>
            <w:tcW w:w="8640" w:type="dxa"/>
          </w:tcPr>
          <w:p w14:paraId="7319922B" w14:textId="49D96B9A" w:rsidR="00050925" w:rsidRPr="006A2418" w:rsidRDefault="00050925" w:rsidP="004E5AB1">
            <w:pPr>
              <w:pStyle w:val="MDPI42tablebody"/>
              <w:numPr>
                <w:ilvl w:val="0"/>
                <w:numId w:val="161"/>
              </w:numPr>
              <w:jc w:val="left"/>
            </w:pPr>
            <w:r w:rsidRPr="006A2418">
              <w:t xml:space="preserve">Preventing or impeding </w:t>
            </w:r>
            <w:r w:rsidR="00DF4589" w:rsidRPr="006A2418">
              <w:t>BED</w:t>
            </w:r>
            <w:r w:rsidR="004E5AB1" w:rsidRPr="006A2418">
              <w:t xml:space="preserve"> </w:t>
            </w:r>
            <w:r w:rsidRPr="006A2418">
              <w:t xml:space="preserve">detection </w:t>
            </w:r>
            <w:r w:rsidR="003472A4" w:rsidRPr="006A2418">
              <w:rPr>
                <w:b/>
                <w:bCs/>
                <w:color w:val="FF0000"/>
              </w:rPr>
              <w:t>(5)</w:t>
            </w:r>
          </w:p>
        </w:tc>
        <w:tc>
          <w:tcPr>
            <w:tcW w:w="1530" w:type="dxa"/>
          </w:tcPr>
          <w:p w14:paraId="370962A6" w14:textId="2124DAC6" w:rsidR="00050925" w:rsidRPr="006A2418" w:rsidRDefault="006A2418" w:rsidP="00050925">
            <w:pPr>
              <w:pStyle w:val="MDPI42tablebody"/>
              <w:rPr>
                <w:i/>
                <w:iCs/>
              </w:rPr>
            </w:pPr>
            <w:r w:rsidRPr="006A2418">
              <w:rPr>
                <w:i/>
                <w:iCs/>
              </w:rPr>
              <w:t>4 (29% / 45%)</w:t>
            </w:r>
          </w:p>
        </w:tc>
        <w:tc>
          <w:tcPr>
            <w:tcW w:w="4174" w:type="dxa"/>
          </w:tcPr>
          <w:p w14:paraId="7E1A4AD9" w14:textId="3E85C562" w:rsidR="00050925" w:rsidRPr="006A2418" w:rsidRDefault="00050925" w:rsidP="00050925">
            <w:pPr>
              <w:pStyle w:val="MDPI42tablebody"/>
              <w:ind w:right="-155"/>
              <w:jc w:val="left"/>
              <w:rPr>
                <w:i/>
                <w:iCs/>
              </w:rPr>
            </w:pPr>
            <w:r w:rsidRPr="006A2418">
              <w:rPr>
                <w:i/>
                <w:iCs/>
              </w:rPr>
              <w:fldChar w:fldCharType="begin">
                <w:fldData xml:space="preserve">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dGU+PC9FbmROb3RlPn==
</w:fldData>
              </w:fldChar>
            </w:r>
            <w:r w:rsidR="006A2418" w:rsidRPr="006A2418">
              <w:rPr>
                <w:i/>
                <w:iCs/>
              </w:rPr>
              <w:instrText xml:space="preserve"> ADDIN EN.CITE </w:instrText>
            </w:r>
            <w:r w:rsidR="006A2418" w:rsidRPr="006A2418">
              <w:rPr>
                <w:i/>
                <w:iCs/>
              </w:rPr>
              <w:fldChar w:fldCharType="begin">
                <w:fldData xml:space="preserve">PEVuZE5vdGU+PENpdGU+PEF1dGhvcj5CcmF5PC9BdXRob3I+PFllYXI+MjAyMjwvWWVhcj48UmVj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PENpdGU+PEF1dGhvcj5Hb29kZTwvQXV0aG9yPjxZZWFyPjIwMjI8L1llYXI+PFJlY051bT43OTM3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bnVtPjwvcmVjb3JkPjwvQ2l0ZT48Q2l0ZT48QXV0aG9yPlNvbm5ldmlsbGU8L0F1dGhvcj48WWVh
cj4yMDE4PC9ZZWFyPjxSZWNOdW0+NzIwODwvUmVjTnVtPjxyZWNvcmQ+PHJlYy1udW1iZXI+NzIw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PENpdGU+PEF1dGhvcj5FZ2JlcnQ8L0F1dGhvcj48WWVhcj4yMDIxPC9ZZWFyPjxSZWNOdW0+NzMz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QXV0aG9yPkJyYXk8L0F1dGhvcj48WWVhcj4yMDIyPC9ZZWFyPjxSZWNOdW0+Nzg0MDwvUmVjTnVt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L3JlY29yZD48L0NpdGU+PENpdGU+PEF1dGhvcj5CZWNrZXI8L0F1dGhvcj48WWVhcj4yMDEwPC9Z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ZWN0cm9uaWMtcmVzb3VyY2UtbnVtPjEwLjEwMDIvZWF0LjIyODQ2PC9lbGVjdHJvbmljLW==
</w:fldData>
              </w:fldChar>
            </w:r>
            <w:r w:rsidR="006A2418" w:rsidRPr="006A2418">
              <w:rPr>
                <w:i/>
                <w:iCs/>
              </w:rPr>
              <w:instrText xml:space="preserve"> ADDIN EN.CITE.DATA </w:instrText>
            </w:r>
            <w:r w:rsidR="006A2418" w:rsidRPr="006A2418">
              <w:rPr>
                <w:i/>
                <w:iCs/>
              </w:rPr>
            </w:r>
            <w:r w:rsidR="006A2418" w:rsidRPr="006A2418">
              <w:rPr>
                <w:i/>
                <w:iCs/>
              </w:rPr>
              <w:fldChar w:fldCharType="end"/>
            </w:r>
            <w:r w:rsidR="006A2418" w:rsidRPr="006A2418">
              <w:rPr>
                <w:i/>
                <w:iCs/>
              </w:rPr>
              <w:fldChar w:fldCharType="begin">
                <w:fldData xml:space="preserve">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dGU+PC9FbmROb3RlPn==
</w:fldData>
              </w:fldChar>
            </w:r>
            <w:r w:rsidR="006A2418" w:rsidRPr="006A2418">
              <w:rPr>
                <w:i/>
                <w:iCs/>
              </w:rPr>
              <w:instrText xml:space="preserve"> ADDIN EN.CITE.DATA </w:instrText>
            </w:r>
            <w:r w:rsidR="006A2418" w:rsidRPr="006A2418">
              <w:rPr>
                <w:i/>
                <w:iCs/>
              </w:rPr>
            </w:r>
            <w:r w:rsidR="006A2418" w:rsidRPr="006A2418">
              <w:rPr>
                <w:i/>
                <w:iCs/>
              </w:rPr>
              <w:fldChar w:fldCharType="end"/>
            </w:r>
            <w:r w:rsidRPr="006A2418">
              <w:rPr>
                <w:i/>
                <w:iCs/>
              </w:rPr>
            </w:r>
            <w:r w:rsidRPr="006A2418">
              <w:rPr>
                <w:i/>
                <w:iCs/>
              </w:rPr>
              <w:fldChar w:fldCharType="separate"/>
            </w:r>
            <w:r w:rsidR="006A2418" w:rsidRPr="006A2418">
              <w:rPr>
                <w:i/>
                <w:iCs/>
                <w:noProof/>
              </w:rPr>
              <w:t>[15, 17, 43, 46, 48, 49, 55, 80, 86-88]</w:t>
            </w:r>
            <w:r w:rsidRPr="006A2418">
              <w:rPr>
                <w:i/>
                <w:iCs/>
              </w:rPr>
              <w:fldChar w:fldCharType="end"/>
            </w:r>
          </w:p>
        </w:tc>
      </w:tr>
      <w:tr w:rsidR="004E5AB1" w:rsidRPr="009A412F" w14:paraId="3A8C98C3" w14:textId="77777777" w:rsidTr="002E3AD1">
        <w:trPr>
          <w:jc w:val="center"/>
        </w:trPr>
        <w:tc>
          <w:tcPr>
            <w:tcW w:w="8640" w:type="dxa"/>
          </w:tcPr>
          <w:p w14:paraId="119D5DFF" w14:textId="3649D767" w:rsidR="004E5AB1" w:rsidRPr="009A412F" w:rsidRDefault="004E5AB1" w:rsidP="004E5AB1">
            <w:pPr>
              <w:pStyle w:val="MDPI42tablebody"/>
              <w:numPr>
                <w:ilvl w:val="0"/>
                <w:numId w:val="161"/>
              </w:numPr>
              <w:jc w:val="left"/>
              <w:rPr>
                <w:highlight w:val="yellow"/>
              </w:rPr>
            </w:pPr>
            <w:r w:rsidRPr="009A412F">
              <w:rPr>
                <w:highlight w:val="yellow"/>
              </w:rPr>
              <w:t xml:space="preserve">Contributing to individual, interpersonal, &amp; provider miseducation </w:t>
            </w:r>
            <w:r w:rsidR="003472A4" w:rsidRPr="009A412F">
              <w:rPr>
                <w:b/>
                <w:bCs/>
                <w:color w:val="FF0000"/>
                <w:highlight w:val="yellow"/>
              </w:rPr>
              <w:t>(5)</w:t>
            </w:r>
          </w:p>
        </w:tc>
        <w:tc>
          <w:tcPr>
            <w:tcW w:w="1530" w:type="dxa"/>
          </w:tcPr>
          <w:p w14:paraId="5D2BC16C" w14:textId="77777777" w:rsidR="004E5AB1" w:rsidRPr="009A412F" w:rsidRDefault="004E5AB1" w:rsidP="002E3AD1">
            <w:pPr>
              <w:pStyle w:val="MDPI42tablebody"/>
              <w:rPr>
                <w:i/>
                <w:iCs/>
                <w:highlight w:val="yellow"/>
              </w:rPr>
            </w:pPr>
            <w:r w:rsidRPr="009A412F">
              <w:rPr>
                <w:i/>
                <w:iCs/>
                <w:highlight w:val="yellow"/>
              </w:rPr>
              <w:t>4 (29% / 45%)</w:t>
            </w:r>
          </w:p>
        </w:tc>
        <w:tc>
          <w:tcPr>
            <w:tcW w:w="4174" w:type="dxa"/>
          </w:tcPr>
          <w:p w14:paraId="72A83881" w14:textId="26E848A8" w:rsidR="004E5AB1" w:rsidRPr="009A412F" w:rsidRDefault="004E5AB1" w:rsidP="002E3AD1">
            <w:pPr>
              <w:pStyle w:val="MDPI42tablebody"/>
              <w:ind w:right="-155"/>
              <w:jc w:val="left"/>
              <w:rPr>
                <w:i/>
                <w:iCs/>
                <w:noProof/>
                <w:highlight w:val="yellow"/>
              </w:rPr>
            </w:pPr>
            <w:r w:rsidRPr="009A412F">
              <w:rPr>
                <w:i/>
                <w:i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[15, 17, 43, 46, 49, 55, 80, 88]</w:t>
            </w:r>
            <w:r w:rsidRPr="009A412F">
              <w:rPr>
                <w:i/>
                <w:iCs/>
                <w:noProof/>
                <w:highlight w:val="yellow"/>
              </w:rPr>
              <w:fldChar w:fldCharType="end"/>
            </w:r>
          </w:p>
        </w:tc>
      </w:tr>
      <w:tr w:rsidR="00050925" w:rsidRPr="009A412F" w14:paraId="7CBD3F43" w14:textId="77777777" w:rsidTr="009F71B9">
        <w:trPr>
          <w:jc w:val="center"/>
        </w:trPr>
        <w:tc>
          <w:tcPr>
            <w:tcW w:w="8640" w:type="dxa"/>
          </w:tcPr>
          <w:p w14:paraId="5F1FA4A1" w14:textId="0AEFAEC7" w:rsidR="00050925" w:rsidRPr="009A412F" w:rsidRDefault="004E5AB1" w:rsidP="004E5AB1">
            <w:pPr>
              <w:pStyle w:val="MDPI42tablebody"/>
              <w:numPr>
                <w:ilvl w:val="0"/>
                <w:numId w:val="161"/>
              </w:numPr>
              <w:jc w:val="left"/>
              <w:rPr>
                <w:highlight w:val="yellow"/>
              </w:rPr>
            </w:pPr>
            <w:r w:rsidRPr="009A412F">
              <w:rPr>
                <w:highlight w:val="yellow"/>
              </w:rPr>
              <w:t xml:space="preserve">Linked to individual, interpersonal, healthcare </w:t>
            </w:r>
            <w:r w:rsidR="00DF4589" w:rsidRPr="009A412F">
              <w:rPr>
                <w:highlight w:val="yellow"/>
              </w:rPr>
              <w:t>&amp;</w:t>
            </w:r>
            <w:r w:rsidRPr="009A412F">
              <w:rPr>
                <w:highlight w:val="yellow"/>
              </w:rPr>
              <w:t xml:space="preserve"> systemic stigmatization</w:t>
            </w:r>
          </w:p>
        </w:tc>
        <w:tc>
          <w:tcPr>
            <w:tcW w:w="1530" w:type="dxa"/>
          </w:tcPr>
          <w:p w14:paraId="5BFBAEEB" w14:textId="77777777" w:rsidR="00050925" w:rsidRPr="009A412F" w:rsidRDefault="00050925" w:rsidP="00050925">
            <w:pPr>
              <w:pStyle w:val="MDPI42tablebody"/>
              <w:rPr>
                <w:i/>
                <w:iCs/>
                <w:highlight w:val="yellow"/>
              </w:rPr>
            </w:pPr>
            <w:r w:rsidRPr="009A412F">
              <w:rPr>
                <w:i/>
                <w:iCs/>
                <w:highlight w:val="yellow"/>
              </w:rPr>
              <w:t>4 (29% / 45%)</w:t>
            </w:r>
          </w:p>
        </w:tc>
        <w:tc>
          <w:tcPr>
            <w:tcW w:w="4174" w:type="dxa"/>
          </w:tcPr>
          <w:p w14:paraId="617265EE" w14:textId="0824D93C" w:rsidR="00050925" w:rsidRPr="009A412F" w:rsidRDefault="00DF4589" w:rsidP="00050925">
            <w:pPr>
              <w:pStyle w:val="MDPI42tablebody"/>
              <w:ind w:right="-155"/>
              <w:jc w:val="left"/>
              <w:rPr>
                <w:i/>
                <w:iCs/>
                <w:noProof/>
                <w:highlight w:val="yellow"/>
              </w:rPr>
            </w:pPr>
            <w:r w:rsidRPr="009A412F">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[17, 43, 46, 48, 49, 51-53, 63, 89]</w:t>
            </w:r>
            <w:r w:rsidRPr="009A412F">
              <w:rPr>
                <w:i/>
                <w:iCs/>
                <w:noProof/>
                <w:highlight w:val="yellow"/>
              </w:rPr>
              <w:fldChar w:fldCharType="end"/>
            </w:r>
          </w:p>
        </w:tc>
      </w:tr>
      <w:tr w:rsidR="004E5AB1" w:rsidRPr="009A412F" w14:paraId="61465CA2" w14:textId="77777777" w:rsidTr="002E3AD1">
        <w:trPr>
          <w:jc w:val="center"/>
        </w:trPr>
        <w:tc>
          <w:tcPr>
            <w:tcW w:w="8640" w:type="dxa"/>
          </w:tcPr>
          <w:p w14:paraId="6D9C4DFB" w14:textId="77777777" w:rsidR="004E5AB1" w:rsidRPr="009A412F" w:rsidRDefault="004E5AB1" w:rsidP="00DF4589">
            <w:pPr>
              <w:pStyle w:val="MDPI42tablebody"/>
              <w:numPr>
                <w:ilvl w:val="0"/>
                <w:numId w:val="161"/>
              </w:numPr>
              <w:jc w:val="left"/>
              <w:rPr>
                <w:highlight w:val="yellow"/>
              </w:rPr>
            </w:pPr>
            <w:r w:rsidRPr="009A412F">
              <w:rPr>
                <w:highlight w:val="yellow"/>
              </w:rPr>
              <w:t>Poor education on BED diagnostic criteria and validity</w:t>
            </w:r>
          </w:p>
        </w:tc>
        <w:tc>
          <w:tcPr>
            <w:tcW w:w="1530" w:type="dxa"/>
          </w:tcPr>
          <w:p w14:paraId="2068866E" w14:textId="77777777" w:rsidR="004E5AB1" w:rsidRPr="009A412F" w:rsidRDefault="004E5AB1" w:rsidP="002E3AD1">
            <w:pPr>
              <w:pStyle w:val="MDPI42tablebody"/>
              <w:rPr>
                <w:i/>
                <w:iCs/>
                <w:highlight w:val="yellow"/>
              </w:rPr>
            </w:pPr>
            <w:r w:rsidRPr="009A412F">
              <w:rPr>
                <w:i/>
                <w:iCs/>
                <w:highlight w:val="yellow"/>
              </w:rPr>
              <w:t>2 (14% / 22%)</w:t>
            </w:r>
          </w:p>
        </w:tc>
        <w:tc>
          <w:tcPr>
            <w:tcW w:w="4174" w:type="dxa"/>
          </w:tcPr>
          <w:p w14:paraId="64F9E155" w14:textId="00B1392D" w:rsidR="004E5AB1" w:rsidRPr="009A412F" w:rsidRDefault="004E5AB1" w:rsidP="002E3AD1">
            <w:pPr>
              <w:pStyle w:val="MDPI42tablebody"/>
              <w:ind w:right="-155"/>
              <w:jc w:val="left"/>
              <w:rPr>
                <w:i/>
                <w:iCs/>
                <w:highlight w:val="yellow"/>
              </w:rPr>
            </w:pPr>
            <w:r w:rsidRPr="009A412F">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[17, 43, 46, 48, 49, 51-53, 63, 89]</w:t>
            </w:r>
            <w:r w:rsidRPr="009A412F">
              <w:rPr>
                <w:i/>
                <w:iCs/>
                <w:noProof/>
                <w:highlight w:val="yellow"/>
              </w:rPr>
              <w:fldChar w:fldCharType="end"/>
            </w:r>
          </w:p>
        </w:tc>
      </w:tr>
      <w:tr w:rsidR="004E5AB1" w:rsidRPr="009A412F" w14:paraId="7E31CCE6" w14:textId="77777777" w:rsidTr="002E3AD1">
        <w:trPr>
          <w:jc w:val="center"/>
        </w:trPr>
        <w:tc>
          <w:tcPr>
            <w:tcW w:w="8640" w:type="dxa"/>
          </w:tcPr>
          <w:p w14:paraId="635C9C20" w14:textId="3B4F81F2" w:rsidR="004E5AB1" w:rsidRPr="009A412F" w:rsidRDefault="00CF3DBA" w:rsidP="00CF3DBA">
            <w:pPr>
              <w:pStyle w:val="MDPI42tablebody"/>
              <w:ind w:left="1800"/>
              <w:jc w:val="left"/>
              <w:rPr>
                <w:highlight w:val="yellow"/>
              </w:rPr>
            </w:pPr>
            <w:r>
              <w:rPr>
                <w:highlight w:val="yellow"/>
              </w:rPr>
              <w:t>(</w:t>
            </w:r>
            <w:r w:rsidR="004E5AB1" w:rsidRPr="009A412F">
              <w:rPr>
                <w:highlight w:val="yellow"/>
              </w:rPr>
              <w:t>E.g., that BED is a valid autonomous DSM-5 mental health diagnosis</w:t>
            </w:r>
            <w:r>
              <w:rPr>
                <w:highlight w:val="yellow"/>
              </w:rPr>
              <w:t>)</w:t>
            </w:r>
            <w:r w:rsidR="004E5AB1" w:rsidRPr="009A412F">
              <w:rPr>
                <w:highlight w:val="yellow"/>
              </w:rPr>
              <w:t xml:space="preserve"> </w:t>
            </w:r>
          </w:p>
        </w:tc>
        <w:tc>
          <w:tcPr>
            <w:tcW w:w="1530" w:type="dxa"/>
          </w:tcPr>
          <w:p w14:paraId="72DE5954" w14:textId="77777777" w:rsidR="004E5AB1" w:rsidRPr="009A412F" w:rsidRDefault="004E5AB1" w:rsidP="002E3AD1">
            <w:pPr>
              <w:pStyle w:val="MDPI42tablebody"/>
              <w:rPr>
                <w:highlight w:val="yellow"/>
              </w:rPr>
            </w:pPr>
            <w:r w:rsidRPr="009A412F">
              <w:rPr>
                <w:i/>
                <w:iCs/>
                <w:highlight w:val="yellow"/>
              </w:rPr>
              <w:t>2 (14% / 22%)</w:t>
            </w:r>
          </w:p>
        </w:tc>
        <w:tc>
          <w:tcPr>
            <w:tcW w:w="4174" w:type="dxa"/>
          </w:tcPr>
          <w:p w14:paraId="5715E652" w14:textId="66DBB7BC" w:rsidR="004E5AB1" w:rsidRPr="009A412F" w:rsidRDefault="004E5AB1" w:rsidP="002E3AD1">
            <w:pPr>
              <w:pStyle w:val="MDPI42tablebody"/>
              <w:ind w:right="-155"/>
              <w:jc w:val="left"/>
              <w:rPr>
                <w:i/>
                <w:iCs/>
                <w:highlight w:val="yellow"/>
              </w:rPr>
            </w:pPr>
            <w:r w:rsidRPr="009A412F">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[17, 43, 46, 48, 49, 51-53, 63, 89]</w:t>
            </w:r>
            <w:r w:rsidRPr="009A412F">
              <w:rPr>
                <w:i/>
                <w:iCs/>
                <w:noProof/>
                <w:highlight w:val="yellow"/>
              </w:rPr>
              <w:fldChar w:fldCharType="end"/>
            </w:r>
          </w:p>
        </w:tc>
      </w:tr>
      <w:tr w:rsidR="00050925" w:rsidRPr="009A412F" w14:paraId="504C44F5" w14:textId="77777777" w:rsidTr="002E3AD1">
        <w:trPr>
          <w:jc w:val="center"/>
        </w:trPr>
        <w:tc>
          <w:tcPr>
            <w:tcW w:w="8640" w:type="dxa"/>
          </w:tcPr>
          <w:p w14:paraId="4144E4B5" w14:textId="578BDB79" w:rsidR="00050925" w:rsidRPr="009A412F" w:rsidRDefault="00DF4589" w:rsidP="00DF4589">
            <w:pPr>
              <w:pStyle w:val="MDPI42tablebody"/>
              <w:numPr>
                <w:ilvl w:val="0"/>
                <w:numId w:val="161"/>
              </w:numPr>
              <w:jc w:val="left"/>
              <w:rPr>
                <w:highlight w:val="yellow"/>
              </w:rPr>
            </w:pPr>
            <w:r w:rsidRPr="009A412F">
              <w:rPr>
                <w:highlight w:val="yellow"/>
              </w:rPr>
              <w:t>Linked to p</w:t>
            </w:r>
            <w:r w:rsidR="00050925" w:rsidRPr="009A412F">
              <w:rPr>
                <w:highlight w:val="yellow"/>
              </w:rPr>
              <w:t xml:space="preserve">rioritization of physical </w:t>
            </w:r>
            <w:r w:rsidRPr="009A412F">
              <w:rPr>
                <w:highlight w:val="yellow"/>
              </w:rPr>
              <w:t>appearance</w:t>
            </w:r>
            <w:r w:rsidR="00050925" w:rsidRPr="009A412F">
              <w:rPr>
                <w:highlight w:val="yellow"/>
              </w:rPr>
              <w:t xml:space="preserve"> over </w:t>
            </w:r>
            <w:r w:rsidRPr="009A412F">
              <w:rPr>
                <w:highlight w:val="yellow"/>
              </w:rPr>
              <w:t>mental wellness</w:t>
            </w:r>
            <w:r w:rsidR="00050925" w:rsidRPr="009A412F">
              <w:rPr>
                <w:highlight w:val="yellow"/>
              </w:rPr>
              <w:t xml:space="preserve"> </w:t>
            </w:r>
          </w:p>
        </w:tc>
        <w:tc>
          <w:tcPr>
            <w:tcW w:w="1530" w:type="dxa"/>
          </w:tcPr>
          <w:p w14:paraId="0B06DA1C" w14:textId="77777777" w:rsidR="00050925" w:rsidRPr="009A412F" w:rsidRDefault="00050925" w:rsidP="00050925">
            <w:pPr>
              <w:pStyle w:val="MDPI42tablebody"/>
              <w:rPr>
                <w:highlight w:val="yellow"/>
              </w:rPr>
            </w:pPr>
            <w:r w:rsidRPr="009A412F">
              <w:rPr>
                <w:i/>
                <w:iCs/>
                <w:highlight w:val="yellow"/>
              </w:rPr>
              <w:t>2 (14% / 22%)</w:t>
            </w:r>
          </w:p>
        </w:tc>
        <w:tc>
          <w:tcPr>
            <w:tcW w:w="4174" w:type="dxa"/>
          </w:tcPr>
          <w:p w14:paraId="20EA1C4C" w14:textId="7CFABAA8" w:rsidR="00050925" w:rsidRPr="009A412F" w:rsidRDefault="00050925" w:rsidP="00050925">
            <w:pPr>
              <w:pStyle w:val="MDPI42tablebody"/>
              <w:ind w:right="-155"/>
              <w:jc w:val="left"/>
              <w:rPr>
                <w:i/>
                <w:iCs/>
                <w:highlight w:val="yellow"/>
              </w:rPr>
            </w:pPr>
            <w:r w:rsidRPr="009A412F">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[17, 43, 46, 48, 49, 51-53, 63, 89]</w:t>
            </w:r>
            <w:r w:rsidRPr="009A412F">
              <w:rPr>
                <w:i/>
                <w:iCs/>
                <w:noProof/>
                <w:highlight w:val="yellow"/>
              </w:rPr>
              <w:fldChar w:fldCharType="end"/>
            </w:r>
          </w:p>
        </w:tc>
      </w:tr>
      <w:tr w:rsidR="00050925" w:rsidRPr="009A412F" w14:paraId="35C551DA" w14:textId="77777777" w:rsidTr="009F71B9">
        <w:trPr>
          <w:jc w:val="center"/>
        </w:trPr>
        <w:tc>
          <w:tcPr>
            <w:tcW w:w="8640" w:type="dxa"/>
          </w:tcPr>
          <w:p w14:paraId="606D20C5" w14:textId="7A8F06A0" w:rsidR="00050925" w:rsidRPr="009A412F" w:rsidRDefault="00050925" w:rsidP="00050925">
            <w:pPr>
              <w:pStyle w:val="MDPI42tablebody"/>
              <w:numPr>
                <w:ilvl w:val="0"/>
                <w:numId w:val="93"/>
              </w:numPr>
              <w:jc w:val="left"/>
              <w:rPr>
                <w:b/>
                <w:bCs/>
                <w:highlight w:val="yellow"/>
              </w:rPr>
            </w:pPr>
            <w:r w:rsidRPr="009A412F">
              <w:rPr>
                <w:b/>
                <w:bCs/>
                <w:highlight w:val="yellow"/>
              </w:rPr>
              <w:t xml:space="preserve">Insufficient Provider Screenings </w:t>
            </w:r>
            <w:r w:rsidRPr="009A412F">
              <w:rPr>
                <w:b/>
                <w:bCs/>
                <w:color w:val="FF0000"/>
                <w:highlight w:val="yellow"/>
              </w:rPr>
              <w:t>(</w:t>
            </w:r>
            <w:r w:rsidR="003472A4" w:rsidRPr="009A412F">
              <w:rPr>
                <w:b/>
                <w:bCs/>
                <w:color w:val="FF0000"/>
                <w:highlight w:val="yellow"/>
              </w:rPr>
              <w:t>5</w:t>
            </w:r>
            <w:r w:rsidRPr="009A412F">
              <w:rPr>
                <w:b/>
                <w:bCs/>
                <w:color w:val="FF0000"/>
                <w:highlight w:val="yellow"/>
              </w:rPr>
              <w:t>)</w:t>
            </w:r>
          </w:p>
        </w:tc>
        <w:tc>
          <w:tcPr>
            <w:tcW w:w="1530" w:type="dxa"/>
          </w:tcPr>
          <w:p w14:paraId="558F0CE4" w14:textId="6F71D273" w:rsidR="00050925" w:rsidRPr="009A412F" w:rsidRDefault="00050925" w:rsidP="00050925">
            <w:pPr>
              <w:pStyle w:val="MDPI42tablebody"/>
              <w:rPr>
                <w:b/>
                <w:bCs/>
                <w:highlight w:val="yellow"/>
              </w:rPr>
            </w:pPr>
            <w:r w:rsidRPr="009A412F">
              <w:rPr>
                <w:b/>
                <w:bCs/>
                <w:highlight w:val="yellow"/>
              </w:rPr>
              <w:t>4 (29% / 45%)</w:t>
            </w:r>
          </w:p>
        </w:tc>
        <w:tc>
          <w:tcPr>
            <w:tcW w:w="4174" w:type="dxa"/>
          </w:tcPr>
          <w:p w14:paraId="6BEE732C" w14:textId="389311AC" w:rsidR="00050925" w:rsidRPr="009A412F" w:rsidRDefault="00050925" w:rsidP="00050925">
            <w:pPr>
              <w:pStyle w:val="MDPI42tablebody"/>
              <w:ind w:right="-155"/>
              <w:jc w:val="left"/>
              <w:rPr>
                <w:b/>
                <w:bCs/>
                <w:highlight w:val="yellow"/>
              </w:rPr>
            </w:pPr>
            <w:r w:rsidRPr="009A412F">
              <w:rPr>
                <w:b/>
                <w:b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b/>
                <w:bCs/>
                <w:noProof/>
                <w:highlight w:val="yellow"/>
              </w:rPr>
              <w:instrText xml:space="preserve"> ADDIN EN.CITE </w:instrText>
            </w:r>
            <w:r w:rsidR="006A2418">
              <w:rPr>
                <w:b/>
                <w:b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b/>
                <w:bCs/>
                <w:noProof/>
                <w:highlight w:val="yellow"/>
              </w:rPr>
              <w:instrText xml:space="preserve"> ADDIN EN.CITE.DATA </w:instrText>
            </w:r>
            <w:r w:rsidR="006A2418">
              <w:rPr>
                <w:b/>
                <w:bCs/>
                <w:noProof/>
                <w:highlight w:val="yellow"/>
              </w:rPr>
            </w:r>
            <w:r w:rsidR="006A2418">
              <w:rPr>
                <w:b/>
                <w:bCs/>
                <w:noProof/>
                <w:highlight w:val="yellow"/>
              </w:rPr>
              <w:fldChar w:fldCharType="end"/>
            </w:r>
            <w:r w:rsidRPr="009A412F">
              <w:rPr>
                <w:b/>
                <w:bCs/>
                <w:noProof/>
                <w:highlight w:val="yellow"/>
              </w:rPr>
            </w:r>
            <w:r w:rsidRPr="009A412F">
              <w:rPr>
                <w:b/>
                <w:bCs/>
                <w:noProof/>
                <w:highlight w:val="yellow"/>
              </w:rPr>
              <w:fldChar w:fldCharType="separate"/>
            </w:r>
            <w:r w:rsidR="006A2418">
              <w:rPr>
                <w:b/>
                <w:bCs/>
                <w:noProof/>
                <w:highlight w:val="yellow"/>
              </w:rPr>
              <w:t>[15, 17, 43, 46, 49, 55, 80, 88]</w:t>
            </w:r>
            <w:r w:rsidRPr="009A412F">
              <w:rPr>
                <w:b/>
                <w:bCs/>
                <w:noProof/>
                <w:highlight w:val="yellow"/>
              </w:rPr>
              <w:fldChar w:fldCharType="end"/>
            </w:r>
          </w:p>
        </w:tc>
      </w:tr>
      <w:tr w:rsidR="00050925" w:rsidRPr="009A412F" w14:paraId="2577B84E" w14:textId="77777777" w:rsidTr="009F71B9">
        <w:trPr>
          <w:jc w:val="center"/>
        </w:trPr>
        <w:tc>
          <w:tcPr>
            <w:tcW w:w="8640" w:type="dxa"/>
          </w:tcPr>
          <w:p w14:paraId="2BC0D915" w14:textId="40A00D5D" w:rsidR="00050925" w:rsidRPr="009A412F" w:rsidRDefault="00050925" w:rsidP="00050925">
            <w:pPr>
              <w:pStyle w:val="MDPI42tablebody"/>
              <w:numPr>
                <w:ilvl w:val="1"/>
                <w:numId w:val="93"/>
              </w:numPr>
              <w:jc w:val="left"/>
              <w:rPr>
                <w:highlight w:val="yellow"/>
              </w:rPr>
            </w:pPr>
            <w:r w:rsidRPr="009A412F">
              <w:rPr>
                <w:highlight w:val="yellow"/>
              </w:rPr>
              <w:t xml:space="preserve">Associated with misconceptions about who can have BED </w:t>
            </w:r>
            <w:r w:rsidR="009D0409" w:rsidRPr="009A412F">
              <w:rPr>
                <w:b/>
                <w:bCs/>
                <w:color w:val="FF0000"/>
                <w:highlight w:val="yellow"/>
              </w:rPr>
              <w:t>(</w:t>
            </w:r>
            <w:r w:rsidR="003472A4" w:rsidRPr="009A412F">
              <w:rPr>
                <w:b/>
                <w:bCs/>
                <w:color w:val="FF0000"/>
                <w:highlight w:val="yellow"/>
              </w:rPr>
              <w:t>5</w:t>
            </w:r>
            <w:r w:rsidR="009D0409" w:rsidRPr="009A412F">
              <w:rPr>
                <w:b/>
                <w:bCs/>
                <w:color w:val="FF0000"/>
                <w:highlight w:val="yellow"/>
              </w:rPr>
              <w:t>)</w:t>
            </w:r>
          </w:p>
        </w:tc>
        <w:tc>
          <w:tcPr>
            <w:tcW w:w="1530" w:type="dxa"/>
          </w:tcPr>
          <w:p w14:paraId="2054C5EF" w14:textId="4E6FE383" w:rsidR="00050925" w:rsidRPr="009A412F" w:rsidRDefault="00050925" w:rsidP="00050925">
            <w:pPr>
              <w:pStyle w:val="MDPI42tablebody"/>
              <w:rPr>
                <w:i/>
                <w:iCs/>
                <w:highlight w:val="yellow"/>
              </w:rPr>
            </w:pPr>
            <w:r w:rsidRPr="009A412F">
              <w:rPr>
                <w:i/>
                <w:iCs/>
                <w:highlight w:val="yellow"/>
              </w:rPr>
              <w:t>4 (29% / 45%)</w:t>
            </w:r>
          </w:p>
        </w:tc>
        <w:tc>
          <w:tcPr>
            <w:tcW w:w="4174" w:type="dxa"/>
          </w:tcPr>
          <w:p w14:paraId="6F3A2A5A" w14:textId="3B954B6C" w:rsidR="00050925" w:rsidRPr="009A412F" w:rsidRDefault="00050925" w:rsidP="00050925">
            <w:pPr>
              <w:pStyle w:val="MDPI42tablebody"/>
              <w:ind w:right="-155"/>
              <w:jc w:val="left"/>
              <w:rPr>
                <w:i/>
                <w:iCs/>
                <w:highlight w:val="yellow"/>
              </w:rPr>
            </w:pPr>
            <w:r w:rsidRPr="009A412F">
              <w:rPr>
                <w:i/>
                <w:i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[15, 17, 43, 46, 49, 55, 80, 88]</w:t>
            </w:r>
            <w:r w:rsidRPr="009A412F">
              <w:rPr>
                <w:i/>
                <w:iCs/>
                <w:noProof/>
                <w:highlight w:val="yellow"/>
              </w:rPr>
              <w:fldChar w:fldCharType="end"/>
            </w:r>
          </w:p>
        </w:tc>
      </w:tr>
      <w:tr w:rsidR="00050925" w:rsidRPr="009A412F" w14:paraId="17B4331F" w14:textId="77777777" w:rsidTr="002E3AD1">
        <w:trPr>
          <w:jc w:val="center"/>
        </w:trPr>
        <w:tc>
          <w:tcPr>
            <w:tcW w:w="8640" w:type="dxa"/>
          </w:tcPr>
          <w:p w14:paraId="5C28C1F5" w14:textId="78CEAC5A" w:rsidR="00050925" w:rsidRPr="009A412F" w:rsidRDefault="00050925" w:rsidP="00050925">
            <w:pPr>
              <w:pStyle w:val="MDPI42tablebody"/>
              <w:numPr>
                <w:ilvl w:val="1"/>
                <w:numId w:val="93"/>
              </w:numPr>
              <w:jc w:val="left"/>
              <w:rPr>
                <w:highlight w:val="yellow"/>
              </w:rPr>
            </w:pPr>
            <w:r w:rsidRPr="009A412F">
              <w:rPr>
                <w:highlight w:val="yellow"/>
              </w:rPr>
              <w:t xml:space="preserve">Resulting in unequal screening in non-“SWAG” minority populations </w:t>
            </w:r>
            <w:r w:rsidR="003472A4" w:rsidRPr="009A412F">
              <w:rPr>
                <w:b/>
                <w:bCs/>
                <w:color w:val="FF0000"/>
                <w:highlight w:val="yellow"/>
              </w:rPr>
              <w:t>(5)</w:t>
            </w:r>
          </w:p>
        </w:tc>
        <w:tc>
          <w:tcPr>
            <w:tcW w:w="1530" w:type="dxa"/>
          </w:tcPr>
          <w:p w14:paraId="22A5BFE7" w14:textId="11BF251B" w:rsidR="00050925" w:rsidRPr="009A412F" w:rsidRDefault="00050925" w:rsidP="00050925">
            <w:pPr>
              <w:pStyle w:val="MDPI42tablebody"/>
              <w:rPr>
                <w:i/>
                <w:iCs/>
                <w:highlight w:val="yellow"/>
              </w:rPr>
            </w:pPr>
            <w:r w:rsidRPr="009A412F">
              <w:rPr>
                <w:i/>
                <w:iCs/>
                <w:highlight w:val="yellow"/>
              </w:rPr>
              <w:t>4 (29% / 45%)</w:t>
            </w:r>
          </w:p>
        </w:tc>
        <w:tc>
          <w:tcPr>
            <w:tcW w:w="4174" w:type="dxa"/>
          </w:tcPr>
          <w:p w14:paraId="4BBFC9F9" w14:textId="2F29A6C1" w:rsidR="00050925" w:rsidRPr="009A412F" w:rsidRDefault="00050925" w:rsidP="00050925">
            <w:pPr>
              <w:pStyle w:val="MDPI42tablebody"/>
              <w:ind w:right="-155"/>
              <w:jc w:val="left"/>
              <w:rPr>
                <w:i/>
                <w:iCs/>
                <w:highlight w:val="yellow"/>
              </w:rPr>
            </w:pPr>
            <w:r w:rsidRPr="009A412F">
              <w:rPr>
                <w:i/>
                <w:i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highlight w:val="yellow"/>
              </w:rPr>
              <w:instrText xml:space="preserve"> ADDIN EN.CITE </w:instrText>
            </w:r>
            <w:r w:rsidR="006A2418">
              <w:rPr>
                <w:i/>
                <w:iCs/>
                <w:noProof/>
                <w:highlight w:val="yellow"/>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highlight w:val="yellow"/>
              </w:rPr>
              <w:instrText xml:space="preserve"> ADDIN EN.CITE.DATA </w:instrText>
            </w:r>
            <w:r w:rsidR="006A2418">
              <w:rPr>
                <w:i/>
                <w:iCs/>
                <w:noProof/>
                <w:highlight w:val="yellow"/>
              </w:rPr>
            </w:r>
            <w:r w:rsidR="006A2418">
              <w:rPr>
                <w:i/>
                <w:iCs/>
                <w:noProof/>
                <w:highlight w:val="yellow"/>
              </w:rPr>
              <w:fldChar w:fldCharType="end"/>
            </w:r>
            <w:r w:rsidRPr="009A412F">
              <w:rPr>
                <w:i/>
                <w:iCs/>
                <w:noProof/>
                <w:highlight w:val="yellow"/>
              </w:rPr>
            </w:r>
            <w:r w:rsidRPr="009A412F">
              <w:rPr>
                <w:i/>
                <w:iCs/>
                <w:noProof/>
                <w:highlight w:val="yellow"/>
              </w:rPr>
              <w:fldChar w:fldCharType="separate"/>
            </w:r>
            <w:r w:rsidR="006A2418">
              <w:rPr>
                <w:i/>
                <w:iCs/>
                <w:noProof/>
                <w:highlight w:val="yellow"/>
              </w:rPr>
              <w:t>[15, 17, 43, 46, 49, 55, 80, 88]</w:t>
            </w:r>
            <w:r w:rsidRPr="009A412F">
              <w:rPr>
                <w:i/>
                <w:iCs/>
                <w:noProof/>
                <w:highlight w:val="yellow"/>
              </w:rPr>
              <w:fldChar w:fldCharType="end"/>
            </w:r>
          </w:p>
        </w:tc>
      </w:tr>
      <w:tr w:rsidR="006A2418" w:rsidRPr="009A412F" w14:paraId="1637891E" w14:textId="77777777" w:rsidTr="00832AF5">
        <w:trPr>
          <w:jc w:val="center"/>
        </w:trPr>
        <w:tc>
          <w:tcPr>
            <w:tcW w:w="8640" w:type="dxa"/>
          </w:tcPr>
          <w:p w14:paraId="3242C8D2" w14:textId="14A5531F" w:rsidR="006A2418" w:rsidRPr="009A412F" w:rsidRDefault="006A2418" w:rsidP="006A2418">
            <w:pPr>
              <w:pStyle w:val="MDPI42tablebody"/>
              <w:numPr>
                <w:ilvl w:val="1"/>
                <w:numId w:val="93"/>
              </w:numPr>
              <w:jc w:val="left"/>
              <w:rPr>
                <w:highlight w:val="yellow"/>
              </w:rPr>
            </w:pPr>
            <w:r w:rsidRPr="009A412F">
              <w:rPr>
                <w:highlight w:val="yellow"/>
              </w:rPr>
              <w:lastRenderedPageBreak/>
              <w:t>Provider screening for physical symptoms but not underlying psychopathology</w:t>
            </w:r>
            <w:r>
              <w:rPr>
                <w:highlight w:val="yellow"/>
              </w:rPr>
              <w:t xml:space="preserve"> </w:t>
            </w:r>
            <w:r w:rsidRPr="006A2418">
              <w:rPr>
                <w:b/>
                <w:bCs/>
                <w:color w:val="FF0000"/>
              </w:rPr>
              <w:t>(2)</w:t>
            </w:r>
          </w:p>
        </w:tc>
        <w:tc>
          <w:tcPr>
            <w:tcW w:w="1530" w:type="dxa"/>
          </w:tcPr>
          <w:p w14:paraId="471EFEB3" w14:textId="77777777" w:rsidR="006A2418" w:rsidRPr="009A412F" w:rsidRDefault="006A2418" w:rsidP="00832AF5">
            <w:pPr>
              <w:pStyle w:val="MDPI42tablebody"/>
              <w:rPr>
                <w:i/>
                <w:iCs/>
                <w:highlight w:val="yellow"/>
              </w:rPr>
            </w:pPr>
            <w:r w:rsidRPr="009A412F">
              <w:rPr>
                <w:i/>
                <w:iCs/>
                <w:highlight w:val="yellow"/>
              </w:rPr>
              <w:t>3 (21% / 33%)</w:t>
            </w:r>
          </w:p>
        </w:tc>
        <w:tc>
          <w:tcPr>
            <w:tcW w:w="4174" w:type="dxa"/>
          </w:tcPr>
          <w:p w14:paraId="0B1DEDC6" w14:textId="77777777" w:rsidR="006A2418" w:rsidRPr="009A412F" w:rsidRDefault="006A2418" w:rsidP="00832AF5">
            <w:pPr>
              <w:pStyle w:val="MDPI42tablebody"/>
              <w:ind w:right="-155"/>
              <w:jc w:val="left"/>
              <w:rPr>
                <w:i/>
                <w:iCs/>
                <w:highlight w:val="yellow"/>
              </w:rPr>
            </w:pPr>
            <w:r w:rsidRPr="009A412F">
              <w:rPr>
                <w:i/>
                <w:iCs/>
                <w:noProof/>
                <w:highlight w:val="yellow"/>
              </w:rPr>
              <w:fldChar w:fldCharType="begin">
                <w:fldData xml:space="preserve">PEVuZE5vdGU+PENpdGU+PEF1dGhvcj5IZXJtYW48L0F1dGhvcj48WWVhcj4yMDE0PC9ZZWFyPjxS
ZWNOdW0+NzkzNjwvUmVjTnVtPjxEaXNwbGF5VGV4dD5bMTctMTksIDQzLCA0NiwgNDksIDUwLCA1
NSwgNTksIDYyLTY1XTwvRGlzcGxheVRleHQ+PHJlY29yZD48cmVjLW51bWJlcj43OTM2PC9yZWMt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PjwvQ2l0ZT48Q2l0ZT48QXV0aG9yPkpvaG5zPC9BdXRob3I+PFllYXI+MjAxOTwvWWVhcj48UmVj
TnVtPjgzNDQ8L1JlY051bT48cmVjb3JkPjxyZWMtbnVtYmVyPjgzNDQ8L3JlYy1udW1iZXI+PGZv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aWdnaW5zIE5leWxhbmQ8L0F1dGhvcj48WWVhcj4yMDIxPC9ZZWFyPjxSZWNOdW0+Nzc3MzwvUmVj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PjwvcmVjb3JkPjwvQ2l0ZT48Q2l0ZT48QXV0aG9yPk5leWxhbmQ8L0F1dGhvcj48WWVhcj4yMDE5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bmd1YWdlPmVuZzwvbGFuZ3VhZ2U+PC9yZWNvcmQ+PC9DaXRlPjxDaXRlPjxBdXRob3I+U2Fsdmlh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ZT48QXV0aG9yPkV2YW5zPC9BdXRob3I+PFllYXI+MjAxMTwvWWVhcj48UmVjTnVtPjgzODg8L1Jl
Y051bT48cmVjb3JkPjxyZWMtbnVtYmVyPjgzODg8L3JlYy1udW1iZXI+PGZvcmVpZ24ta2V5cz48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SGFydDwvQXV0aG9yPjxZZWFyPjIwMTE8L1llYXI+PFJlY051bT44MzgwPC9SZWNOdW0+PHJlY29y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dGU+PC9FbmROb3RlPgB=
</w:fldData>
              </w:fldChar>
            </w:r>
            <w:r>
              <w:rPr>
                <w:i/>
                <w:iCs/>
                <w:noProof/>
                <w:highlight w:val="yellow"/>
              </w:rPr>
              <w:instrText xml:space="preserve"> ADDIN EN.CITE </w:instrText>
            </w:r>
            <w:r>
              <w:rPr>
                <w:i/>
                <w:iCs/>
                <w:noProof/>
                <w:highlight w:val="yellow"/>
              </w:rPr>
              <w:fldChar w:fldCharType="begin">
                <w:fldData xml:space="preserve">PEVuZE5vdGU+PENpdGU+PEF1dGhvcj5IZXJtYW48L0F1dGhvcj48WWVhcj4yMDE0PC9ZZWFyPjxS
ZWNOdW0+NzkzNjwvUmVjTnVtPjxEaXNwbGF5VGV4dD5bMTctMTksIDQzLCA0NiwgNDksIDUwLCA1
NSwgNTksIDYyLTY1XTwvRGlzcGxheVRleHQ+PHJlY29yZD48cmVjLW51bWJlcj43OTM2PC9yZWMt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PjwvQ2l0ZT48Q2l0ZT48QXV0aG9yPkpvaG5zPC9BdXRob3I+PFllYXI+MjAxOTwvWWVhcj48UmVj
TnVtPjgzNDQ8L1JlY051bT48cmVjb3JkPjxyZWMtbnVtYmVyPjgzNDQ8L3JlYy1udW1iZXI+PGZv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aWdnaW5zIE5leWxhbmQ8L0F1dGhvcj48WWVhcj4yMDIxPC9ZZWFyPjxSZWNOdW0+Nzc3MzwvUmVj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PjwvcmVjb3JkPjwvQ2l0ZT48Q2l0ZT48QXV0aG9yPk5leWxhbmQ8L0F1dGhvcj48WWVhcj4yMDE5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bmd1YWdlPmVuZzwvbGFuZ3VhZ2U+PC9yZWNvcmQ+PC9DaXRlPjxDaXRlPjxBdXRob3I+U2Fsdmlh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ZT48QXV0aG9yPkV2YW5zPC9BdXRob3I+PFllYXI+MjAxMTwvWWVhcj48UmVjTnVtPjgzODg8L1Jl
Y051bT48cmVjb3JkPjxyZWMtbnVtYmVyPjgzODg8L3JlYy1udW1iZXI+PGZvcmVpZ24ta2V5cz48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SGFydDwvQXV0aG9yPjxZZWFyPjIwMTE8L1llYXI+PFJlY051bT44MzgwPC9SZWNOdW0+PHJlY29y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dGU+PC9FbmROb3RlPgB=
</w:fldData>
              </w:fldChar>
            </w:r>
            <w:r>
              <w:rPr>
                <w:i/>
                <w:iCs/>
                <w:noProof/>
                <w:highlight w:val="yellow"/>
              </w:rPr>
              <w:instrText xml:space="preserve"> ADDIN EN.CITE.DATA </w:instrText>
            </w:r>
            <w:r>
              <w:rPr>
                <w:i/>
                <w:iCs/>
                <w:noProof/>
                <w:highlight w:val="yellow"/>
              </w:rPr>
            </w:r>
            <w:r>
              <w:rPr>
                <w:i/>
                <w:iCs/>
                <w:noProof/>
                <w:highlight w:val="yellow"/>
              </w:rPr>
              <w:fldChar w:fldCharType="end"/>
            </w:r>
            <w:r w:rsidRPr="009A412F">
              <w:rPr>
                <w:i/>
                <w:iCs/>
                <w:noProof/>
                <w:highlight w:val="yellow"/>
              </w:rPr>
            </w:r>
            <w:r w:rsidRPr="009A412F">
              <w:rPr>
                <w:i/>
                <w:iCs/>
                <w:noProof/>
                <w:highlight w:val="yellow"/>
              </w:rPr>
              <w:fldChar w:fldCharType="separate"/>
            </w:r>
            <w:r>
              <w:rPr>
                <w:i/>
                <w:iCs/>
                <w:noProof/>
                <w:highlight w:val="yellow"/>
              </w:rPr>
              <w:t>[17-19, 43, 46, 49, 50, 55, 59, 62-65]</w:t>
            </w:r>
            <w:r w:rsidRPr="009A412F">
              <w:rPr>
                <w:i/>
                <w:iCs/>
                <w:noProof/>
                <w:highlight w:val="yellow"/>
              </w:rPr>
              <w:fldChar w:fldCharType="end"/>
            </w:r>
          </w:p>
        </w:tc>
      </w:tr>
      <w:tr w:rsidR="00050925" w:rsidRPr="009A412F" w14:paraId="5995A8CD" w14:textId="77777777" w:rsidTr="009F71B9">
        <w:trPr>
          <w:jc w:val="center"/>
        </w:trPr>
        <w:tc>
          <w:tcPr>
            <w:tcW w:w="8640" w:type="dxa"/>
          </w:tcPr>
          <w:p w14:paraId="6BA3CC88" w14:textId="1D64E4A4" w:rsidR="00050925" w:rsidRPr="009A412F" w:rsidRDefault="00050925" w:rsidP="006A2418">
            <w:pPr>
              <w:pStyle w:val="MDPI42tablebody"/>
              <w:numPr>
                <w:ilvl w:val="1"/>
                <w:numId w:val="93"/>
              </w:numPr>
              <w:jc w:val="left"/>
              <w:rPr>
                <w:highlight w:val="yellow"/>
              </w:rPr>
            </w:pPr>
            <w:r w:rsidRPr="009A412F">
              <w:rPr>
                <w:highlight w:val="yellow"/>
              </w:rPr>
              <w:t xml:space="preserve">Associated with insufficient provider education and training </w:t>
            </w:r>
          </w:p>
        </w:tc>
        <w:tc>
          <w:tcPr>
            <w:tcW w:w="1530" w:type="dxa"/>
          </w:tcPr>
          <w:p w14:paraId="05EA6C0B" w14:textId="7EA3FA75" w:rsidR="00050925" w:rsidRPr="009A412F" w:rsidRDefault="00050925" w:rsidP="00050925">
            <w:pPr>
              <w:pStyle w:val="MDPI42tablebody"/>
              <w:rPr>
                <w:i/>
                <w:iCs/>
                <w:highlight w:val="yellow"/>
              </w:rPr>
            </w:pPr>
            <w:r w:rsidRPr="009A412F">
              <w:rPr>
                <w:i/>
                <w:iCs/>
                <w:highlight w:val="yellow"/>
              </w:rPr>
              <w:t>0 (0%)</w:t>
            </w:r>
          </w:p>
        </w:tc>
        <w:tc>
          <w:tcPr>
            <w:tcW w:w="4174" w:type="dxa"/>
          </w:tcPr>
          <w:p w14:paraId="0D3F89C9" w14:textId="588F2115" w:rsidR="00050925" w:rsidRPr="009A412F" w:rsidRDefault="00050925" w:rsidP="00050925">
            <w:pPr>
              <w:pStyle w:val="MDPI42tablebody"/>
              <w:ind w:right="-155"/>
              <w:jc w:val="left"/>
              <w:rPr>
                <w:i/>
                <w:iCs/>
                <w:highlight w:val="yellow"/>
              </w:rPr>
            </w:pPr>
            <w:r w:rsidRPr="009A412F">
              <w:rPr>
                <w:i/>
                <w:iCs/>
                <w:highlight w:val="yellow"/>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highlight w:val="yellow"/>
              </w:rPr>
              <w:instrText xml:space="preserve"> ADDIN EN.CITE </w:instrText>
            </w:r>
            <w:r w:rsidR="006A2418">
              <w:rPr>
                <w:i/>
                <w:iCs/>
                <w:highlight w:val="yellow"/>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highlight w:val="yellow"/>
              </w:rPr>
              <w:instrText xml:space="preserve"> ADDIN EN.CITE.DATA </w:instrText>
            </w:r>
            <w:r w:rsidR="006A2418">
              <w:rPr>
                <w:i/>
                <w:iCs/>
                <w:highlight w:val="yellow"/>
              </w:rPr>
            </w:r>
            <w:r w:rsidR="006A2418">
              <w:rPr>
                <w:i/>
                <w:iCs/>
                <w:highlight w:val="yellow"/>
              </w:rPr>
              <w:fldChar w:fldCharType="end"/>
            </w:r>
            <w:r w:rsidRPr="009A412F">
              <w:rPr>
                <w:i/>
                <w:iCs/>
                <w:highlight w:val="yellow"/>
              </w:rPr>
            </w:r>
            <w:r w:rsidRPr="009A412F">
              <w:rPr>
                <w:i/>
                <w:iCs/>
                <w:highlight w:val="yellow"/>
              </w:rPr>
              <w:fldChar w:fldCharType="separate"/>
            </w:r>
            <w:r w:rsidR="006A2418">
              <w:rPr>
                <w:i/>
                <w:iCs/>
                <w:noProof/>
                <w:highlight w:val="yellow"/>
              </w:rPr>
              <w:t>[42, 43, 45, 46, 48, 51, 63, 73, 90, 91]</w:t>
            </w:r>
            <w:r w:rsidRPr="009A412F">
              <w:rPr>
                <w:i/>
                <w:iCs/>
                <w:highlight w:val="yellow"/>
              </w:rPr>
              <w:fldChar w:fldCharType="end"/>
            </w:r>
          </w:p>
        </w:tc>
      </w:tr>
      <w:tr w:rsidR="00050925" w:rsidRPr="009A412F" w14:paraId="1D318FCE" w14:textId="77777777" w:rsidTr="009F71B9">
        <w:trPr>
          <w:jc w:val="center"/>
        </w:trPr>
        <w:tc>
          <w:tcPr>
            <w:tcW w:w="8640" w:type="dxa"/>
          </w:tcPr>
          <w:p w14:paraId="24792EB3" w14:textId="6F94DD99" w:rsidR="00050925" w:rsidRPr="009A412F" w:rsidRDefault="00050925" w:rsidP="006A2418">
            <w:pPr>
              <w:pStyle w:val="MDPI42tablebody"/>
              <w:numPr>
                <w:ilvl w:val="1"/>
                <w:numId w:val="93"/>
              </w:numPr>
              <w:jc w:val="left"/>
              <w:rPr>
                <w:highlight w:val="yellow"/>
              </w:rPr>
            </w:pPr>
            <w:r w:rsidRPr="009A412F">
              <w:rPr>
                <w:highlight w:val="yellow"/>
              </w:rPr>
              <w:t xml:space="preserve">May be related to insufficient time in an appointment to discuss eating behaviors </w:t>
            </w:r>
          </w:p>
        </w:tc>
        <w:tc>
          <w:tcPr>
            <w:tcW w:w="1530" w:type="dxa"/>
          </w:tcPr>
          <w:p w14:paraId="5801402C" w14:textId="1DD43A77" w:rsidR="00050925" w:rsidRPr="009A412F" w:rsidRDefault="009D0409" w:rsidP="00050925">
            <w:pPr>
              <w:pStyle w:val="MDPI42tablebody"/>
              <w:rPr>
                <w:i/>
                <w:iCs/>
                <w:highlight w:val="yellow"/>
              </w:rPr>
            </w:pPr>
            <w:r w:rsidRPr="009A412F">
              <w:rPr>
                <w:i/>
                <w:iCs/>
                <w:highlight w:val="yellow"/>
              </w:rPr>
              <w:t>0 (0%)</w:t>
            </w:r>
          </w:p>
        </w:tc>
        <w:tc>
          <w:tcPr>
            <w:tcW w:w="4174" w:type="dxa"/>
          </w:tcPr>
          <w:p w14:paraId="4307CC33" w14:textId="39E3408B" w:rsidR="00050925" w:rsidRPr="009A412F" w:rsidRDefault="00050925" w:rsidP="00050925">
            <w:pPr>
              <w:pStyle w:val="MDPI42tablebody"/>
              <w:ind w:right="-155"/>
              <w:jc w:val="left"/>
              <w:rPr>
                <w:i/>
                <w:iCs/>
                <w:highlight w:val="yellow"/>
              </w:rPr>
            </w:pPr>
            <w:r w:rsidRPr="009A412F">
              <w:rPr>
                <w:i/>
                <w:iCs/>
                <w:highlight w:val="yellow"/>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highlight w:val="yellow"/>
              </w:rPr>
              <w:instrText xml:space="preserve"> ADDIN EN.CITE </w:instrText>
            </w:r>
            <w:r w:rsidR="00CF3DBA">
              <w:rPr>
                <w:i/>
                <w:iCs/>
                <w:highlight w:val="yellow"/>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highlight w:val="yellow"/>
              </w:rPr>
              <w:instrText xml:space="preserve"> ADDIN EN.CITE.DATA </w:instrText>
            </w:r>
            <w:r w:rsidR="00CF3DBA">
              <w:rPr>
                <w:i/>
                <w:iCs/>
                <w:highlight w:val="yellow"/>
              </w:rPr>
            </w:r>
            <w:r w:rsidR="00CF3DBA">
              <w:rPr>
                <w:i/>
                <w:iCs/>
                <w:highlight w:val="yellow"/>
              </w:rPr>
              <w:fldChar w:fldCharType="end"/>
            </w:r>
            <w:r w:rsidRPr="009A412F">
              <w:rPr>
                <w:i/>
                <w:iCs/>
                <w:highlight w:val="yellow"/>
              </w:rPr>
            </w:r>
            <w:r w:rsidRPr="009A412F">
              <w:rPr>
                <w:i/>
                <w:iCs/>
                <w:highlight w:val="yellow"/>
              </w:rPr>
              <w:fldChar w:fldCharType="separate"/>
            </w:r>
            <w:r w:rsidR="00CF3DBA">
              <w:rPr>
                <w:i/>
                <w:iCs/>
                <w:noProof/>
                <w:highlight w:val="yellow"/>
              </w:rPr>
              <w:t>[46, 48, 49, 63]</w:t>
            </w:r>
            <w:r w:rsidRPr="009A412F">
              <w:rPr>
                <w:i/>
                <w:iCs/>
                <w:highlight w:val="yellow"/>
              </w:rPr>
              <w:fldChar w:fldCharType="end"/>
            </w:r>
          </w:p>
        </w:tc>
      </w:tr>
      <w:tr w:rsidR="009D0409" w:rsidRPr="006A2418" w14:paraId="4BED9DD0" w14:textId="77777777" w:rsidTr="002E3AD1">
        <w:trPr>
          <w:jc w:val="center"/>
        </w:trPr>
        <w:tc>
          <w:tcPr>
            <w:tcW w:w="8640" w:type="dxa"/>
          </w:tcPr>
          <w:p w14:paraId="38930582" w14:textId="26CD71FD" w:rsidR="009D0409" w:rsidRPr="006A2418" w:rsidRDefault="009D0409" w:rsidP="002E3AD1">
            <w:pPr>
              <w:pStyle w:val="MDPI42tablebody"/>
              <w:numPr>
                <w:ilvl w:val="0"/>
                <w:numId w:val="93"/>
              </w:numPr>
              <w:jc w:val="left"/>
              <w:rPr>
                <w:b/>
                <w:bCs/>
              </w:rPr>
            </w:pPr>
            <w:r w:rsidRPr="006A2418">
              <w:rPr>
                <w:b/>
                <w:bCs/>
              </w:rPr>
              <w:t xml:space="preserve">Prioritization of Physical BED Symptoms Over Underlying ED psychopathology </w:t>
            </w:r>
            <w:r w:rsidRPr="006A2418">
              <w:rPr>
                <w:b/>
                <w:bCs/>
                <w:color w:val="FF0000"/>
              </w:rPr>
              <w:t>(</w:t>
            </w:r>
            <w:r w:rsidR="003472A4" w:rsidRPr="006A2418">
              <w:rPr>
                <w:b/>
                <w:bCs/>
                <w:color w:val="FF0000"/>
              </w:rPr>
              <w:t>2</w:t>
            </w:r>
            <w:r w:rsidRPr="006A2418">
              <w:rPr>
                <w:b/>
                <w:bCs/>
                <w:color w:val="FF0000"/>
              </w:rPr>
              <w:t>)</w:t>
            </w:r>
          </w:p>
        </w:tc>
        <w:tc>
          <w:tcPr>
            <w:tcW w:w="1530" w:type="dxa"/>
          </w:tcPr>
          <w:p w14:paraId="7B4722EA" w14:textId="77777777" w:rsidR="009D0409" w:rsidRPr="006A2418" w:rsidRDefault="009D0409" w:rsidP="002E3AD1">
            <w:pPr>
              <w:pStyle w:val="MDPI42tablebody"/>
              <w:rPr>
                <w:b/>
                <w:bCs/>
              </w:rPr>
            </w:pPr>
            <w:r w:rsidRPr="006A2418">
              <w:rPr>
                <w:b/>
                <w:bCs/>
              </w:rPr>
              <w:t>3 (21% / 33%)</w:t>
            </w:r>
          </w:p>
        </w:tc>
        <w:tc>
          <w:tcPr>
            <w:tcW w:w="4174" w:type="dxa"/>
          </w:tcPr>
          <w:p w14:paraId="73137147" w14:textId="5EE8C59C" w:rsidR="009D0409" w:rsidRPr="006A2418" w:rsidRDefault="009D0409" w:rsidP="002E3AD1">
            <w:pPr>
              <w:pStyle w:val="MDPI42tablebody"/>
              <w:ind w:right="-155"/>
              <w:jc w:val="left"/>
              <w:rPr>
                <w:b/>
                <w:bCs/>
              </w:rPr>
            </w:pPr>
            <w:r w:rsidRPr="006A2418">
              <w:rPr>
                <w:b/>
                <w:b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00CF3DBA" w:rsidRPr="006A2418">
              <w:rPr>
                <w:b/>
                <w:bCs/>
                <w:noProof/>
              </w:rPr>
              <w:instrText xml:space="preserve"> ADDIN EN.CITE </w:instrText>
            </w:r>
            <w:r w:rsidR="00CF3DBA" w:rsidRPr="006A2418">
              <w:rPr>
                <w:b/>
                <w:bCs/>
                <w:noProof/>
              </w:rPr>
              <w:fldChar w:fldCharType="begin">
                <w:fldData xml:space="preserve">PEVuZE5vdGU+PENpdGU+PEF1dGhvcj5IaWdnaW5zIE5leWxhbmQ8L0F1dGhvcj48WWVhcj4yMDIx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Q2l0ZT48QXV0aG9yPkJyYXk8L0F1dGhvcj48WWVhcj4yMDIyPC9ZZWFyPjxSZWNOdW0+NzgzODwv
UmVjTnVtPjxyZWNvcmQ+PHJlYy1udW1iZXI+NzgzODwvcmVjLW51bWJlcj48Zm9yZWlnbi1rZXlz
PjxrZXkgYXBwPSJFTiIgZGItaWQ9InZ2MnM5cmQ5cHJ6cjlsZXc1dHY1MnJ3ZGU5cmFyZDJ0NTJy
dCIgdGltZXN0YW1wPSIxNjY1MzkxNDQ3Ij43ODM4PC9rZXk+PC9mb3JlaWduLWtleXM+PHJlZi10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ZCwgT1IsIFVuaXRlZCBTdGF0ZXMuJiN4RDtXaWxkZXIgUmVzZWFyY2ggRGl2aXNpb24sIEFtaGVy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L3JlY29yZD48L0NpdGU+PENpdGU+PEF1dGhvcj5TYWx2aWE8L0F1dGhvcj48WWVhcj4yMDIzPC9Z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aG9yPjxZZWFyPjIwMjM8L1llYXI+PFJlY051bT43ODU0PC9SZWNOdW0+PHJlY29yZD48cmVjLW51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ZS1udW0+PC9yZWNvcmQ+PC9DaXRlPjxDaXRlPjxBdXRob3I+Q2FjaGVsaW48L0F1dGhvcj48WWVh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bCBBcnRpY2xlIj4xNzwvcmVmLXR5cGU+PGNvbnRyaWJ1dG9ycz48YXV0aG9ycz48YXV0aH==
</w:fldData>
              </w:fldChar>
            </w:r>
            <w:r w:rsidR="00CF3DBA" w:rsidRPr="006A2418">
              <w:rPr>
                <w:b/>
                <w:bCs/>
                <w:noProof/>
              </w:rPr>
              <w:instrText xml:space="preserve"> ADDIN EN.CITE.DATA </w:instrText>
            </w:r>
            <w:r w:rsidR="00CF3DBA" w:rsidRPr="006A2418">
              <w:rPr>
                <w:b/>
                <w:bCs/>
                <w:noProof/>
              </w:rPr>
            </w:r>
            <w:r w:rsidR="00CF3DBA" w:rsidRPr="006A2418">
              <w:rPr>
                <w:b/>
                <w:bCs/>
                <w:noProof/>
              </w:rPr>
              <w:fldChar w:fldCharType="end"/>
            </w:r>
            <w:r w:rsidR="00CF3DBA" w:rsidRPr="006A2418">
              <w:rPr>
                <w:b/>
                <w:b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00CF3DBA" w:rsidRPr="006A2418">
              <w:rPr>
                <w:b/>
                <w:bCs/>
                <w:noProof/>
              </w:rPr>
              <w:instrText xml:space="preserve"> ADDIN EN.CITE.DATA </w:instrText>
            </w:r>
            <w:r w:rsidR="00CF3DBA" w:rsidRPr="006A2418">
              <w:rPr>
                <w:b/>
                <w:bCs/>
                <w:noProof/>
              </w:rPr>
            </w:r>
            <w:r w:rsidR="00CF3DBA" w:rsidRPr="006A2418">
              <w:rPr>
                <w:b/>
                <w:bCs/>
                <w:noProof/>
              </w:rPr>
              <w:fldChar w:fldCharType="end"/>
            </w:r>
            <w:r w:rsidRPr="006A2418">
              <w:rPr>
                <w:b/>
                <w:bCs/>
                <w:noProof/>
              </w:rPr>
            </w:r>
            <w:r w:rsidRPr="006A2418">
              <w:rPr>
                <w:b/>
                <w:bCs/>
                <w:noProof/>
              </w:rPr>
              <w:fldChar w:fldCharType="separate"/>
            </w:r>
            <w:r w:rsidR="00CF3DBA" w:rsidRPr="006A2418">
              <w:rPr>
                <w:b/>
                <w:bCs/>
                <w:noProof/>
              </w:rPr>
              <w:t>[15-19, 42, 43, 46, 49-51, 55, 59, 62-65]</w:t>
            </w:r>
            <w:r w:rsidRPr="006A2418">
              <w:rPr>
                <w:b/>
                <w:bCs/>
                <w:noProof/>
              </w:rPr>
              <w:fldChar w:fldCharType="end"/>
            </w:r>
          </w:p>
        </w:tc>
      </w:tr>
      <w:tr w:rsidR="006A2418" w:rsidRPr="006A2418" w14:paraId="306FBDF6" w14:textId="77777777" w:rsidTr="00832AF5">
        <w:trPr>
          <w:jc w:val="center"/>
        </w:trPr>
        <w:tc>
          <w:tcPr>
            <w:tcW w:w="8640" w:type="dxa"/>
          </w:tcPr>
          <w:p w14:paraId="2CD1C803" w14:textId="77777777" w:rsidR="006A2418" w:rsidRPr="006A2418" w:rsidRDefault="006A2418" w:rsidP="006A2418">
            <w:pPr>
              <w:pStyle w:val="MDPI42tablebody"/>
              <w:numPr>
                <w:ilvl w:val="0"/>
                <w:numId w:val="193"/>
              </w:numPr>
              <w:jc w:val="left"/>
              <w:rPr>
                <w:b/>
                <w:bCs/>
              </w:rPr>
            </w:pPr>
            <w:r w:rsidRPr="006A2418">
              <w:rPr>
                <w:b/>
                <w:bCs/>
              </w:rPr>
              <w:t>In individuals with BED</w:t>
            </w:r>
          </w:p>
        </w:tc>
        <w:tc>
          <w:tcPr>
            <w:tcW w:w="1530" w:type="dxa"/>
          </w:tcPr>
          <w:p w14:paraId="06F2F4C8" w14:textId="1F2D2C3D" w:rsidR="006A2418" w:rsidRPr="006A2418" w:rsidRDefault="006A2418" w:rsidP="006A2418">
            <w:pPr>
              <w:pStyle w:val="MDPI42tablebody"/>
              <w:rPr>
                <w:b/>
                <w:bCs/>
              </w:rPr>
            </w:pPr>
            <w:r w:rsidRPr="006A2418">
              <w:rPr>
                <w:b/>
                <w:bCs/>
              </w:rPr>
              <w:t>3 (21% / 33%)</w:t>
            </w:r>
          </w:p>
        </w:tc>
        <w:tc>
          <w:tcPr>
            <w:tcW w:w="4174" w:type="dxa"/>
          </w:tcPr>
          <w:p w14:paraId="31A56065" w14:textId="2306E6BF" w:rsidR="006A2418" w:rsidRPr="006A2418" w:rsidRDefault="006A2418" w:rsidP="006A2418">
            <w:pPr>
              <w:pStyle w:val="MDPI42tablebody"/>
              <w:ind w:right="-155"/>
              <w:jc w:val="left"/>
              <w:rPr>
                <w:b/>
                <w:bCs/>
              </w:rPr>
            </w:pPr>
            <w:r w:rsidRPr="006A2418">
              <w:rPr>
                <w:b/>
                <w:b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Pr="006A2418">
              <w:rPr>
                <w:b/>
                <w:bCs/>
              </w:rPr>
              <w:instrText xml:space="preserve"> ADDIN EN.CITE </w:instrText>
            </w:r>
            <w:r w:rsidRPr="006A2418">
              <w:rPr>
                <w:b/>
                <w:b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Pr="006A2418">
              <w:rPr>
                <w:b/>
                <w:bCs/>
              </w:rPr>
              <w:instrText xml:space="preserve"> ADDIN EN.CITE.DATA </w:instrText>
            </w:r>
            <w:r w:rsidRPr="006A2418">
              <w:rPr>
                <w:b/>
                <w:bCs/>
              </w:rPr>
            </w:r>
            <w:r w:rsidRPr="006A2418">
              <w:rPr>
                <w:b/>
                <w:bCs/>
              </w:rPr>
              <w:fldChar w:fldCharType="end"/>
            </w:r>
            <w:r w:rsidRPr="006A2418">
              <w:rPr>
                <w:b/>
                <w:b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Pr="006A2418">
              <w:rPr>
                <w:b/>
                <w:bCs/>
              </w:rPr>
              <w:instrText xml:space="preserve"> ADDIN EN.CITE.DATA </w:instrText>
            </w:r>
            <w:r w:rsidRPr="006A2418">
              <w:rPr>
                <w:b/>
                <w:bCs/>
              </w:rPr>
            </w:r>
            <w:r w:rsidRPr="006A2418">
              <w:rPr>
                <w:b/>
                <w:bCs/>
              </w:rPr>
              <w:fldChar w:fldCharType="end"/>
            </w:r>
            <w:r w:rsidRPr="006A2418">
              <w:rPr>
                <w:b/>
                <w:bCs/>
              </w:rPr>
            </w:r>
            <w:r w:rsidRPr="006A2418">
              <w:rPr>
                <w:b/>
                <w:bCs/>
              </w:rPr>
              <w:fldChar w:fldCharType="separate"/>
            </w:r>
            <w:r w:rsidRPr="006A2418">
              <w:rPr>
                <w:b/>
                <w:bCs/>
                <w:noProof/>
              </w:rPr>
              <w:t>[15-19, 42, 43, 46, 50, 51, 55, 59, 62-65]</w:t>
            </w:r>
            <w:r w:rsidRPr="006A2418">
              <w:rPr>
                <w:b/>
                <w:bCs/>
              </w:rPr>
              <w:fldChar w:fldCharType="end"/>
            </w:r>
          </w:p>
        </w:tc>
      </w:tr>
      <w:tr w:rsidR="006A2418" w:rsidRPr="006A2418" w14:paraId="5205A9F1" w14:textId="77777777" w:rsidTr="00832AF5">
        <w:trPr>
          <w:jc w:val="center"/>
        </w:trPr>
        <w:tc>
          <w:tcPr>
            <w:tcW w:w="8640" w:type="dxa"/>
          </w:tcPr>
          <w:p w14:paraId="3512D14C" w14:textId="2B0C31AD" w:rsidR="006A2418" w:rsidRPr="006A2418" w:rsidRDefault="006A2418" w:rsidP="006A2418">
            <w:pPr>
              <w:pStyle w:val="MDPI42tablebody"/>
              <w:numPr>
                <w:ilvl w:val="0"/>
                <w:numId w:val="196"/>
              </w:numPr>
              <w:jc w:val="left"/>
            </w:pPr>
            <w:r w:rsidRPr="006A2418">
              <w:t>Attending to/prioritizing physical comorbidities (e.g., weight, GI symptoms (sx’s)) vs. eating behaviors and underlying psychopathology</w:t>
            </w:r>
            <w:r w:rsidRPr="006A2418">
              <w:rPr>
                <w:color w:val="FF0000"/>
              </w:rPr>
              <w:t xml:space="preserve"> </w:t>
            </w:r>
            <w:r w:rsidRPr="006A2418">
              <w:rPr>
                <w:b/>
                <w:bCs/>
                <w:color w:val="FF0000"/>
              </w:rPr>
              <w:t>(2)</w:t>
            </w:r>
          </w:p>
        </w:tc>
        <w:tc>
          <w:tcPr>
            <w:tcW w:w="1530" w:type="dxa"/>
          </w:tcPr>
          <w:p w14:paraId="2DF42102" w14:textId="0CB9D6F7" w:rsidR="006A2418" w:rsidRPr="006A2418" w:rsidRDefault="006A2418" w:rsidP="006A2418">
            <w:pPr>
              <w:pStyle w:val="MDPI42tablebody"/>
              <w:rPr>
                <w:i/>
                <w:iCs/>
              </w:rPr>
            </w:pPr>
            <w:r w:rsidRPr="006A2418">
              <w:rPr>
                <w:i/>
                <w:iCs/>
              </w:rPr>
              <w:t>3 (21% / 33%)</w:t>
            </w:r>
          </w:p>
        </w:tc>
        <w:tc>
          <w:tcPr>
            <w:tcW w:w="4174" w:type="dxa"/>
          </w:tcPr>
          <w:p w14:paraId="09A31FBF" w14:textId="19FCF1D5" w:rsidR="006A2418" w:rsidRPr="006A2418" w:rsidRDefault="006A2418" w:rsidP="006A2418">
            <w:pPr>
              <w:pStyle w:val="MDPI42tablebody"/>
              <w:ind w:right="-155"/>
              <w:jc w:val="left"/>
              <w:rPr>
                <w:i/>
                <w:iCs/>
              </w:rPr>
            </w:pPr>
            <w:r w:rsidRPr="006A2418">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Pr="006A2418">
              <w:rPr>
                <w:i/>
                <w:iCs/>
              </w:rPr>
              <w:instrText xml:space="preserve"> ADDIN EN.CITE </w:instrText>
            </w:r>
            <w:r w:rsidRPr="006A2418">
              <w:rPr>
                <w:i/>
                <w:i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Pr="006A2418">
              <w:rPr>
                <w:i/>
                <w:iCs/>
              </w:rPr>
              <w:instrText xml:space="preserve"> ADDIN EN.CITE.DATA </w:instrText>
            </w:r>
            <w:r w:rsidRPr="006A2418">
              <w:rPr>
                <w:i/>
                <w:iCs/>
              </w:rPr>
            </w:r>
            <w:r w:rsidRPr="006A2418">
              <w:rPr>
                <w:i/>
                <w:iCs/>
              </w:rPr>
              <w:fldChar w:fldCharType="end"/>
            </w:r>
            <w:r w:rsidRPr="006A2418">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Pr="006A2418">
              <w:rPr>
                <w:i/>
                <w:iCs/>
              </w:rPr>
              <w:instrText xml:space="preserve"> ADDIN EN.CITE.DATA </w:instrText>
            </w:r>
            <w:r w:rsidRPr="006A2418">
              <w:rPr>
                <w:i/>
                <w:iCs/>
              </w:rPr>
            </w:r>
            <w:r w:rsidRPr="006A2418">
              <w:rPr>
                <w:i/>
                <w:iCs/>
              </w:rPr>
              <w:fldChar w:fldCharType="end"/>
            </w:r>
            <w:r w:rsidRPr="006A2418">
              <w:rPr>
                <w:i/>
                <w:iCs/>
              </w:rPr>
            </w:r>
            <w:r w:rsidRPr="006A2418">
              <w:rPr>
                <w:i/>
                <w:iCs/>
              </w:rPr>
              <w:fldChar w:fldCharType="separate"/>
            </w:r>
            <w:r w:rsidRPr="006A2418">
              <w:rPr>
                <w:i/>
                <w:iCs/>
                <w:noProof/>
              </w:rPr>
              <w:t>[15-19, 42, 43, 46, 50, 51, 55, 59, 62-65]</w:t>
            </w:r>
            <w:r w:rsidRPr="006A2418">
              <w:rPr>
                <w:i/>
                <w:iCs/>
              </w:rPr>
              <w:fldChar w:fldCharType="end"/>
            </w:r>
          </w:p>
        </w:tc>
      </w:tr>
      <w:tr w:rsidR="006A2418" w:rsidRPr="006A2418" w14:paraId="28B10A04" w14:textId="77777777" w:rsidTr="00832AF5">
        <w:trPr>
          <w:jc w:val="center"/>
        </w:trPr>
        <w:tc>
          <w:tcPr>
            <w:tcW w:w="8640" w:type="dxa"/>
          </w:tcPr>
          <w:p w14:paraId="3E556E4C" w14:textId="0B50757B" w:rsidR="006A2418" w:rsidRPr="006A2418" w:rsidRDefault="006A2418" w:rsidP="006A2418">
            <w:pPr>
              <w:pStyle w:val="MDPI42tablebody"/>
              <w:numPr>
                <w:ilvl w:val="0"/>
                <w:numId w:val="196"/>
              </w:numPr>
              <w:jc w:val="left"/>
            </w:pPr>
            <w:r w:rsidRPr="006A2418">
              <w:t>Possible link to denial/self-stigma (re: body, ED, &amp; mental health stigma)</w:t>
            </w:r>
          </w:p>
        </w:tc>
        <w:tc>
          <w:tcPr>
            <w:tcW w:w="1530" w:type="dxa"/>
          </w:tcPr>
          <w:p w14:paraId="6E753B17" w14:textId="3A012F3C" w:rsidR="006A2418" w:rsidRPr="006A2418" w:rsidRDefault="006A2418" w:rsidP="006A2418">
            <w:pPr>
              <w:pStyle w:val="MDPI42tablebody"/>
              <w:rPr>
                <w:i/>
                <w:iCs/>
              </w:rPr>
            </w:pPr>
            <w:r w:rsidRPr="006A2418">
              <w:rPr>
                <w:i/>
                <w:iCs/>
              </w:rPr>
              <w:t>3 (36% / 55%)</w:t>
            </w:r>
          </w:p>
        </w:tc>
        <w:tc>
          <w:tcPr>
            <w:tcW w:w="4174" w:type="dxa"/>
          </w:tcPr>
          <w:p w14:paraId="2268C743" w14:textId="0ECA7D52" w:rsidR="006A2418" w:rsidRPr="006A2418" w:rsidRDefault="006A2418" w:rsidP="006A2418">
            <w:pPr>
              <w:pStyle w:val="MDPI42tablebody"/>
              <w:ind w:right="-155"/>
              <w:jc w:val="left"/>
              <w:rPr>
                <w:i/>
                <w:iCs/>
              </w:rPr>
            </w:pPr>
            <w:r w:rsidRPr="006A2418">
              <w:rPr>
                <w:sz w:val="18"/>
                <w:szCs w:val="18"/>
              </w:rPr>
              <w:fldChar w:fldCharType="begin">
                <w:fldData xml:space="preserve">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PC9yZWNvcmQ+PC9DaXRlPjxDaXRlPjxBdXRob3I+U2Nob2VuPC9BdXRob3I+PFllYXI+MjAxMjwv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PkJpYWxrYTwvQXV0aG9yPjxZZWFyPjIwMTc8L1llYXI+PFJlY051bT43OTU3PC9SZWNOdW0+PHJl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Z3VhZ2U+PC9yZWNvcmQ+PC9DaXRlPjxDaXRlPjxBdXRob3I+UmVhczwvQXV0aG9yPjxZZWFyPjIw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PmVuZzwvbGFuZ3VhZ2U+PC9yZWNvcmQ+PC9DaXRlPjxDaXRlPjxBdXRob3I+U3RyaWVnZWwtTW9v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</w:fldData>
              </w:fldChar>
            </w:r>
            <w:r w:rsidRPr="006A2418">
              <w:rPr>
                <w:sz w:val="18"/>
                <w:szCs w:val="18"/>
              </w:rPr>
              <w:instrText xml:space="preserve"> ADDIN EN.CITE </w:instrText>
            </w:r>
            <w:r w:rsidRPr="006A2418">
              <w:rPr>
                <w:sz w:val="18"/>
                <w:szCs w:val="18"/>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PmVuZzwvbGFuZ3VhZ2U+PC9yZWNvcmQ+PC9DaXRlPjxDaXRlPjxBdXRob3I+TmV5bGFuZDwvQXV0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LTM0Nzg8L2lzYm4+PHVybHM+PC91cmxzPjwvcmVjb3JkPjwvQ2l0ZT48Q2l0ZT48QXV0aG9yPldl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ZT48Q2l0ZT48QXV0aG9yPkhlcm1hbjwvQXV0aG9yPjxZZWFyPjIwMTQ8L1llYXI+PFJlY051bT43
OTM2PC9SZWNOdW0+PHJlY29yZD48cmVjLW51bWJlcj43OTM2PC9yZWMtbnVtYmVyPjxmb3JlaWdu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QXV0aG9yPkJpbGnEhzwvQXV0aG9yPjxZZWFyPjIwMjA8L1llYXI+PFJlY051bT43OTUxPD==
</w:fldData>
              </w:fldChar>
            </w:r>
            <w:r w:rsidRPr="006A2418">
              <w:rPr>
                <w:sz w:val="18"/>
                <w:szCs w:val="18"/>
              </w:rPr>
              <w:instrText xml:space="preserve"> ADDIN EN.CITE.DATA </w:instrText>
            </w:r>
            <w:r w:rsidRPr="006A2418">
              <w:rPr>
                <w:sz w:val="18"/>
                <w:szCs w:val="18"/>
              </w:rPr>
            </w:r>
            <w:r w:rsidRPr="006A2418">
              <w:rPr>
                <w:sz w:val="18"/>
                <w:szCs w:val="18"/>
              </w:rPr>
              <w:fldChar w:fldCharType="end"/>
            </w:r>
            <w:r w:rsidRPr="006A2418">
              <w:rPr>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Z2U+ZW5nPC9sYW5ndWFnZT48L3JlY29yZD48L0NpdGU+PENpdGU+PEF1dGhvcj5OZXlsYW5kPC9B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b3I+U2Nob2VuPC9BdXRob3I+PFllYXI+MjAxMjwvWWVhcj48UmVjTnVtPjg0Nzk8L1JlY051bT48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QXV0aG9yPkJyYXk8L0F1dGhvcj48WWVhcj4yMDIyPC9ZZWFyPjxSZWNOdW0+Nzg0MDwvUmVjTnVt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YW5ndWFnZT48L3JlY29yZD48L0NpdGU+PENpdGU+PEF1dGhvcj5Tb25uZXZpbGxlPC9BdXRob3I+
PFllYXI+MjAxODwvWWVhcj48UmVjTnVtPjcyMDg8L1JlY051bT48cmVjb3JkPjxyZWMtbnVtYmVy
PjcyMDg8L3JlYy1udW1iZXI+PGZvcmVpZ24ta2V5cz48a2V5IGFwcD0iRU4iIGRiLWlkPSJ2djJz
OXJkOXByenI5bGV3NXR2NTJyd2RlOXJhcmQydDUycnQiIHRpbWVzdGFtcD0iMTYzNjY1NjM4MyI+
NzIwODwva2V5PjwvZm9yZWlnbi1rZXlzPjxyZWYtdHlwZSBuYW1lPSJKb3VybmFsIEFydGljbGUi
PjE3PC9yZWYtdHlwZT48Y29udHJpYnV0b3JzPjxhdXRob3JzPjxhdXRob3I+U29ubmV2aWxsZSwg
Sy4gUi48L2F1dGhvcj48YXV0aG9yPkxpcHNvbiwgUy4gSy48L2F1dGhvcj48L2F1dGhvcm==
</w:fldData>
              </w:fldChar>
            </w:r>
            <w:r w:rsidRPr="006A2418">
              <w:rPr>
                <w:sz w:val="18"/>
                <w:szCs w:val="18"/>
              </w:rPr>
              <w:instrText xml:space="preserve"> ADDIN EN.CITE.DATA </w:instrText>
            </w:r>
            <w:r w:rsidRPr="006A2418">
              <w:rPr>
                <w:sz w:val="18"/>
                <w:szCs w:val="18"/>
              </w:rPr>
            </w:r>
            <w:r w:rsidRPr="006A2418">
              <w:rPr>
                <w:sz w:val="18"/>
                <w:szCs w:val="18"/>
              </w:rPr>
              <w:fldChar w:fldCharType="end"/>
            </w:r>
            <w:r w:rsidRPr="006A2418">
              <w:rPr>
                <w:sz w:val="18"/>
                <w:szCs w:val="18"/>
              </w:rPr>
              <w:fldChar w:fldCharType="begin">
                <w:fldData xml:space="preserve">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PC9yZWNvcmQ+PC9DaXRlPjxDaXRlPjxBdXRob3I+U2Nob2VuPC9BdXRob3I+PFllYXI+MjAxMjwv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PkJpYWxrYTwvQXV0aG9yPjxZZWFyPjIwMTc8L1llYXI+PFJlY051bT43OTU3PC9SZWNOdW0+PHJl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Z3VhZ2U+PC9yZWNvcmQ+PC9DaXRlPjxDaXRlPjxBdXRob3I+UmVhczwvQXV0aG9yPjxZZWFyPjIw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PmVuZzwvbGFuZ3VhZ2U+PC9yZWNvcmQ+PC9DaXRlPjxDaXRlPjxBdXRob3I+U3RyaWVnZWwtTW9v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</w:fldData>
              </w:fldChar>
            </w:r>
            <w:r w:rsidRPr="006A2418">
              <w:rPr>
                <w:sz w:val="18"/>
                <w:szCs w:val="18"/>
              </w:rPr>
              <w:instrText xml:space="preserve"> ADDIN EN.CITE.DATA </w:instrText>
            </w:r>
            <w:r w:rsidRPr="006A2418">
              <w:rPr>
                <w:sz w:val="18"/>
                <w:szCs w:val="18"/>
              </w:rPr>
            </w:r>
            <w:r w:rsidRPr="006A2418">
              <w:rPr>
                <w:sz w:val="18"/>
                <w:szCs w:val="18"/>
              </w:rPr>
              <w:fldChar w:fldCharType="end"/>
            </w:r>
            <w:r w:rsidRPr="006A2418">
              <w:rPr>
                <w:sz w:val="18"/>
                <w:szCs w:val="18"/>
              </w:rPr>
            </w:r>
            <w:r w:rsidRPr="006A2418">
              <w:rPr>
                <w:sz w:val="18"/>
                <w:szCs w:val="18"/>
              </w:rPr>
              <w:fldChar w:fldCharType="separate"/>
            </w:r>
            <w:r w:rsidRPr="006A2418">
              <w:rPr>
                <w:noProof/>
                <w:sz w:val="18"/>
                <w:szCs w:val="18"/>
              </w:rPr>
              <w:t>[15, 17, 42-58]</w:t>
            </w:r>
            <w:r w:rsidRPr="006A2418">
              <w:rPr>
                <w:sz w:val="18"/>
                <w:szCs w:val="18"/>
              </w:rPr>
              <w:fldChar w:fldCharType="end"/>
            </w:r>
          </w:p>
        </w:tc>
      </w:tr>
      <w:tr w:rsidR="006A2418" w:rsidRPr="006A2418" w14:paraId="18160E3C" w14:textId="77777777" w:rsidTr="00832AF5">
        <w:trPr>
          <w:jc w:val="center"/>
        </w:trPr>
        <w:tc>
          <w:tcPr>
            <w:tcW w:w="8640" w:type="dxa"/>
          </w:tcPr>
          <w:p w14:paraId="2ADA0988" w14:textId="27ECCE37" w:rsidR="006A2418" w:rsidRPr="006A2418" w:rsidRDefault="006A2418" w:rsidP="006A2418">
            <w:pPr>
              <w:pStyle w:val="MDPI42tablebody"/>
              <w:numPr>
                <w:ilvl w:val="0"/>
                <w:numId w:val="196"/>
              </w:numPr>
              <w:jc w:val="left"/>
            </w:pPr>
            <w:r w:rsidRPr="006A2418">
              <w:t>Possible links to external stigmatization avoidance (e.g., avoiding interpersonal, healthcare, and sociocultural body-, ED-, and mental health stigma)</w:t>
            </w:r>
          </w:p>
        </w:tc>
        <w:tc>
          <w:tcPr>
            <w:tcW w:w="1530" w:type="dxa"/>
          </w:tcPr>
          <w:p w14:paraId="09AC643A" w14:textId="2A7A0E14" w:rsidR="006A2418" w:rsidRPr="006A2418" w:rsidRDefault="006A2418" w:rsidP="006A2418">
            <w:pPr>
              <w:pStyle w:val="MDPI42tablebody"/>
              <w:rPr>
                <w:i/>
                <w:iCs/>
              </w:rPr>
            </w:pPr>
            <w:r w:rsidRPr="006A2418">
              <w:rPr>
                <w:i/>
                <w:iCs/>
              </w:rPr>
              <w:t>3 (36% / 55%)</w:t>
            </w:r>
          </w:p>
        </w:tc>
        <w:tc>
          <w:tcPr>
            <w:tcW w:w="4174" w:type="dxa"/>
          </w:tcPr>
          <w:p w14:paraId="358DB2ED" w14:textId="06741696" w:rsidR="006A2418" w:rsidRPr="006A2418" w:rsidRDefault="006A2418" w:rsidP="006A2418">
            <w:pPr>
              <w:pStyle w:val="MDPI42tablebody"/>
              <w:ind w:right="-155"/>
              <w:jc w:val="left"/>
              <w:rPr>
                <w:i/>
                <w:iCs/>
              </w:rPr>
            </w:pPr>
            <w:r w:rsidRPr="006A2418">
              <w:rPr>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Z2U+ZW5nPC9sYW5ndWFnZT48L3JlY29yZD48L0NpdGU+PC9FbmROb3RlPn==
</w:fldData>
              </w:fldChar>
            </w:r>
            <w:r w:rsidRPr="006A2418">
              <w:rPr>
                <w:sz w:val="18"/>
                <w:szCs w:val="18"/>
              </w:rPr>
              <w:instrText xml:space="preserve"> ADDIN EN.CITE </w:instrText>
            </w:r>
            <w:r w:rsidRPr="006A2418">
              <w:rPr>
                <w:sz w:val="18"/>
                <w:szCs w:val="18"/>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PmVuZzwvbGFuZ3VhZ2U+PC9yZWNvcmQ+PC9DaXRlPjxDaXRlPjxBdXRob3I+TmV5bGFuZDwvQXV0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LTM0Nzg8L2lzYm4+PHVybHM+PC91cmxzPjwvcmVjb3JkPjwvQ2l0ZT48Q2l0ZT48QXV0aG9yPldl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ZT48Q2l0ZT48QXV0aG9yPkhlcm1hbjwvQXV0aG9yPjxZZWFyPjIwMTQ8L1llYXI+PFJlY051bT43
OTM2PC9SZWNOdW0+PHJlY29yZD48cmVjLW51bWJlcj43OTM2PC9yZWMtbnVtYmVyPjxmb3JlaWdu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QXV0aG9yPkJpbGnEhzwvQXV0aG9yPjxZZWFyPjIwMjA8L1llYXI+PFJlY051bT43OTUxPD==
</w:fldData>
              </w:fldChar>
            </w:r>
            <w:r w:rsidRPr="006A2418">
              <w:rPr>
                <w:sz w:val="18"/>
                <w:szCs w:val="18"/>
              </w:rPr>
              <w:instrText xml:space="preserve"> ADDIN EN.CITE.DATA </w:instrText>
            </w:r>
            <w:r w:rsidRPr="006A2418">
              <w:rPr>
                <w:sz w:val="18"/>
                <w:szCs w:val="18"/>
              </w:rPr>
            </w:r>
            <w:r w:rsidRPr="006A2418">
              <w:rPr>
                <w:sz w:val="18"/>
                <w:szCs w:val="18"/>
              </w:rPr>
              <w:fldChar w:fldCharType="end"/>
            </w:r>
            <w:r w:rsidRPr="006A2418">
              <w:rPr>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Z2U+ZW5nPC9sYW5ndWFnZT48L3JlY29yZD48L0NpdGU+PC9FbmROb3RlPn==
</w:fldData>
              </w:fldChar>
            </w:r>
            <w:r w:rsidRPr="006A2418">
              <w:rPr>
                <w:sz w:val="18"/>
                <w:szCs w:val="18"/>
              </w:rPr>
              <w:instrText xml:space="preserve"> ADDIN EN.CITE.DATA </w:instrText>
            </w:r>
            <w:r w:rsidRPr="006A2418">
              <w:rPr>
                <w:sz w:val="18"/>
                <w:szCs w:val="18"/>
              </w:rPr>
            </w:r>
            <w:r w:rsidRPr="006A2418">
              <w:rPr>
                <w:sz w:val="18"/>
                <w:szCs w:val="18"/>
              </w:rPr>
              <w:fldChar w:fldCharType="end"/>
            </w:r>
            <w:r w:rsidRPr="006A2418">
              <w:rPr>
                <w:sz w:val="18"/>
                <w:szCs w:val="18"/>
              </w:rPr>
            </w:r>
            <w:r w:rsidRPr="006A2418">
              <w:rPr>
                <w:sz w:val="18"/>
                <w:szCs w:val="18"/>
              </w:rPr>
              <w:fldChar w:fldCharType="separate"/>
            </w:r>
            <w:r w:rsidRPr="006A2418">
              <w:rPr>
                <w:noProof/>
                <w:sz w:val="18"/>
                <w:szCs w:val="18"/>
              </w:rPr>
              <w:t>[15, 17, 42-58]</w:t>
            </w:r>
            <w:r w:rsidRPr="006A2418">
              <w:rPr>
                <w:sz w:val="18"/>
                <w:szCs w:val="18"/>
              </w:rPr>
              <w:fldChar w:fldCharType="end"/>
            </w:r>
            <w:r w:rsidRPr="006A2418">
              <w:rPr>
                <w:rFonts w:ascii="Times New Roman" w:hAnsi="Times New Roman"/>
                <w:noProof/>
                <w:snapToGrid/>
                <w:color w:val="auto"/>
                <w:sz w:val="24"/>
                <w:szCs w:val="24"/>
                <w:lang w:eastAsia="en-US" w:bidi="ar-SA"/>
              </w:rPr>
              <w:t xml:space="preserve"> </w:t>
            </w:r>
            <w:r w:rsidRPr="006A2418">
              <w:rPr>
                <w:sz w:val="18"/>
                <w:szCs w:val="18"/>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Pr="006A2418">
              <w:rPr>
                <w:sz w:val="18"/>
                <w:szCs w:val="18"/>
              </w:rPr>
              <w:instrText xml:space="preserve"> ADDIN EN.CITE </w:instrText>
            </w:r>
            <w:r w:rsidRPr="006A2418">
              <w:rPr>
                <w:sz w:val="18"/>
                <w:szCs w:val="18"/>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Pr="006A2418">
              <w:rPr>
                <w:sz w:val="18"/>
                <w:szCs w:val="18"/>
              </w:rPr>
              <w:instrText xml:space="preserve"> ADDIN EN.CITE.DATA </w:instrText>
            </w:r>
            <w:r w:rsidRPr="006A2418">
              <w:rPr>
                <w:sz w:val="18"/>
                <w:szCs w:val="18"/>
              </w:rPr>
            </w:r>
            <w:r w:rsidRPr="006A2418">
              <w:rPr>
                <w:sz w:val="18"/>
                <w:szCs w:val="18"/>
              </w:rPr>
              <w:fldChar w:fldCharType="end"/>
            </w:r>
            <w:r w:rsidRPr="006A2418">
              <w:rPr>
                <w:sz w:val="18"/>
                <w:szCs w:val="18"/>
              </w:rPr>
            </w:r>
            <w:r w:rsidRPr="006A2418">
              <w:rPr>
                <w:sz w:val="18"/>
                <w:szCs w:val="18"/>
              </w:rPr>
              <w:fldChar w:fldCharType="separate"/>
            </w:r>
            <w:r w:rsidRPr="006A2418">
              <w:rPr>
                <w:noProof/>
                <w:sz w:val="18"/>
                <w:szCs w:val="18"/>
              </w:rPr>
              <w:t>[15-19, 42, 43, 46, 50, 51, 55, 59, 62-65]</w:t>
            </w:r>
            <w:r w:rsidRPr="006A2418">
              <w:rPr>
                <w:sz w:val="18"/>
                <w:szCs w:val="18"/>
              </w:rPr>
              <w:fldChar w:fldCharType="end"/>
            </w:r>
          </w:p>
        </w:tc>
      </w:tr>
      <w:tr w:rsidR="006A2418" w:rsidRPr="006A2418" w14:paraId="4A4904A1" w14:textId="77777777" w:rsidTr="00832AF5">
        <w:trPr>
          <w:jc w:val="center"/>
        </w:trPr>
        <w:tc>
          <w:tcPr>
            <w:tcW w:w="8640" w:type="dxa"/>
          </w:tcPr>
          <w:p w14:paraId="212CC900" w14:textId="6F88E262" w:rsidR="006A2418" w:rsidRPr="006A2418" w:rsidRDefault="006A2418" w:rsidP="006A2418">
            <w:pPr>
              <w:pStyle w:val="MDPI42tablebody"/>
              <w:numPr>
                <w:ilvl w:val="0"/>
                <w:numId w:val="196"/>
              </w:numPr>
              <w:jc w:val="left"/>
            </w:pPr>
            <w:r w:rsidRPr="006A2418">
              <w:t xml:space="preserve">Possible link to low education and awareness about BED </w:t>
            </w:r>
            <w:r w:rsidRPr="006A2418">
              <w:rPr>
                <w:b/>
                <w:bCs/>
                <w:color w:val="FF0000"/>
              </w:rPr>
              <w:t>(1)</w:t>
            </w:r>
          </w:p>
        </w:tc>
        <w:tc>
          <w:tcPr>
            <w:tcW w:w="1530" w:type="dxa"/>
          </w:tcPr>
          <w:p w14:paraId="4E27B720" w14:textId="31E3341A" w:rsidR="006A2418" w:rsidRPr="006A2418" w:rsidRDefault="006A2418" w:rsidP="006A2418">
            <w:pPr>
              <w:pStyle w:val="MDPI42tablebody"/>
              <w:rPr>
                <w:i/>
                <w:iCs/>
              </w:rPr>
            </w:pPr>
            <w:r w:rsidRPr="006A2418">
              <w:rPr>
                <w:i/>
                <w:iCs/>
              </w:rPr>
              <w:t>4 (29% / 45%)</w:t>
            </w:r>
          </w:p>
        </w:tc>
        <w:tc>
          <w:tcPr>
            <w:tcW w:w="4174" w:type="dxa"/>
          </w:tcPr>
          <w:p w14:paraId="64A93451" w14:textId="5FDF5132" w:rsidR="006A2418" w:rsidRPr="006A2418" w:rsidRDefault="006A2418" w:rsidP="006A2418">
            <w:pPr>
              <w:pStyle w:val="MDPI42tablebody"/>
              <w:ind w:right="-155"/>
              <w:jc w:val="left"/>
              <w:rPr>
                <w:i/>
                <w:iCs/>
                <w:noProof/>
              </w:rPr>
            </w:pPr>
            <w:r w:rsidRPr="006A2418">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Pr="006A2418">
              <w:instrText xml:space="preserve"> ADDIN EN.CITE </w:instrText>
            </w:r>
            <w:r w:rsidRPr="006A2418">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Pr="006A2418">
              <w:instrText xml:space="preserve"> ADDIN EN.CITE.DATA </w:instrText>
            </w:r>
            <w:r w:rsidRPr="006A2418">
              <w:fldChar w:fldCharType="end"/>
            </w:r>
            <w:r w:rsidRPr="006A2418">
              <w:fldChar w:fldCharType="separate"/>
            </w:r>
            <w:r w:rsidRPr="006A2418">
              <w:rPr>
                <w:noProof/>
              </w:rPr>
              <w:t>[17, 43, 46, 48, 49, 51-53, 63, 86]</w:t>
            </w:r>
            <w:r w:rsidRPr="006A2418">
              <w:fldChar w:fldCharType="end"/>
            </w:r>
          </w:p>
        </w:tc>
      </w:tr>
      <w:tr w:rsidR="006A2418" w:rsidRPr="009A412F" w14:paraId="7B86893F" w14:textId="77777777" w:rsidTr="00832AF5">
        <w:trPr>
          <w:jc w:val="center"/>
        </w:trPr>
        <w:tc>
          <w:tcPr>
            <w:tcW w:w="8640" w:type="dxa"/>
          </w:tcPr>
          <w:p w14:paraId="6E438255" w14:textId="500ECF94" w:rsidR="006A2418" w:rsidRPr="006A2418" w:rsidRDefault="006A2418" w:rsidP="006A2418">
            <w:pPr>
              <w:pStyle w:val="MDPI42tablebody"/>
              <w:numPr>
                <w:ilvl w:val="0"/>
                <w:numId w:val="196"/>
              </w:numPr>
              <w:jc w:val="left"/>
            </w:pPr>
            <w:r w:rsidRPr="006A2418">
              <w:t>Possible link to interpersonal and sociocultural prioritization of physical appearance and symptoms over mental and holistic health</w:t>
            </w:r>
          </w:p>
        </w:tc>
        <w:tc>
          <w:tcPr>
            <w:tcW w:w="1530" w:type="dxa"/>
          </w:tcPr>
          <w:p w14:paraId="2EEBDBA9" w14:textId="21493974" w:rsidR="006A2418" w:rsidRPr="006A2418" w:rsidRDefault="006A2418" w:rsidP="006A2418">
            <w:pPr>
              <w:pStyle w:val="MDPI42tablebody"/>
              <w:rPr>
                <w:i/>
                <w:iCs/>
              </w:rPr>
            </w:pPr>
            <w:r w:rsidRPr="006A2418">
              <w:rPr>
                <w:i/>
                <w:iCs/>
              </w:rPr>
              <w:t>3 (21% / 33%)</w:t>
            </w:r>
          </w:p>
        </w:tc>
        <w:tc>
          <w:tcPr>
            <w:tcW w:w="4174" w:type="dxa"/>
          </w:tcPr>
          <w:p w14:paraId="2956A1B6" w14:textId="0ADE0674" w:rsidR="006A2418" w:rsidRPr="006A2418" w:rsidRDefault="006A2418" w:rsidP="006A2418">
            <w:pPr>
              <w:pStyle w:val="MDPI42tablebody"/>
              <w:ind w:right="-155"/>
              <w:jc w:val="left"/>
              <w:rPr>
                <w:i/>
                <w:iCs/>
                <w:noProof/>
              </w:rPr>
            </w:pPr>
            <w:r w:rsidRPr="006A2418">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Pr="006A2418">
              <w:rPr>
                <w:i/>
                <w:iCs/>
              </w:rPr>
              <w:instrText xml:space="preserve"> ADDIN EN.CITE </w:instrText>
            </w:r>
            <w:r w:rsidRPr="006A2418">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Pr="006A2418">
              <w:rPr>
                <w:i/>
                <w:iCs/>
              </w:rPr>
              <w:instrText xml:space="preserve"> ADDIN EN.CITE.DATA </w:instrText>
            </w:r>
            <w:r w:rsidRPr="006A2418">
              <w:rPr>
                <w:i/>
                <w:iCs/>
              </w:rPr>
            </w:r>
            <w:r w:rsidRPr="006A2418">
              <w:rPr>
                <w:i/>
                <w:iCs/>
              </w:rPr>
              <w:fldChar w:fldCharType="end"/>
            </w:r>
            <w:r w:rsidRPr="006A2418">
              <w:rPr>
                <w:i/>
                <w:iCs/>
              </w:rPr>
            </w:r>
            <w:r w:rsidRPr="006A2418">
              <w:rPr>
                <w:i/>
                <w:iCs/>
              </w:rPr>
              <w:fldChar w:fldCharType="separate"/>
            </w:r>
            <w:r w:rsidRPr="006A2418">
              <w:rPr>
                <w:i/>
                <w:iCs/>
                <w:noProof/>
              </w:rPr>
              <w:t>[17, 43, 46, 48, 49, 51-53, 63, 86]</w:t>
            </w:r>
            <w:r w:rsidRPr="006A2418">
              <w:rPr>
                <w:i/>
                <w:iCs/>
              </w:rPr>
              <w:fldChar w:fldCharType="end"/>
            </w:r>
            <w:r w:rsidRPr="006A2418">
              <w:rPr>
                <w:rFonts w:ascii="Times New Roman" w:hAnsi="Times New Roman"/>
                <w:i/>
                <w:iCs/>
                <w:snapToGrid/>
                <w:color w:val="auto"/>
                <w:sz w:val="24"/>
                <w:szCs w:val="24"/>
                <w:lang w:eastAsia="en-US" w:bidi="ar-SA"/>
              </w:rPr>
              <w:t xml:space="preserve"> </w:t>
            </w:r>
            <w:r w:rsidRPr="006A2418">
              <w:rPr>
                <w:i/>
                <w:iCs/>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sidRPr="006A2418">
              <w:rPr>
                <w:i/>
                <w:iCs/>
              </w:rPr>
              <w:instrText xml:space="preserve"> ADDIN EN.CITE </w:instrText>
            </w:r>
            <w:r w:rsidRPr="006A2418">
              <w:rPr>
                <w:i/>
                <w:iCs/>
              </w:rPr>
              <w:fldChar w:fldCharType="begin">
                <w:fldData xml:space="preserve">PEVuZE5vdGU+PENpdGU+PEF1dGhvcj5CZWNrZXI8L0F1dGhvcj48WWVhcj4yMDEwPC9ZZWFyPjxS
ZWNOdW0+ODM0NTwvUmVjTnVtPjxEaXNwbGF5VGV4dD5bMTctMTksIDQzLTQ2LCA0OC01MCwgNTIs
IDUzLCA1NSwgNTksIDYyLTY1LCA2Ny03M108L0Rpc3BsYXlUZXh0PjxyZWNvcmQ+PHJlYy1udW1i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ZWNvcmQ+PC9DaXRlPjxDaXRlPjxBdXRob3I+Sm9obnM8L0F1dGhvcj48WWVhcj4yMDE5PC9ZZWFy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dGU+PENpdGU+PEF1dGhvcj5OZXlsYW5kPC9BdXRob3I+PFllYXI+MjAxOTwvWWVhcj48UmVjTnVt
PjgzMjM8L1JlY051bT48cmVjb3JkPjxyZWMtbnVtYmVyPjgzMjM8L3JlYy1udW1iZXI+PGZvcmVp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bmc8L2xhbmd1YWdlPjwvcmVjb3JkPjwvQ2l0ZT48Q2l0ZT48QXV0aG9yPkJpbGnEhzwvQXV0aG9y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ZXlzPjxyZWYtdHlwZSBuYW1lPSJKb3VybmFsIEFydGljbGUiPjE3PC9yZWYtdHlwZT48Yz==
</w:fldData>
              </w:fldChar>
            </w:r>
            <w:r w:rsidRPr="006A2418">
              <w:rPr>
                <w:i/>
                <w:iCs/>
              </w:rPr>
              <w:instrText xml:space="preserve"> ADDIN EN.CITE.DATA </w:instrText>
            </w:r>
            <w:r w:rsidRPr="006A2418">
              <w:rPr>
                <w:i/>
                <w:iCs/>
              </w:rPr>
            </w:r>
            <w:r w:rsidRPr="006A2418">
              <w:rPr>
                <w:i/>
                <w:iCs/>
              </w:rPr>
              <w:fldChar w:fldCharType="end"/>
            </w:r>
            <w:r w:rsidRPr="006A2418">
              <w:rPr>
                <w:i/>
                <w:iCs/>
              </w:rPr>
              <w:fldChar w:fldCharType="begin">
                <w:fldData xml:space="preserve">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cz48L3JlY29yZD48L0NpdGU+PENpdGU+PEF1dGhvcj5XZWlzc21hbjwvQXV0aG9yPjxZZWFyPjIw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bGFuZ3VhZ2U+ZW5nPC9sYW5ndWFnZT48L3JlY29yZD48L0NpdGU+PENpdGU+PEF1dGhvcj5FYm5l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PC9yZWNvcmQ+PC9DaXRlPjxDaXRlPjxBdXRob3I+SW5uZXM8L0F1dGhvcj48WWVhcj4yMDE3PC9Z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Y2lhbCBtZWRpYTwva2V5d29yZD48a2V5d29yZD5zdGlnbWE8L2tleXdvcmQ+PGtleXdvcn==
</w:fldData>
              </w:fldChar>
            </w:r>
            <w:r w:rsidRPr="006A2418">
              <w:rPr>
                <w:i/>
                <w:iCs/>
              </w:rPr>
              <w:instrText xml:space="preserve"> ADDIN EN.CITE.DATA </w:instrText>
            </w:r>
            <w:r w:rsidRPr="006A2418">
              <w:rPr>
                <w:i/>
                <w:iCs/>
              </w:rPr>
            </w:r>
            <w:r w:rsidRPr="006A2418">
              <w:rPr>
                <w:i/>
                <w:iCs/>
              </w:rPr>
              <w:fldChar w:fldCharType="end"/>
            </w:r>
            <w:r w:rsidRPr="006A2418">
              <w:rPr>
                <w:i/>
                <w:iCs/>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sidRPr="006A2418">
              <w:rPr>
                <w:i/>
                <w:iCs/>
              </w:rPr>
              <w:instrText xml:space="preserve"> ADDIN EN.CITE.DATA </w:instrText>
            </w:r>
            <w:r w:rsidRPr="006A2418">
              <w:rPr>
                <w:i/>
                <w:iCs/>
              </w:rPr>
            </w:r>
            <w:r w:rsidRPr="006A2418">
              <w:rPr>
                <w:i/>
                <w:iCs/>
              </w:rPr>
              <w:fldChar w:fldCharType="end"/>
            </w:r>
            <w:r w:rsidRPr="006A2418">
              <w:rPr>
                <w:i/>
                <w:iCs/>
              </w:rPr>
            </w:r>
            <w:r w:rsidRPr="006A2418">
              <w:rPr>
                <w:i/>
                <w:iCs/>
              </w:rPr>
              <w:fldChar w:fldCharType="separate"/>
            </w:r>
            <w:r w:rsidRPr="006A2418">
              <w:rPr>
                <w:i/>
                <w:iCs/>
                <w:noProof/>
              </w:rPr>
              <w:t>[17-19, 43-46, 48-50, 52, 53, 55, 59, 62-65, 67-73]</w:t>
            </w:r>
            <w:r w:rsidRPr="006A2418">
              <w:rPr>
                <w:i/>
                <w:iCs/>
              </w:rPr>
              <w:fldChar w:fldCharType="end"/>
            </w:r>
          </w:p>
        </w:tc>
      </w:tr>
      <w:tr w:rsidR="006A2418" w:rsidRPr="006A2418" w14:paraId="382A92F4" w14:textId="77777777" w:rsidTr="00832AF5">
        <w:trPr>
          <w:jc w:val="center"/>
        </w:trPr>
        <w:tc>
          <w:tcPr>
            <w:tcW w:w="8640" w:type="dxa"/>
          </w:tcPr>
          <w:p w14:paraId="44759BD4" w14:textId="77777777" w:rsidR="006A2418" w:rsidRPr="006A2418" w:rsidRDefault="006A2418" w:rsidP="006A2418">
            <w:pPr>
              <w:pStyle w:val="MDPI42tablebody"/>
              <w:numPr>
                <w:ilvl w:val="0"/>
                <w:numId w:val="193"/>
              </w:numPr>
              <w:jc w:val="left"/>
              <w:rPr>
                <w:b/>
                <w:bCs/>
              </w:rPr>
            </w:pPr>
            <w:r w:rsidRPr="006A2418">
              <w:rPr>
                <w:b/>
                <w:bCs/>
              </w:rPr>
              <w:t>Among Healthcare Providers</w:t>
            </w:r>
          </w:p>
        </w:tc>
        <w:tc>
          <w:tcPr>
            <w:tcW w:w="1530" w:type="dxa"/>
          </w:tcPr>
          <w:p w14:paraId="6EE7FE43" w14:textId="01E7EE80" w:rsidR="006A2418" w:rsidRPr="006A2418" w:rsidRDefault="006A2418" w:rsidP="006A2418">
            <w:pPr>
              <w:pStyle w:val="MDPI42tablebody"/>
              <w:rPr>
                <w:b/>
                <w:bCs/>
              </w:rPr>
            </w:pPr>
            <w:r w:rsidRPr="006A2418">
              <w:rPr>
                <w:b/>
                <w:bCs/>
              </w:rPr>
              <w:t>3 (21% / 33%)</w:t>
            </w:r>
          </w:p>
        </w:tc>
        <w:tc>
          <w:tcPr>
            <w:tcW w:w="4174" w:type="dxa"/>
          </w:tcPr>
          <w:p w14:paraId="55123FE8" w14:textId="39B551E8" w:rsidR="006A2418" w:rsidRPr="006A2418" w:rsidRDefault="006A2418" w:rsidP="006A2418">
            <w:pPr>
              <w:pStyle w:val="MDPI42tablebody"/>
              <w:ind w:right="-155"/>
              <w:jc w:val="left"/>
              <w:rPr>
                <w:b/>
                <w:bCs/>
              </w:rPr>
            </w:pPr>
            <w:r w:rsidRPr="006A2418">
              <w:rPr>
                <w:b/>
                <w:b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Pr="006A2418">
              <w:rPr>
                <w:b/>
                <w:bCs/>
                <w:noProof/>
              </w:rPr>
              <w:instrText xml:space="preserve"> ADDIN EN.CITE </w:instrText>
            </w:r>
            <w:r w:rsidRPr="006A2418">
              <w:rPr>
                <w:b/>
                <w:bCs/>
                <w:noProof/>
              </w:rPr>
              <w:fldChar w:fldCharType="begin">
                <w:fldData xml:space="preserve">PEVuZE5vdGU+PENpdGU+PEF1dGhvcj5IaWdnaW5zIE5leWxhbmQ8L0F1dGhvcj48WWVhcj4yMDIx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Q2l0ZT48QXV0aG9yPkJyYXk8L0F1dGhvcj48WWVhcj4yMDIyPC9ZZWFyPjxSZWNOdW0+NzgzODwv
UmVjTnVtPjxyZWNvcmQ+PHJlYy1udW1iZXI+NzgzODwvcmVjLW51bWJlcj48Zm9yZWlnbi1rZXlz
PjxrZXkgYXBwPSJFTiIgZGItaWQ9InZ2MnM5cmQ5cHJ6cjlsZXc1dHY1MnJ3ZGU5cmFyZDJ0NTJy
dCIgdGltZXN0YW1wPSIxNjY1MzkxNDQ3Ij43ODM4PC9rZXk+PC9mb3JlaWduLWtleXM+PHJlZi10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ZCwgT1IsIFVuaXRlZCBTdGF0ZXMuJiN4RDtXaWxkZXIgUmVzZWFyY2ggRGl2aXNpb24sIEFtaGVy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L3JlY29yZD48L0NpdGU+PENpdGU+PEF1dGhvcj5TYWx2aWE8L0F1dGhvcj48WWVhcj4yMDIzPC9Z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aG9yPjxZZWFyPjIwMjM8L1llYXI+PFJlY051bT43ODU0PC9SZWNOdW0+PHJlY29yZD48cmVjLW51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ZS1udW0+PC9yZWNvcmQ+PC9DaXRlPjxDaXRlPjxBdXRob3I+Q2FjaGVsaW48L0F1dGhvcj48WWVh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bCBBcnRpY2xlIj4xNzwvcmVmLXR5cGU+PGNvbnRyaWJ1dG9ycz48YXV0aG9ycz48YXV0aH==
</w:fldData>
              </w:fldChar>
            </w:r>
            <w:r w:rsidRPr="006A2418">
              <w:rPr>
                <w:b/>
                <w:bCs/>
                <w:noProof/>
              </w:rPr>
              <w:instrText xml:space="preserve"> ADDIN EN.CITE.DATA </w:instrText>
            </w:r>
            <w:r w:rsidRPr="006A2418">
              <w:rPr>
                <w:b/>
                <w:bCs/>
                <w:noProof/>
              </w:rPr>
            </w:r>
            <w:r w:rsidRPr="006A2418">
              <w:rPr>
                <w:b/>
                <w:bCs/>
                <w:noProof/>
              </w:rPr>
              <w:fldChar w:fldCharType="end"/>
            </w:r>
            <w:r w:rsidRPr="006A2418">
              <w:rPr>
                <w:b/>
                <w:b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Pr="006A2418">
              <w:rPr>
                <w:b/>
                <w:bCs/>
                <w:noProof/>
              </w:rPr>
              <w:instrText xml:space="preserve"> ADDIN EN.CITE.DATA </w:instrText>
            </w:r>
            <w:r w:rsidRPr="006A2418">
              <w:rPr>
                <w:b/>
                <w:bCs/>
                <w:noProof/>
              </w:rPr>
            </w:r>
            <w:r w:rsidRPr="006A2418">
              <w:rPr>
                <w:b/>
                <w:bCs/>
                <w:noProof/>
              </w:rPr>
              <w:fldChar w:fldCharType="end"/>
            </w:r>
            <w:r w:rsidRPr="006A2418">
              <w:rPr>
                <w:b/>
                <w:bCs/>
                <w:noProof/>
              </w:rPr>
            </w:r>
            <w:r w:rsidRPr="006A2418">
              <w:rPr>
                <w:b/>
                <w:bCs/>
                <w:noProof/>
              </w:rPr>
              <w:fldChar w:fldCharType="separate"/>
            </w:r>
            <w:r w:rsidRPr="006A2418">
              <w:rPr>
                <w:b/>
                <w:bCs/>
                <w:noProof/>
              </w:rPr>
              <w:t>[15-19, 42, 43, 46, 49-51, 55, 59, 62-65]</w:t>
            </w:r>
            <w:r w:rsidRPr="006A2418">
              <w:rPr>
                <w:b/>
                <w:bCs/>
                <w:noProof/>
              </w:rPr>
              <w:fldChar w:fldCharType="end"/>
            </w:r>
          </w:p>
        </w:tc>
      </w:tr>
      <w:tr w:rsidR="006A2418" w:rsidRPr="006A2418" w14:paraId="715B37A3" w14:textId="77777777" w:rsidTr="00832AF5">
        <w:trPr>
          <w:jc w:val="center"/>
        </w:trPr>
        <w:tc>
          <w:tcPr>
            <w:tcW w:w="8640" w:type="dxa"/>
          </w:tcPr>
          <w:p w14:paraId="3B0986F3" w14:textId="1EB24021" w:rsidR="006A2418" w:rsidRPr="006A2418" w:rsidRDefault="006A2418" w:rsidP="006A2418">
            <w:pPr>
              <w:pStyle w:val="MDPI42tablebody"/>
              <w:numPr>
                <w:ilvl w:val="0"/>
                <w:numId w:val="197"/>
              </w:numPr>
              <w:jc w:val="left"/>
            </w:pPr>
            <w:r w:rsidRPr="006A2418">
              <w:t>Prioritizing-, attending to-, screening-, and diagnosing physical comorbidities (weight, GI, CDMB factors) vs. ED behaviors &amp; psychopathology</w:t>
            </w:r>
            <w:r w:rsidRPr="006A2418">
              <w:rPr>
                <w:color w:val="FF0000"/>
              </w:rPr>
              <w:t xml:space="preserve"> </w:t>
            </w:r>
            <w:r w:rsidRPr="006A2418">
              <w:rPr>
                <w:b/>
                <w:bCs/>
                <w:color w:val="FF0000"/>
              </w:rPr>
              <w:t>(2)</w:t>
            </w:r>
          </w:p>
        </w:tc>
        <w:tc>
          <w:tcPr>
            <w:tcW w:w="1530" w:type="dxa"/>
          </w:tcPr>
          <w:p w14:paraId="778AF004" w14:textId="77777777" w:rsidR="006A2418" w:rsidRPr="006A2418" w:rsidRDefault="006A2418" w:rsidP="00832AF5">
            <w:pPr>
              <w:pStyle w:val="MDPI42tablebody"/>
              <w:rPr>
                <w:i/>
                <w:iCs/>
              </w:rPr>
            </w:pPr>
            <w:r w:rsidRPr="006A2418">
              <w:rPr>
                <w:i/>
                <w:iCs/>
              </w:rPr>
              <w:t>3 (21% / 33%)</w:t>
            </w:r>
          </w:p>
        </w:tc>
        <w:tc>
          <w:tcPr>
            <w:tcW w:w="4174" w:type="dxa"/>
          </w:tcPr>
          <w:p w14:paraId="2826BE31" w14:textId="08931F94" w:rsidR="006A2418" w:rsidRPr="006A2418" w:rsidRDefault="006A2418" w:rsidP="00832AF5">
            <w:pPr>
              <w:pStyle w:val="MDPI42tablebody"/>
              <w:ind w:right="-155"/>
              <w:jc w:val="left"/>
              <w:rPr>
                <w:i/>
                <w:iCs/>
              </w:rPr>
            </w:pPr>
            <w:r w:rsidRPr="006A2418">
              <w:rPr>
                <w:i/>
                <w:i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Pr="006A2418">
              <w:rPr>
                <w:i/>
                <w:iCs/>
                <w:noProof/>
              </w:rPr>
              <w:instrText xml:space="preserve"> ADDIN EN.CITE </w:instrText>
            </w:r>
            <w:r w:rsidRPr="006A2418">
              <w:rPr>
                <w:i/>
                <w:iCs/>
                <w:noProof/>
              </w:rPr>
              <w:fldChar w:fldCharType="begin">
                <w:fldData xml:space="preserve">PEVuZE5vdGU+PENpdGU+PEF1dGhvcj5IaWdnaW5zIE5leWxhbmQ8L0F1dGhvcj48WWVhcj4yMDIx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Q2l0ZT48QXV0aG9yPkJyYXk8L0F1dGhvcj48WWVhcj4yMDIyPC9ZZWFyPjxSZWNOdW0+NzgzODwv
UmVjTnVtPjxyZWNvcmQ+PHJlYy1udW1iZXI+NzgzODwvcmVjLW51bWJlcj48Zm9yZWlnbi1rZXlz
PjxrZXkgYXBwPSJFTiIgZGItaWQ9InZ2MnM5cmQ5cHJ6cjlsZXc1dHY1MnJ3ZGU5cmFyZDJ0NTJy
dCIgdGltZXN0YW1wPSIxNjY1MzkxNDQ3Ij43ODM4PC9rZXk+PC9mb3JlaWduLWtleXM+PHJlZi10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ZCwgT1IsIFVuaXRlZCBTdGF0ZXMuJiN4RDtXaWxkZXIgUmVzZWFyY2ggRGl2aXNpb24sIEFtaGVy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L3JlY29yZD48L0NpdGU+PENpdGU+PEF1dGhvcj5TYWx2aWE8L0F1dGhvcj48WWVhcj4yMDIzPC9Z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aG9yPjxZZWFyPjIwMjM8L1llYXI+PFJlY051bT43ODU0PC9SZWNOdW0+PHJlY29yZD48cmVjLW51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ZS1udW0+PC9yZWNvcmQ+PC9DaXRlPjxDaXRlPjxBdXRob3I+Q2FjaGVsaW48L0F1dGhvcj48WWVh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bCBBcnRpY2xlIj4xNzwvcmVmLXR5cGU+PGNvbnRyaWJ1dG9ycz48YXV0aG9ycz48YXV0aH==
</w:fldData>
              </w:fldChar>
            </w:r>
            <w:r w:rsidRPr="006A2418">
              <w:rPr>
                <w:i/>
                <w:iCs/>
                <w:noProof/>
              </w:rPr>
              <w:instrText xml:space="preserve"> ADDIN EN.CITE.DATA </w:instrText>
            </w:r>
            <w:r w:rsidRPr="006A2418">
              <w:rPr>
                <w:i/>
                <w:iCs/>
                <w:noProof/>
              </w:rPr>
            </w:r>
            <w:r w:rsidRPr="006A2418">
              <w:rPr>
                <w:i/>
                <w:iCs/>
                <w:noProof/>
              </w:rPr>
              <w:fldChar w:fldCharType="end"/>
            </w:r>
            <w:r w:rsidRPr="006A2418">
              <w:rPr>
                <w:i/>
                <w:i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Pr="006A2418">
              <w:rPr>
                <w:i/>
                <w:iCs/>
                <w:noProof/>
              </w:rPr>
              <w:instrText xml:space="preserve"> ADDIN EN.CITE.DATA </w:instrText>
            </w:r>
            <w:r w:rsidRPr="006A2418">
              <w:rPr>
                <w:i/>
                <w:iCs/>
                <w:noProof/>
              </w:rPr>
            </w:r>
            <w:r w:rsidRPr="006A2418">
              <w:rPr>
                <w:i/>
                <w:iCs/>
                <w:noProof/>
              </w:rPr>
              <w:fldChar w:fldCharType="end"/>
            </w:r>
            <w:r w:rsidRPr="006A2418">
              <w:rPr>
                <w:i/>
                <w:iCs/>
                <w:noProof/>
              </w:rPr>
            </w:r>
            <w:r w:rsidRPr="006A2418">
              <w:rPr>
                <w:i/>
                <w:iCs/>
                <w:noProof/>
              </w:rPr>
              <w:fldChar w:fldCharType="separate"/>
            </w:r>
            <w:r w:rsidRPr="006A2418">
              <w:rPr>
                <w:i/>
                <w:iCs/>
                <w:noProof/>
              </w:rPr>
              <w:t>[15-19, 42, 43, 46, 49-51, 55, 59, 62-65]</w:t>
            </w:r>
            <w:r w:rsidRPr="006A2418">
              <w:rPr>
                <w:i/>
                <w:iCs/>
                <w:noProof/>
              </w:rPr>
              <w:fldChar w:fldCharType="end"/>
            </w:r>
          </w:p>
        </w:tc>
      </w:tr>
      <w:tr w:rsidR="006A2418" w:rsidRPr="009A412F" w14:paraId="5988A2E0" w14:textId="77777777" w:rsidTr="00832AF5">
        <w:trPr>
          <w:jc w:val="center"/>
        </w:trPr>
        <w:tc>
          <w:tcPr>
            <w:tcW w:w="8640" w:type="dxa"/>
          </w:tcPr>
          <w:p w14:paraId="47BB883D" w14:textId="6BAE2AE0" w:rsidR="006A2418" w:rsidRPr="006A2418" w:rsidRDefault="006A2418" w:rsidP="006A2418">
            <w:pPr>
              <w:pStyle w:val="MDPI42tablebody"/>
              <w:numPr>
                <w:ilvl w:val="0"/>
                <w:numId w:val="197"/>
              </w:numPr>
              <w:jc w:val="left"/>
            </w:pPr>
            <w:r w:rsidRPr="006A2418">
              <w:t xml:space="preserve">Possible links to </w:t>
            </w:r>
            <w:r>
              <w:t>provider stigma re: body-, BED/ED-, and mental health</w:t>
            </w:r>
          </w:p>
        </w:tc>
        <w:tc>
          <w:tcPr>
            <w:tcW w:w="1530" w:type="dxa"/>
          </w:tcPr>
          <w:p w14:paraId="00666601" w14:textId="1990CBE4" w:rsidR="006A2418" w:rsidRPr="006A2418" w:rsidRDefault="006A2418" w:rsidP="006A2418">
            <w:pPr>
              <w:pStyle w:val="MDPI42tablebody"/>
              <w:rPr>
                <w:i/>
                <w:iCs/>
              </w:rPr>
            </w:pPr>
            <w:r w:rsidRPr="006A2418">
              <w:rPr>
                <w:i/>
                <w:iCs/>
              </w:rPr>
              <w:t>3 (21% / 33%)</w:t>
            </w:r>
          </w:p>
        </w:tc>
        <w:tc>
          <w:tcPr>
            <w:tcW w:w="4174" w:type="dxa"/>
          </w:tcPr>
          <w:p w14:paraId="7363DFAB" w14:textId="5D84CC4D" w:rsidR="006A2418" w:rsidRPr="006A2418" w:rsidRDefault="006A2418" w:rsidP="006A2418">
            <w:pPr>
              <w:pStyle w:val="MDPI42tablebody"/>
              <w:ind w:right="-155"/>
              <w:jc w:val="left"/>
              <w:rPr>
                <w:i/>
                <w:iCs/>
              </w:rPr>
            </w:pPr>
            <w:r w:rsidRPr="006A2418">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Pr="006A2418">
              <w:rPr>
                <w:i/>
                <w:iCs/>
                <w:noProof/>
              </w:rPr>
              <w:instrText xml:space="preserve"> ADDIN EN.CITE </w:instrText>
            </w:r>
            <w:r w:rsidRPr="006A2418">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Pr="006A2418">
              <w:rPr>
                <w:i/>
                <w:iCs/>
                <w:noProof/>
              </w:rPr>
              <w:instrText xml:space="preserve"> ADDIN EN.CITE.DATA </w:instrText>
            </w:r>
            <w:r w:rsidRPr="006A2418">
              <w:rPr>
                <w:i/>
                <w:iCs/>
                <w:noProof/>
              </w:rPr>
            </w:r>
            <w:r w:rsidRPr="006A2418">
              <w:rPr>
                <w:i/>
                <w:iCs/>
                <w:noProof/>
              </w:rPr>
              <w:fldChar w:fldCharType="end"/>
            </w:r>
            <w:r w:rsidRPr="006A2418">
              <w:rPr>
                <w:i/>
                <w:iCs/>
                <w:noProof/>
              </w:rPr>
            </w:r>
            <w:r w:rsidRPr="006A2418">
              <w:rPr>
                <w:i/>
                <w:iCs/>
                <w:noProof/>
              </w:rPr>
              <w:fldChar w:fldCharType="separate"/>
            </w:r>
            <w:r w:rsidRPr="006A2418">
              <w:rPr>
                <w:i/>
                <w:iCs/>
                <w:noProof/>
              </w:rPr>
              <w:t>[15-19, 42, 43, 46, 50, 51, 55, 59, 62-65]</w:t>
            </w:r>
            <w:r w:rsidRPr="006A2418">
              <w:rPr>
                <w:i/>
                <w:iCs/>
                <w:noProof/>
              </w:rPr>
              <w:fldChar w:fldCharType="end"/>
            </w:r>
          </w:p>
        </w:tc>
      </w:tr>
      <w:tr w:rsidR="006A2418" w:rsidRPr="009A412F" w14:paraId="60467EFE" w14:textId="77777777" w:rsidTr="00832AF5">
        <w:trPr>
          <w:jc w:val="center"/>
        </w:trPr>
        <w:tc>
          <w:tcPr>
            <w:tcW w:w="8640" w:type="dxa"/>
          </w:tcPr>
          <w:p w14:paraId="7B12E99E" w14:textId="7D878B8F" w:rsidR="006A2418" w:rsidRPr="006A2418" w:rsidRDefault="006A2418" w:rsidP="006A2418">
            <w:pPr>
              <w:pStyle w:val="MDPI42tablebody"/>
              <w:numPr>
                <w:ilvl w:val="0"/>
                <w:numId w:val="197"/>
              </w:numPr>
              <w:jc w:val="left"/>
            </w:pPr>
            <w:r w:rsidRPr="006A2418">
              <w:t>Possible link to sociocultural prioritization of physical appearance and symptoms over mental and holistic health</w:t>
            </w:r>
          </w:p>
        </w:tc>
        <w:tc>
          <w:tcPr>
            <w:tcW w:w="1530" w:type="dxa"/>
          </w:tcPr>
          <w:p w14:paraId="1F995B5F" w14:textId="77777777" w:rsidR="006A2418" w:rsidRPr="006A2418" w:rsidRDefault="006A2418" w:rsidP="00832AF5">
            <w:pPr>
              <w:pStyle w:val="MDPI42tablebody"/>
              <w:rPr>
                <w:i/>
                <w:iCs/>
                <w:highlight w:val="yellow"/>
              </w:rPr>
            </w:pPr>
            <w:r w:rsidRPr="006A2418">
              <w:rPr>
                <w:i/>
                <w:iCs/>
              </w:rPr>
              <w:t>3 (21% / 33%)</w:t>
            </w:r>
          </w:p>
        </w:tc>
        <w:tc>
          <w:tcPr>
            <w:tcW w:w="4174" w:type="dxa"/>
          </w:tcPr>
          <w:p w14:paraId="5953007C" w14:textId="77777777" w:rsidR="006A2418" w:rsidRPr="009A412F" w:rsidRDefault="006A2418" w:rsidP="00832AF5">
            <w:pPr>
              <w:pStyle w:val="MDPI42tablebody"/>
              <w:ind w:right="-155"/>
              <w:jc w:val="left"/>
              <w:rPr>
                <w:i/>
                <w:iCs/>
                <w:noProof/>
                <w:highlight w:val="yellow"/>
              </w:rPr>
            </w:pPr>
            <w:r w:rsidRPr="004C1360">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Pr>
                <w:i/>
                <w:iCs/>
              </w:rPr>
              <w:instrText xml:space="preserve"> ADDIN EN.CITE </w:instrText>
            </w:r>
            <w:r>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Pr>
                <w:i/>
                <w:iCs/>
              </w:rPr>
              <w:instrText xml:space="preserve"> ADDIN EN.CITE.DATA </w:instrText>
            </w:r>
            <w:r>
              <w:rPr>
                <w:i/>
                <w:iCs/>
              </w:rPr>
            </w:r>
            <w:r>
              <w:rPr>
                <w:i/>
                <w:iCs/>
              </w:rPr>
              <w:fldChar w:fldCharType="end"/>
            </w:r>
            <w:r w:rsidRPr="004C1360">
              <w:rPr>
                <w:i/>
                <w:iCs/>
              </w:rPr>
            </w:r>
            <w:r w:rsidRPr="004C1360">
              <w:rPr>
                <w:i/>
                <w:iCs/>
              </w:rPr>
              <w:fldChar w:fldCharType="separate"/>
            </w:r>
            <w:r>
              <w:rPr>
                <w:i/>
                <w:iCs/>
                <w:noProof/>
              </w:rPr>
              <w:t>[17, 43, 46, 48, 49, 51-53, 63, 86]</w:t>
            </w:r>
            <w:r w:rsidRPr="004C1360">
              <w:rPr>
                <w:i/>
                <w:iCs/>
              </w:rPr>
              <w:fldChar w:fldCharType="end"/>
            </w:r>
            <w:r w:rsidRPr="004C1360">
              <w:rPr>
                <w:rFonts w:ascii="Times New Roman" w:hAnsi="Times New Roman"/>
                <w:i/>
                <w:iCs/>
                <w:snapToGrid/>
                <w:color w:val="auto"/>
                <w:sz w:val="24"/>
                <w:szCs w:val="24"/>
                <w:lang w:eastAsia="en-US" w:bidi="ar-SA"/>
              </w:rPr>
              <w:t xml:space="preserve"> </w:t>
            </w:r>
            <w:r w:rsidRPr="004C1360">
              <w:rPr>
                <w:i/>
                <w:iCs/>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Pr>
                <w:i/>
                <w:iCs/>
              </w:rPr>
              <w:instrText xml:space="preserve"> ADDIN EN.CITE </w:instrText>
            </w:r>
            <w:r>
              <w:rPr>
                <w:i/>
                <w:iCs/>
              </w:rPr>
              <w:fldChar w:fldCharType="begin">
                <w:fldData xml:space="preserve">PEVuZE5vdGU+PENpdGU+PEF1dGhvcj5CZWNrZXI8L0F1dGhvcj48WWVhcj4yMDEwPC9ZZWFyPjxS
ZWNOdW0+ODM0NTwvUmVjTnVtPjxEaXNwbGF5VGV4dD5bMTctMTksIDQzLTQ2LCA0OC01MCwgNTIs
IDUzLCA1NSwgNTksIDYyLTY1LCA2Ny03M108L0Rpc3BsYXlUZXh0PjxyZWNvcmQ+PHJlYy1udW1i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ZWNvcmQ+PC9DaXRlPjxDaXRlPjxBdXRob3I+Sm9obnM8L0F1dGhvcj48WWVhcj4yMDE5PC9ZZWFy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dGU+PENpdGU+PEF1dGhvcj5OZXlsYW5kPC9BdXRob3I+PFllYXI+MjAxOTwvWWVhcj48UmVjTnVt
PjgzMjM8L1JlY051bT48cmVjb3JkPjxyZWMtbnVtYmVyPjgzMjM8L3JlYy1udW1iZXI+PGZvcmVp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bmc8L2xhbmd1YWdlPjwvcmVjb3JkPjwvQ2l0ZT48Q2l0ZT48QXV0aG9yPkJpbGnEhzwvQXV0aG9y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ZXlzPjxyZWYtdHlwZSBuYW1lPSJKb3VybmFsIEFydGljbGUiPjE3PC9yZWYtdHlwZT48Yz==
</w:fldData>
              </w:fldChar>
            </w:r>
            <w:r>
              <w:rPr>
                <w:i/>
                <w:iCs/>
              </w:rPr>
              <w:instrText xml:space="preserve"> ADDIN EN.CITE.DATA </w:instrText>
            </w:r>
            <w:r>
              <w:rPr>
                <w:i/>
                <w:iCs/>
              </w:rPr>
            </w:r>
            <w:r>
              <w:rPr>
                <w:i/>
                <w:iCs/>
              </w:rPr>
              <w:fldChar w:fldCharType="end"/>
            </w:r>
            <w:r>
              <w:rPr>
                <w:i/>
                <w:iCs/>
              </w:rPr>
              <w:fldChar w:fldCharType="begin">
                <w:fldData xml:space="preserve">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cz48L3JlY29yZD48L0NpdGU+PENpdGU+PEF1dGhvcj5XZWlzc21hbjwvQXV0aG9yPjxZZWFyPjIw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bGFuZ3VhZ2U+ZW5nPC9sYW5ndWFnZT48L3JlY29yZD48L0NpdGU+PENpdGU+PEF1dGhvcj5FYm5l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PC9yZWNvcmQ+PC9DaXRlPjxDaXRlPjxBdXRob3I+SW5uZXM8L0F1dGhvcj48WWVhcj4yMDE3PC9Z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Y2lhbCBtZWRpYTwva2V5d29yZD48a2V5d29yZD5zdGlnbWE8L2tleXdvcmQ+PGtleXdvcn==
</w:fldData>
              </w:fldChar>
            </w:r>
            <w:r>
              <w:rPr>
                <w:i/>
                <w:iCs/>
              </w:rPr>
              <w:instrText xml:space="preserve"> ADDIN EN.CITE.DATA </w:instrText>
            </w:r>
            <w:r>
              <w:rPr>
                <w:i/>
                <w:iCs/>
              </w:rPr>
            </w:r>
            <w:r>
              <w:rPr>
                <w:i/>
                <w:iCs/>
              </w:rPr>
              <w:fldChar w:fldCharType="end"/>
            </w:r>
            <w:r>
              <w:rPr>
                <w:i/>
                <w:iCs/>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Pr>
                <w:i/>
                <w:iCs/>
              </w:rPr>
              <w:instrText xml:space="preserve"> ADDIN EN.CITE.DATA </w:instrText>
            </w:r>
            <w:r>
              <w:rPr>
                <w:i/>
                <w:iCs/>
              </w:rPr>
            </w:r>
            <w:r>
              <w:rPr>
                <w:i/>
                <w:iCs/>
              </w:rPr>
              <w:fldChar w:fldCharType="end"/>
            </w:r>
            <w:r w:rsidRPr="004C1360">
              <w:rPr>
                <w:i/>
                <w:iCs/>
              </w:rPr>
            </w:r>
            <w:r w:rsidRPr="004C1360">
              <w:rPr>
                <w:i/>
                <w:iCs/>
              </w:rPr>
              <w:fldChar w:fldCharType="separate"/>
            </w:r>
            <w:r>
              <w:rPr>
                <w:i/>
                <w:iCs/>
                <w:noProof/>
              </w:rPr>
              <w:t>[17-19, 43-46, 48-50, 52, 53, 55, 59, 62-65, 67-73]</w:t>
            </w:r>
            <w:r w:rsidRPr="004C1360">
              <w:rPr>
                <w:i/>
                <w:iCs/>
              </w:rPr>
              <w:fldChar w:fldCharType="end"/>
            </w:r>
          </w:p>
        </w:tc>
      </w:tr>
      <w:tr w:rsidR="006A2418" w:rsidRPr="009A412F" w14:paraId="4C4F91A6" w14:textId="77777777" w:rsidTr="00832AF5">
        <w:trPr>
          <w:jc w:val="center"/>
        </w:trPr>
        <w:tc>
          <w:tcPr>
            <w:tcW w:w="8640" w:type="dxa"/>
          </w:tcPr>
          <w:p w14:paraId="6EC9D1A6" w14:textId="77777777" w:rsidR="006A2418" w:rsidRPr="006A2418" w:rsidRDefault="006A2418" w:rsidP="006A2418">
            <w:pPr>
              <w:pStyle w:val="MDPI42tablebody"/>
              <w:numPr>
                <w:ilvl w:val="0"/>
                <w:numId w:val="197"/>
              </w:numPr>
              <w:jc w:val="left"/>
            </w:pPr>
            <w:r>
              <w:t>Possible link to insufficient provider education &amp; training on EDs</w:t>
            </w:r>
          </w:p>
        </w:tc>
        <w:tc>
          <w:tcPr>
            <w:tcW w:w="1530" w:type="dxa"/>
          </w:tcPr>
          <w:p w14:paraId="4F7CCF14" w14:textId="77777777" w:rsidR="006A2418" w:rsidRPr="006A2418" w:rsidRDefault="006A2418" w:rsidP="00832AF5">
            <w:pPr>
              <w:pStyle w:val="MDPI42tablebody"/>
              <w:rPr>
                <w:i/>
                <w:iCs/>
                <w:highlight w:val="yellow"/>
              </w:rPr>
            </w:pPr>
            <w:r>
              <w:t>0 (0%)</w:t>
            </w:r>
          </w:p>
        </w:tc>
        <w:tc>
          <w:tcPr>
            <w:tcW w:w="4174" w:type="dxa"/>
          </w:tcPr>
          <w:p w14:paraId="02212330" w14:textId="77777777" w:rsidR="006A2418" w:rsidRPr="009A412F" w:rsidRDefault="006A2418" w:rsidP="00832AF5">
            <w:pPr>
              <w:pStyle w:val="MDPI42tablebody"/>
              <w:ind w:right="-155"/>
              <w:jc w:val="left"/>
              <w:rPr>
                <w:i/>
                <w:iCs/>
                <w:noProof/>
                <w:highlight w:val="yellow"/>
              </w:rPr>
            </w:pPr>
            <w:r w:rsidRPr="00807CAB">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Pr>
                <w:i/>
                <w:iCs/>
              </w:rPr>
              <w:instrText xml:space="preserve"> ADDIN EN.CITE </w:instrText>
            </w:r>
            <w:r>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Pr>
                <w:i/>
                <w:iCs/>
              </w:rPr>
              <w:instrText xml:space="preserve"> ADDIN EN.CITE.DATA </w:instrText>
            </w:r>
            <w:r>
              <w:rPr>
                <w:i/>
                <w:iCs/>
              </w:rPr>
            </w:r>
            <w:r>
              <w:rPr>
                <w:i/>
                <w:iCs/>
              </w:rPr>
              <w:fldChar w:fldCharType="end"/>
            </w:r>
            <w:r w:rsidRPr="00807CAB">
              <w:rPr>
                <w:i/>
                <w:iCs/>
              </w:rPr>
            </w:r>
            <w:r w:rsidRPr="00807CAB">
              <w:rPr>
                <w:i/>
                <w:iCs/>
              </w:rPr>
              <w:fldChar w:fldCharType="separate"/>
            </w:r>
            <w:r>
              <w:rPr>
                <w:i/>
                <w:iCs/>
                <w:noProof/>
              </w:rPr>
              <w:t>[46, 48, 49, 63]</w:t>
            </w:r>
            <w:r w:rsidRPr="00807CAB">
              <w:rPr>
                <w:i/>
                <w:iCs/>
              </w:rPr>
              <w:fldChar w:fldCharType="end"/>
            </w:r>
          </w:p>
        </w:tc>
      </w:tr>
      <w:tr w:rsidR="006A2418" w:rsidRPr="009A412F" w14:paraId="09AB799F" w14:textId="77777777" w:rsidTr="00832AF5">
        <w:trPr>
          <w:jc w:val="center"/>
        </w:trPr>
        <w:tc>
          <w:tcPr>
            <w:tcW w:w="8640" w:type="dxa"/>
          </w:tcPr>
          <w:p w14:paraId="23936367" w14:textId="77777777" w:rsidR="006A2418" w:rsidRPr="006A2418" w:rsidRDefault="006A2418" w:rsidP="006A2418">
            <w:pPr>
              <w:pStyle w:val="MDPI42tablebody"/>
              <w:numPr>
                <w:ilvl w:val="0"/>
                <w:numId w:val="197"/>
              </w:numPr>
              <w:jc w:val="left"/>
            </w:pPr>
            <w:r>
              <w:t>Possible link to insufficient appointment time to discuss psychopathology</w:t>
            </w:r>
          </w:p>
        </w:tc>
        <w:tc>
          <w:tcPr>
            <w:tcW w:w="1530" w:type="dxa"/>
          </w:tcPr>
          <w:p w14:paraId="68592595" w14:textId="77777777" w:rsidR="006A2418" w:rsidRPr="006A2418" w:rsidRDefault="006A2418" w:rsidP="00832AF5">
            <w:pPr>
              <w:pStyle w:val="MDPI42tablebody"/>
              <w:rPr>
                <w:i/>
                <w:iCs/>
                <w:highlight w:val="yellow"/>
              </w:rPr>
            </w:pPr>
            <w:r>
              <w:t>0 (0%)</w:t>
            </w:r>
          </w:p>
        </w:tc>
        <w:tc>
          <w:tcPr>
            <w:tcW w:w="4174" w:type="dxa"/>
          </w:tcPr>
          <w:p w14:paraId="3F03A3B0" w14:textId="77777777" w:rsidR="006A2418" w:rsidRPr="009A412F" w:rsidRDefault="006A2418" w:rsidP="00832AF5">
            <w:pPr>
              <w:pStyle w:val="MDPI42tablebody"/>
              <w:ind w:right="-155"/>
              <w:jc w:val="left"/>
              <w:rPr>
                <w:i/>
                <w:iCs/>
                <w:noProof/>
                <w:highlight w:val="yellow"/>
              </w:rPr>
            </w:pPr>
            <w:r w:rsidRPr="00807CAB">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Pr>
                <w:i/>
                <w:iCs/>
              </w:rPr>
              <w:instrText xml:space="preserve"> ADDIN EN.CITE </w:instrText>
            </w:r>
            <w:r>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Pr>
                <w:i/>
                <w:iCs/>
              </w:rPr>
              <w:instrText xml:space="preserve"> ADDIN EN.CITE.DATA </w:instrText>
            </w:r>
            <w:r>
              <w:rPr>
                <w:i/>
                <w:iCs/>
              </w:rPr>
            </w:r>
            <w:r>
              <w:rPr>
                <w:i/>
                <w:iCs/>
              </w:rPr>
              <w:fldChar w:fldCharType="end"/>
            </w:r>
            <w:r w:rsidRPr="00807CAB">
              <w:rPr>
                <w:i/>
                <w:iCs/>
              </w:rPr>
            </w:r>
            <w:r w:rsidRPr="00807CAB">
              <w:rPr>
                <w:i/>
                <w:iCs/>
              </w:rPr>
              <w:fldChar w:fldCharType="separate"/>
            </w:r>
            <w:r>
              <w:rPr>
                <w:i/>
                <w:iCs/>
                <w:noProof/>
              </w:rPr>
              <w:t>[46, 48, 49, 63]</w:t>
            </w:r>
            <w:r w:rsidRPr="00807CAB">
              <w:rPr>
                <w:i/>
                <w:iCs/>
              </w:rPr>
              <w:fldChar w:fldCharType="end"/>
            </w:r>
          </w:p>
        </w:tc>
      </w:tr>
      <w:tr w:rsidR="006A2418" w:rsidRPr="009D0409" w14:paraId="34085761" w14:textId="77777777" w:rsidTr="00832AF5">
        <w:trPr>
          <w:jc w:val="center"/>
        </w:trPr>
        <w:tc>
          <w:tcPr>
            <w:tcW w:w="8640" w:type="dxa"/>
          </w:tcPr>
          <w:p w14:paraId="1C0A830A" w14:textId="77777777" w:rsidR="006A2418" w:rsidRPr="009D0409" w:rsidRDefault="006A2418" w:rsidP="006A2418">
            <w:pPr>
              <w:pStyle w:val="MDPI42tablebody"/>
              <w:numPr>
                <w:ilvl w:val="0"/>
                <w:numId w:val="193"/>
              </w:numPr>
              <w:jc w:val="left"/>
              <w:rPr>
                <w:b/>
                <w:bCs/>
              </w:rPr>
            </w:pPr>
            <w:r>
              <w:rPr>
                <w:b/>
                <w:bCs/>
              </w:rPr>
              <w:t>Socioculturally</w:t>
            </w:r>
          </w:p>
        </w:tc>
        <w:tc>
          <w:tcPr>
            <w:tcW w:w="1530" w:type="dxa"/>
          </w:tcPr>
          <w:p w14:paraId="5A51D1FA" w14:textId="497762A2" w:rsidR="006A2418" w:rsidRPr="009D0409" w:rsidRDefault="006A2418" w:rsidP="00832AF5">
            <w:pPr>
              <w:pStyle w:val="MDPI42tablebody"/>
              <w:rPr>
                <w:b/>
                <w:bCs/>
              </w:rPr>
            </w:pPr>
          </w:p>
        </w:tc>
        <w:tc>
          <w:tcPr>
            <w:tcW w:w="4174" w:type="dxa"/>
          </w:tcPr>
          <w:p w14:paraId="0FF13845" w14:textId="040FACC2" w:rsidR="006A2418" w:rsidRPr="009D0409" w:rsidRDefault="006A2418" w:rsidP="00832AF5">
            <w:pPr>
              <w:pStyle w:val="MDPI42tablebody"/>
              <w:ind w:right="-155"/>
              <w:jc w:val="left"/>
              <w:rPr>
                <w:b/>
                <w:bCs/>
              </w:rPr>
            </w:pPr>
          </w:p>
        </w:tc>
      </w:tr>
      <w:tr w:rsidR="009D0409" w:rsidRPr="006A2418" w14:paraId="2973195D" w14:textId="77777777" w:rsidTr="002E3AD1">
        <w:trPr>
          <w:jc w:val="center"/>
        </w:trPr>
        <w:tc>
          <w:tcPr>
            <w:tcW w:w="8640" w:type="dxa"/>
          </w:tcPr>
          <w:p w14:paraId="75CC197D" w14:textId="75CBE400" w:rsidR="009D0409" w:rsidRPr="006A2418" w:rsidRDefault="009D0409" w:rsidP="002E3AD1">
            <w:pPr>
              <w:pStyle w:val="MDPI42tablebody"/>
              <w:numPr>
                <w:ilvl w:val="1"/>
                <w:numId w:val="93"/>
              </w:numPr>
              <w:jc w:val="left"/>
              <w:rPr>
                <w:highlight w:val="green"/>
              </w:rPr>
            </w:pPr>
            <w:r w:rsidRPr="006A2418">
              <w:rPr>
                <w:highlight w:val="green"/>
              </w:rPr>
              <w:t xml:space="preserve">Attending to physical comorbidities (e.g., weight/GI) vs. psychopathology </w:t>
            </w:r>
            <w:r w:rsidRPr="006A2418">
              <w:rPr>
                <w:b/>
                <w:bCs/>
                <w:color w:val="FF0000"/>
                <w:highlight w:val="green"/>
              </w:rPr>
              <w:t>(</w:t>
            </w:r>
            <w:r w:rsidR="003472A4" w:rsidRPr="006A2418">
              <w:rPr>
                <w:b/>
                <w:bCs/>
                <w:color w:val="FF0000"/>
                <w:highlight w:val="green"/>
              </w:rPr>
              <w:t>2</w:t>
            </w:r>
            <w:r w:rsidRPr="006A2418">
              <w:rPr>
                <w:b/>
                <w:bCs/>
                <w:color w:val="FF0000"/>
                <w:highlight w:val="green"/>
              </w:rPr>
              <w:t>)</w:t>
            </w:r>
          </w:p>
        </w:tc>
        <w:tc>
          <w:tcPr>
            <w:tcW w:w="1530" w:type="dxa"/>
          </w:tcPr>
          <w:p w14:paraId="31FAC3F3" w14:textId="77777777" w:rsidR="009D0409" w:rsidRPr="006A2418" w:rsidRDefault="009D0409" w:rsidP="002E3AD1">
            <w:pPr>
              <w:pStyle w:val="MDPI42tablebody"/>
              <w:rPr>
                <w:i/>
                <w:iCs/>
                <w:highlight w:val="green"/>
              </w:rPr>
            </w:pPr>
            <w:r w:rsidRPr="006A2418">
              <w:rPr>
                <w:i/>
                <w:iCs/>
                <w:highlight w:val="green"/>
              </w:rPr>
              <w:t>3 (21% / 33%)</w:t>
            </w:r>
          </w:p>
        </w:tc>
        <w:tc>
          <w:tcPr>
            <w:tcW w:w="4174" w:type="dxa"/>
          </w:tcPr>
          <w:p w14:paraId="7C3C1EB6" w14:textId="1D09CACC" w:rsidR="009D0409" w:rsidRPr="006A2418" w:rsidRDefault="009D0409" w:rsidP="002E3AD1">
            <w:pPr>
              <w:pStyle w:val="MDPI42tablebody"/>
              <w:ind w:right="-155"/>
              <w:jc w:val="left"/>
              <w:rPr>
                <w:i/>
                <w:iCs/>
                <w:highlight w:val="green"/>
              </w:rPr>
            </w:pPr>
            <w:r w:rsidRPr="006A2418">
              <w:rPr>
                <w:i/>
                <w:iCs/>
                <w:noProof/>
                <w:highlight w:val="green"/>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sidRPr="006A2418">
              <w:rPr>
                <w:i/>
                <w:iCs/>
                <w:noProof/>
                <w:highlight w:val="green"/>
              </w:rPr>
              <w:instrText xml:space="preserve"> ADDIN EN.CITE </w:instrText>
            </w:r>
            <w:r w:rsidR="00CF3DBA" w:rsidRPr="006A2418">
              <w:rPr>
                <w:i/>
                <w:iCs/>
                <w:noProof/>
                <w:highlight w:val="green"/>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sidRPr="006A2418">
              <w:rPr>
                <w:i/>
                <w:iCs/>
                <w:noProof/>
                <w:highlight w:val="green"/>
              </w:rPr>
              <w:instrText xml:space="preserve"> ADDIN EN.CITE.DATA </w:instrText>
            </w:r>
            <w:r w:rsidR="00CF3DBA" w:rsidRPr="006A2418">
              <w:rPr>
                <w:i/>
                <w:iCs/>
                <w:noProof/>
                <w:highlight w:val="green"/>
              </w:rPr>
            </w:r>
            <w:r w:rsidR="00CF3DBA" w:rsidRPr="006A2418">
              <w:rPr>
                <w:i/>
                <w:iCs/>
                <w:noProof/>
                <w:highlight w:val="green"/>
              </w:rPr>
              <w:fldChar w:fldCharType="end"/>
            </w:r>
            <w:r w:rsidRPr="006A2418">
              <w:rPr>
                <w:i/>
                <w:iCs/>
                <w:noProof/>
                <w:highlight w:val="green"/>
              </w:rPr>
            </w:r>
            <w:r w:rsidRPr="006A2418">
              <w:rPr>
                <w:i/>
                <w:iCs/>
                <w:noProof/>
                <w:highlight w:val="green"/>
              </w:rPr>
              <w:fldChar w:fldCharType="separate"/>
            </w:r>
            <w:r w:rsidR="00CF3DBA" w:rsidRPr="006A2418">
              <w:rPr>
                <w:i/>
                <w:iCs/>
                <w:noProof/>
                <w:highlight w:val="green"/>
              </w:rPr>
              <w:t>[15-19, 42, 43, 46, 50, 51, 55, 59, 62-65]</w:t>
            </w:r>
            <w:r w:rsidRPr="006A2418">
              <w:rPr>
                <w:i/>
                <w:iCs/>
                <w:noProof/>
                <w:highlight w:val="green"/>
              </w:rPr>
              <w:fldChar w:fldCharType="end"/>
            </w:r>
          </w:p>
        </w:tc>
      </w:tr>
      <w:tr w:rsidR="009D0409" w:rsidRPr="006A2418" w14:paraId="2B1443B2" w14:textId="77777777" w:rsidTr="002E3AD1">
        <w:trPr>
          <w:jc w:val="center"/>
        </w:trPr>
        <w:tc>
          <w:tcPr>
            <w:tcW w:w="8640" w:type="dxa"/>
          </w:tcPr>
          <w:p w14:paraId="3FA0D855" w14:textId="77777777" w:rsidR="009D0409" w:rsidRPr="006A2418" w:rsidRDefault="009D0409" w:rsidP="002E3AD1">
            <w:pPr>
              <w:pStyle w:val="MDPI42tablebody"/>
              <w:numPr>
                <w:ilvl w:val="1"/>
                <w:numId w:val="93"/>
              </w:numPr>
              <w:jc w:val="left"/>
              <w:rPr>
                <w:highlight w:val="green"/>
              </w:rPr>
            </w:pPr>
            <w:r w:rsidRPr="006A2418">
              <w:rPr>
                <w:highlight w:val="green"/>
              </w:rPr>
              <w:t>Screening for physical symptoms but not psychological ones</w:t>
            </w:r>
          </w:p>
        </w:tc>
        <w:tc>
          <w:tcPr>
            <w:tcW w:w="1530" w:type="dxa"/>
          </w:tcPr>
          <w:p w14:paraId="1897FCAA" w14:textId="77777777" w:rsidR="009D0409" w:rsidRPr="006A2418" w:rsidRDefault="009D0409" w:rsidP="002E3AD1">
            <w:pPr>
              <w:pStyle w:val="MDPI42tablebody"/>
              <w:rPr>
                <w:i/>
                <w:iCs/>
                <w:highlight w:val="green"/>
              </w:rPr>
            </w:pPr>
            <w:r w:rsidRPr="006A2418">
              <w:rPr>
                <w:i/>
                <w:iCs/>
                <w:highlight w:val="green"/>
              </w:rPr>
              <w:t>3 (21% / 33%)</w:t>
            </w:r>
          </w:p>
        </w:tc>
        <w:tc>
          <w:tcPr>
            <w:tcW w:w="4174" w:type="dxa"/>
          </w:tcPr>
          <w:p w14:paraId="19C4B9B0" w14:textId="22C1E002" w:rsidR="009D0409" w:rsidRPr="006A2418" w:rsidRDefault="009D0409" w:rsidP="002E3AD1">
            <w:pPr>
              <w:pStyle w:val="MDPI42tablebody"/>
              <w:ind w:right="-155"/>
              <w:jc w:val="left"/>
              <w:rPr>
                <w:i/>
                <w:iCs/>
                <w:highlight w:val="green"/>
              </w:rPr>
            </w:pPr>
            <w:r w:rsidRPr="006A2418">
              <w:rPr>
                <w:i/>
                <w:iCs/>
                <w:noProof/>
                <w:highlight w:val="green"/>
              </w:rPr>
              <w:fldChar w:fldCharType="begin">
                <w:fldData xml:space="preserve">PEVuZE5vdGU+PENpdGU+PEF1dGhvcj5IZXJtYW48L0F1dGhvcj48WWVhcj4yMDE0PC9ZZWFyPjxS
ZWNOdW0+NzkzNjwvUmVjTnVtPjxEaXNwbGF5VGV4dD5bMTctMTksIDQzLCA0NiwgNDksIDUwLCA1
NSwgNTksIDYyLTY1XTwvRGlzcGxheVRleHQ+PHJlY29yZD48cmVjLW51bWJlcj43OTM2PC9yZWMt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PjwvQ2l0ZT48Q2l0ZT48QXV0aG9yPkpvaG5zPC9BdXRob3I+PFllYXI+MjAxOTwvWWVhcj48UmVj
TnVtPjgzNDQ8L1JlY051bT48cmVjb3JkPjxyZWMtbnVtYmVyPjgzNDQ8L3JlYy1udW1iZXI+PGZv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aWdnaW5zIE5leWxhbmQ8L0F1dGhvcj48WWVhcj4yMDIxPC9ZZWFyPjxSZWNOdW0+Nzc3MzwvUmVj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PjwvcmVjb3JkPjwvQ2l0ZT48Q2l0ZT48QXV0aG9yPk5leWxhbmQ8L0F1dGhvcj48WWVhcj4yMDE5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bmd1YWdlPmVuZzwvbGFuZ3VhZ2U+PC9yZWNvcmQ+PC9DaXRlPjxDaXRlPjxBdXRob3I+U2Fsdmlh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ZT48QXV0aG9yPkV2YW5zPC9BdXRob3I+PFllYXI+MjAxMTwvWWVhcj48UmVjTnVtPjgzODg8L1Jl
Y051bT48cmVjb3JkPjxyZWMtbnVtYmVyPjgzODg8L3JlYy1udW1iZXI+PGZvcmVpZ24ta2V5cz48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SGFydDwvQXV0aG9yPjxZZWFyPjIwMTE8L1llYXI+PFJlY051bT44MzgwPC9SZWNOdW0+PHJlY29y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dGU+PC9FbmROb3RlPgB=
</w:fldData>
              </w:fldChar>
            </w:r>
            <w:r w:rsidR="00CF3DBA" w:rsidRPr="006A2418">
              <w:rPr>
                <w:i/>
                <w:iCs/>
                <w:noProof/>
                <w:highlight w:val="green"/>
              </w:rPr>
              <w:instrText xml:space="preserve"> ADDIN EN.CITE </w:instrText>
            </w:r>
            <w:r w:rsidR="00CF3DBA" w:rsidRPr="006A2418">
              <w:rPr>
                <w:i/>
                <w:iCs/>
                <w:noProof/>
                <w:highlight w:val="green"/>
              </w:rPr>
              <w:fldChar w:fldCharType="begin">
                <w:fldData xml:space="preserve">PEVuZE5vdGU+PENpdGU+PEF1dGhvcj5IZXJtYW48L0F1dGhvcj48WWVhcj4yMDE0PC9ZZWFyPjxS
ZWNOdW0+NzkzNjwvUmVjTnVtPjxEaXNwbGF5VGV4dD5bMTctMTksIDQzLCA0NiwgNDksIDUwLCA1
NSwgNTksIDYyLTY1XTwvRGlzcGxheVRleHQ+PHJlY29yZD48cmVjLW51bWJlcj43OTM2PC9yZWMt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PjwvQ2l0ZT48Q2l0ZT48QXV0aG9yPkpvaG5zPC9BdXRob3I+PFllYXI+MjAxOTwvWWVhcj48UmVj
TnVtPjgzNDQ8L1JlY051bT48cmVjb3JkPjxyZWMtbnVtYmVyPjgzNDQ8L3JlYy1udW1iZXI+PGZv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aWdnaW5zIE5leWxhbmQ8L0F1dGhvcj48WWVhcj4yMDIxPC9ZZWFyPjxSZWNOdW0+Nzc3MzwvUmVj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PjwvcmVjb3JkPjwvQ2l0ZT48Q2l0ZT48QXV0aG9yPk5leWxhbmQ8L0F1dGhvcj48WWVhcj4yMDE5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bmd1YWdlPmVuZzwvbGFuZ3VhZ2U+PC9yZWNvcmQ+PC9DaXRlPjxDaXRlPjxBdXRob3I+U2Fsdmlh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ZT48QXV0aG9yPkV2YW5zPC9BdXRob3I+PFllYXI+MjAxMTwvWWVhcj48UmVjTnVtPjgzODg8L1Jl
Y051bT48cmVjb3JkPjxyZWMtbnVtYmVyPjgzODg8L3JlYy1udW1iZXI+PGZvcmVpZ24ta2V5cz48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SGFydDwvQXV0aG9yPjxZZWFyPjIwMTE8L1llYXI+PFJlY051bT44MzgwPC9SZWNOdW0+PHJlY29y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dGU+PC9FbmROb3RlPgB=
</w:fldData>
              </w:fldChar>
            </w:r>
            <w:r w:rsidR="00CF3DBA" w:rsidRPr="006A2418">
              <w:rPr>
                <w:i/>
                <w:iCs/>
                <w:noProof/>
                <w:highlight w:val="green"/>
              </w:rPr>
              <w:instrText xml:space="preserve"> ADDIN EN.CITE.DATA </w:instrText>
            </w:r>
            <w:r w:rsidR="00CF3DBA" w:rsidRPr="006A2418">
              <w:rPr>
                <w:i/>
                <w:iCs/>
                <w:noProof/>
                <w:highlight w:val="green"/>
              </w:rPr>
            </w:r>
            <w:r w:rsidR="00CF3DBA" w:rsidRPr="006A2418">
              <w:rPr>
                <w:i/>
                <w:iCs/>
                <w:noProof/>
                <w:highlight w:val="green"/>
              </w:rPr>
              <w:fldChar w:fldCharType="end"/>
            </w:r>
            <w:r w:rsidRPr="006A2418">
              <w:rPr>
                <w:i/>
                <w:iCs/>
                <w:noProof/>
                <w:highlight w:val="green"/>
              </w:rPr>
            </w:r>
            <w:r w:rsidRPr="006A2418">
              <w:rPr>
                <w:i/>
                <w:iCs/>
                <w:noProof/>
                <w:highlight w:val="green"/>
              </w:rPr>
              <w:fldChar w:fldCharType="separate"/>
            </w:r>
            <w:r w:rsidR="00CF3DBA" w:rsidRPr="006A2418">
              <w:rPr>
                <w:i/>
                <w:iCs/>
                <w:noProof/>
                <w:highlight w:val="green"/>
              </w:rPr>
              <w:t>[17-19, 43, 46, 49, 50, 55, 59, 62-65]</w:t>
            </w:r>
            <w:r w:rsidRPr="006A2418">
              <w:rPr>
                <w:i/>
                <w:iCs/>
                <w:noProof/>
                <w:highlight w:val="green"/>
              </w:rPr>
              <w:fldChar w:fldCharType="end"/>
            </w:r>
          </w:p>
        </w:tc>
      </w:tr>
      <w:tr w:rsidR="009D0409" w:rsidRPr="006A2418" w14:paraId="05B112FE" w14:textId="77777777" w:rsidTr="002E3AD1">
        <w:trPr>
          <w:jc w:val="center"/>
        </w:trPr>
        <w:tc>
          <w:tcPr>
            <w:tcW w:w="8640" w:type="dxa"/>
          </w:tcPr>
          <w:p w14:paraId="4375C454" w14:textId="77777777" w:rsidR="009D0409" w:rsidRPr="006A2418" w:rsidRDefault="009D0409" w:rsidP="002E3AD1">
            <w:pPr>
              <w:pStyle w:val="MDPI42tablebody"/>
              <w:numPr>
                <w:ilvl w:val="1"/>
                <w:numId w:val="93"/>
              </w:numPr>
              <w:jc w:val="left"/>
              <w:rPr>
                <w:highlight w:val="green"/>
              </w:rPr>
            </w:pPr>
            <w:r w:rsidRPr="006A2418">
              <w:rPr>
                <w:highlight w:val="green"/>
              </w:rPr>
              <w:t>Including sociocultural prioritization of physical appearance over mental health</w:t>
            </w:r>
          </w:p>
        </w:tc>
        <w:tc>
          <w:tcPr>
            <w:tcW w:w="1530" w:type="dxa"/>
          </w:tcPr>
          <w:p w14:paraId="17F99AFE" w14:textId="77777777" w:rsidR="009D0409" w:rsidRPr="006A2418" w:rsidRDefault="009D0409" w:rsidP="002E3AD1">
            <w:pPr>
              <w:pStyle w:val="MDPI42tablebody"/>
              <w:rPr>
                <w:i/>
                <w:iCs/>
                <w:highlight w:val="green"/>
              </w:rPr>
            </w:pPr>
            <w:r w:rsidRPr="006A2418">
              <w:rPr>
                <w:i/>
                <w:iCs/>
                <w:highlight w:val="green"/>
              </w:rPr>
              <w:t>3 (21% / 33%)</w:t>
            </w:r>
          </w:p>
        </w:tc>
        <w:tc>
          <w:tcPr>
            <w:tcW w:w="4174" w:type="dxa"/>
          </w:tcPr>
          <w:p w14:paraId="5DBBB8E5" w14:textId="78B67840" w:rsidR="009D0409" w:rsidRPr="006A2418" w:rsidRDefault="009D0409" w:rsidP="002E3AD1">
            <w:pPr>
              <w:pStyle w:val="MDPI42tablebody"/>
              <w:ind w:right="-155"/>
              <w:jc w:val="left"/>
              <w:rPr>
                <w:i/>
                <w:iCs/>
                <w:noProof/>
                <w:highlight w:val="green"/>
              </w:rPr>
            </w:pPr>
            <w:r w:rsidRPr="006A2418">
              <w:rPr>
                <w:i/>
                <w:iCs/>
                <w:highlight w:val="green"/>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sidR="00CF3DBA" w:rsidRPr="006A2418">
              <w:rPr>
                <w:i/>
                <w:iCs/>
                <w:highlight w:val="green"/>
              </w:rPr>
              <w:instrText xml:space="preserve"> ADDIN EN.CITE </w:instrText>
            </w:r>
            <w:r w:rsidR="00CF3DBA" w:rsidRPr="006A2418">
              <w:rPr>
                <w:i/>
                <w:iCs/>
                <w:highlight w:val="green"/>
              </w:rPr>
              <w:fldChar w:fldCharType="begin">
                <w:fldData xml:space="preserve">PEVuZE5vdGU+PENpdGU+PEF1dGhvcj5CZWNrZXI8L0F1dGhvcj48WWVhcj4yMDEwPC9ZZWFyPjxS
ZWNOdW0+ODM0NTwvUmVjTnVtPjxEaXNwbGF5VGV4dD5bMTctMTksIDQzLTQ2LCA0OC01MCwgNTIs
IDUzLCA1NSwgNTksIDYyLTY1LCA2Ny03M108L0Rpc3BsYXlUZXh0PjxyZWNvcmQ+PHJlYy1udW1i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ZWNvcmQ+PC9DaXRlPjxDaXRlPjxBdXRob3I+Sm9obnM8L0F1dGhvcj48WWVhcj4yMDE5PC9ZZWFy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dGU+PENpdGU+PEF1dGhvcj5OZXlsYW5kPC9BdXRob3I+PFllYXI+MjAxOTwvWWVhcj48UmVjTnVt
PjgzMjM8L1JlY051bT48cmVjb3JkPjxyZWMtbnVtYmVyPjgzMjM8L3JlYy1udW1iZXI+PGZvcmVp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bmc8L2xhbmd1YWdlPjwvcmVjb3JkPjwvQ2l0ZT48Q2l0ZT48QXV0aG9yPkJpbGnEhzwvQXV0aG9y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ZXlzPjxyZWYtdHlwZSBuYW1lPSJKb3VybmFsIEFydGljbGUiPjE3PC9yZWYtdHlwZT48Yz==
</w:fldData>
              </w:fldChar>
            </w:r>
            <w:r w:rsidR="00CF3DBA" w:rsidRPr="006A2418">
              <w:rPr>
                <w:i/>
                <w:iCs/>
                <w:highlight w:val="green"/>
              </w:rPr>
              <w:instrText xml:space="preserve"> ADDIN EN.CITE.DATA </w:instrText>
            </w:r>
            <w:r w:rsidR="00CF3DBA" w:rsidRPr="006A2418">
              <w:rPr>
                <w:i/>
                <w:iCs/>
                <w:highlight w:val="green"/>
              </w:rPr>
            </w:r>
            <w:r w:rsidR="00CF3DBA" w:rsidRPr="006A2418">
              <w:rPr>
                <w:i/>
                <w:iCs/>
                <w:highlight w:val="green"/>
              </w:rPr>
              <w:fldChar w:fldCharType="end"/>
            </w:r>
            <w:r w:rsidR="00CF3DBA" w:rsidRPr="006A2418">
              <w:rPr>
                <w:i/>
                <w:iCs/>
                <w:highlight w:val="green"/>
              </w:rPr>
              <w:fldChar w:fldCharType="begin">
                <w:fldData xml:space="preserve">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cz48L3JlY29yZD48L0NpdGU+PENpdGU+PEF1dGhvcj5XZWlzc21hbjwvQXV0aG9yPjxZZWFyPjIw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bGFuZ3VhZ2U+ZW5nPC9sYW5ndWFnZT48L3JlY29yZD48L0NpdGU+PENpdGU+PEF1dGhvcj5FYm5l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PC9yZWNvcmQ+PC9DaXRlPjxDaXRlPjxBdXRob3I+SW5uZXM8L0F1dGhvcj48WWVhcj4yMDE3PC9Z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Y2lhbCBtZWRpYTwva2V5d29yZD48a2V5d29yZD5zdGlnbWE8L2tleXdvcmQ+PGtleXdvcn==
</w:fldData>
              </w:fldChar>
            </w:r>
            <w:r w:rsidR="00CF3DBA" w:rsidRPr="006A2418">
              <w:rPr>
                <w:i/>
                <w:iCs/>
                <w:highlight w:val="green"/>
              </w:rPr>
              <w:instrText xml:space="preserve"> ADDIN EN.CITE.DATA </w:instrText>
            </w:r>
            <w:r w:rsidR="00CF3DBA" w:rsidRPr="006A2418">
              <w:rPr>
                <w:i/>
                <w:iCs/>
                <w:highlight w:val="green"/>
              </w:rPr>
            </w:r>
            <w:r w:rsidR="00CF3DBA" w:rsidRPr="006A2418">
              <w:rPr>
                <w:i/>
                <w:iCs/>
                <w:highlight w:val="green"/>
              </w:rPr>
              <w:fldChar w:fldCharType="end"/>
            </w:r>
            <w:r w:rsidR="00CF3DBA" w:rsidRPr="006A2418">
              <w:rPr>
                <w:i/>
                <w:iCs/>
                <w:highlight w:val="green"/>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sidR="00CF3DBA" w:rsidRPr="006A2418">
              <w:rPr>
                <w:i/>
                <w:iCs/>
                <w:highlight w:val="green"/>
              </w:rPr>
              <w:instrText xml:space="preserve"> ADDIN EN.CITE.DATA </w:instrText>
            </w:r>
            <w:r w:rsidR="00CF3DBA" w:rsidRPr="006A2418">
              <w:rPr>
                <w:i/>
                <w:iCs/>
                <w:highlight w:val="green"/>
              </w:rPr>
            </w:r>
            <w:r w:rsidR="00CF3DBA" w:rsidRPr="006A2418">
              <w:rPr>
                <w:i/>
                <w:iCs/>
                <w:highlight w:val="green"/>
              </w:rPr>
              <w:fldChar w:fldCharType="end"/>
            </w:r>
            <w:r w:rsidRPr="006A2418">
              <w:rPr>
                <w:i/>
                <w:iCs/>
                <w:highlight w:val="green"/>
              </w:rPr>
            </w:r>
            <w:r w:rsidRPr="006A2418">
              <w:rPr>
                <w:i/>
                <w:iCs/>
                <w:highlight w:val="green"/>
              </w:rPr>
              <w:fldChar w:fldCharType="separate"/>
            </w:r>
            <w:r w:rsidR="00CF3DBA" w:rsidRPr="006A2418">
              <w:rPr>
                <w:i/>
                <w:iCs/>
                <w:noProof/>
                <w:highlight w:val="green"/>
              </w:rPr>
              <w:t>[17-19, 43-46, 48-50, 52, 53, 55, 59, 62-65, 67-73]</w:t>
            </w:r>
            <w:r w:rsidRPr="006A2418">
              <w:rPr>
                <w:i/>
                <w:iCs/>
                <w:highlight w:val="green"/>
              </w:rPr>
              <w:fldChar w:fldCharType="end"/>
            </w:r>
          </w:p>
        </w:tc>
      </w:tr>
      <w:tr w:rsidR="00AB7833" w:rsidRPr="006A2418" w14:paraId="3D87B062" w14:textId="77777777" w:rsidTr="002E3AD1">
        <w:trPr>
          <w:jc w:val="center"/>
        </w:trPr>
        <w:tc>
          <w:tcPr>
            <w:tcW w:w="8640" w:type="dxa"/>
          </w:tcPr>
          <w:p w14:paraId="07EA9733" w14:textId="77777777" w:rsidR="00AB7833" w:rsidRPr="006A2418" w:rsidRDefault="00AB7833" w:rsidP="00AB7833">
            <w:pPr>
              <w:pStyle w:val="MDPI42tablebody"/>
              <w:numPr>
                <w:ilvl w:val="1"/>
                <w:numId w:val="93"/>
              </w:numPr>
              <w:jc w:val="left"/>
              <w:rPr>
                <w:highlight w:val="green"/>
              </w:rPr>
            </w:pPr>
            <w:r w:rsidRPr="006A2418">
              <w:rPr>
                <w:highlight w:val="green"/>
              </w:rPr>
              <w:t>May related to stigmatization (in patients, providers, and socioculturally)</w:t>
            </w:r>
          </w:p>
        </w:tc>
        <w:tc>
          <w:tcPr>
            <w:tcW w:w="1530" w:type="dxa"/>
          </w:tcPr>
          <w:p w14:paraId="4DB73ED7" w14:textId="77777777" w:rsidR="00AB7833" w:rsidRPr="006A2418" w:rsidRDefault="00AB7833" w:rsidP="002E3AD1">
            <w:pPr>
              <w:pStyle w:val="MDPI42tablebody"/>
              <w:rPr>
                <w:i/>
                <w:iCs/>
                <w:highlight w:val="green"/>
              </w:rPr>
            </w:pPr>
            <w:r w:rsidRPr="006A2418">
              <w:rPr>
                <w:i/>
                <w:iCs/>
                <w:highlight w:val="green"/>
              </w:rPr>
              <w:t>3 (21% / 33%)</w:t>
            </w:r>
          </w:p>
        </w:tc>
        <w:tc>
          <w:tcPr>
            <w:tcW w:w="4174" w:type="dxa"/>
          </w:tcPr>
          <w:p w14:paraId="09F2AA9B" w14:textId="22A7D0BE" w:rsidR="00AB7833" w:rsidRPr="006A2418" w:rsidRDefault="00AB7833" w:rsidP="002E3AD1">
            <w:pPr>
              <w:pStyle w:val="MDPI42tablebody"/>
              <w:ind w:right="-155"/>
              <w:jc w:val="left"/>
              <w:rPr>
                <w:i/>
                <w:iCs/>
                <w:highlight w:val="green"/>
              </w:rPr>
            </w:pPr>
            <w:r w:rsidRPr="006A2418">
              <w:rPr>
                <w:i/>
                <w:iCs/>
                <w:noProof/>
                <w:highlight w:val="green"/>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sidRPr="006A2418">
              <w:rPr>
                <w:i/>
                <w:iCs/>
                <w:noProof/>
                <w:highlight w:val="green"/>
              </w:rPr>
              <w:instrText xml:space="preserve"> ADDIN EN.CITE </w:instrText>
            </w:r>
            <w:r w:rsidR="00CF3DBA" w:rsidRPr="006A2418">
              <w:rPr>
                <w:i/>
                <w:iCs/>
                <w:noProof/>
                <w:highlight w:val="green"/>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sidRPr="006A2418">
              <w:rPr>
                <w:i/>
                <w:iCs/>
                <w:noProof/>
                <w:highlight w:val="green"/>
              </w:rPr>
              <w:instrText xml:space="preserve"> ADDIN EN.CITE.DATA </w:instrText>
            </w:r>
            <w:r w:rsidR="00CF3DBA" w:rsidRPr="006A2418">
              <w:rPr>
                <w:i/>
                <w:iCs/>
                <w:noProof/>
                <w:highlight w:val="green"/>
              </w:rPr>
            </w:r>
            <w:r w:rsidR="00CF3DBA" w:rsidRPr="006A2418">
              <w:rPr>
                <w:i/>
                <w:iCs/>
                <w:noProof/>
                <w:highlight w:val="green"/>
              </w:rPr>
              <w:fldChar w:fldCharType="end"/>
            </w:r>
            <w:r w:rsidRPr="006A2418">
              <w:rPr>
                <w:i/>
                <w:iCs/>
                <w:noProof/>
                <w:highlight w:val="green"/>
              </w:rPr>
            </w:r>
            <w:r w:rsidRPr="006A2418">
              <w:rPr>
                <w:i/>
                <w:iCs/>
                <w:noProof/>
                <w:highlight w:val="green"/>
              </w:rPr>
              <w:fldChar w:fldCharType="separate"/>
            </w:r>
            <w:r w:rsidR="00CF3DBA" w:rsidRPr="006A2418">
              <w:rPr>
                <w:i/>
                <w:iCs/>
                <w:noProof/>
                <w:highlight w:val="green"/>
              </w:rPr>
              <w:t>[15-19, 42, 43, 46, 50, 51, 55, 59, 62-65]</w:t>
            </w:r>
            <w:r w:rsidRPr="006A2418">
              <w:rPr>
                <w:i/>
                <w:iCs/>
                <w:noProof/>
                <w:highlight w:val="green"/>
              </w:rPr>
              <w:fldChar w:fldCharType="end"/>
            </w:r>
          </w:p>
        </w:tc>
      </w:tr>
      <w:tr w:rsidR="009D0409" w:rsidRPr="00374B12" w14:paraId="26E8F191" w14:textId="77777777" w:rsidTr="002E3AD1">
        <w:trPr>
          <w:jc w:val="center"/>
        </w:trPr>
        <w:tc>
          <w:tcPr>
            <w:tcW w:w="8640" w:type="dxa"/>
          </w:tcPr>
          <w:p w14:paraId="75326007" w14:textId="77777777" w:rsidR="009D0409" w:rsidRPr="006A2418" w:rsidRDefault="009D0409" w:rsidP="00AB7833">
            <w:pPr>
              <w:pStyle w:val="MDPI42tablebody"/>
              <w:numPr>
                <w:ilvl w:val="1"/>
                <w:numId w:val="93"/>
              </w:numPr>
              <w:jc w:val="left"/>
              <w:rPr>
                <w:highlight w:val="green"/>
              </w:rPr>
            </w:pPr>
            <w:r w:rsidRPr="006A2418">
              <w:rPr>
                <w:highlight w:val="green"/>
              </w:rPr>
              <w:t xml:space="preserve">May be related to insufficient time in an appointment to discuss eating behaviors </w:t>
            </w:r>
          </w:p>
        </w:tc>
        <w:tc>
          <w:tcPr>
            <w:tcW w:w="1530" w:type="dxa"/>
          </w:tcPr>
          <w:p w14:paraId="289AF0DE" w14:textId="139B7D39" w:rsidR="009D0409" w:rsidRPr="006A2418" w:rsidRDefault="006D3BC5" w:rsidP="002E3AD1">
            <w:pPr>
              <w:pStyle w:val="MDPI42tablebody"/>
              <w:rPr>
                <w:i/>
                <w:iCs/>
                <w:highlight w:val="green"/>
              </w:rPr>
            </w:pPr>
            <w:r w:rsidRPr="006A2418">
              <w:rPr>
                <w:i/>
                <w:iCs/>
                <w:highlight w:val="green"/>
              </w:rPr>
              <w:t>0 (0%)</w:t>
            </w:r>
          </w:p>
        </w:tc>
        <w:tc>
          <w:tcPr>
            <w:tcW w:w="4174" w:type="dxa"/>
          </w:tcPr>
          <w:p w14:paraId="5B174618" w14:textId="6B8D1F68" w:rsidR="009D0409" w:rsidRPr="00807CAB" w:rsidRDefault="009D0409" w:rsidP="002E3AD1">
            <w:pPr>
              <w:pStyle w:val="MDPI42tablebody"/>
              <w:ind w:right="-155"/>
              <w:jc w:val="left"/>
              <w:rPr>
                <w:i/>
                <w:iCs/>
              </w:rPr>
            </w:pPr>
            <w:r w:rsidRPr="006A2418">
              <w:rPr>
                <w:i/>
                <w:iCs/>
                <w:highlight w:val="green"/>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sidRPr="006A2418">
              <w:rPr>
                <w:i/>
                <w:iCs/>
                <w:highlight w:val="green"/>
              </w:rPr>
              <w:instrText xml:space="preserve"> ADDIN EN.CITE </w:instrText>
            </w:r>
            <w:r w:rsidR="00CF3DBA" w:rsidRPr="006A2418">
              <w:rPr>
                <w:i/>
                <w:iCs/>
                <w:highlight w:val="green"/>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sidRPr="006A2418">
              <w:rPr>
                <w:i/>
                <w:iCs/>
                <w:highlight w:val="green"/>
              </w:rPr>
              <w:instrText xml:space="preserve"> ADDIN EN.CITE.DATA </w:instrText>
            </w:r>
            <w:r w:rsidR="00CF3DBA" w:rsidRPr="006A2418">
              <w:rPr>
                <w:i/>
                <w:iCs/>
                <w:highlight w:val="green"/>
              </w:rPr>
            </w:r>
            <w:r w:rsidR="00CF3DBA" w:rsidRPr="006A2418">
              <w:rPr>
                <w:i/>
                <w:iCs/>
                <w:highlight w:val="green"/>
              </w:rPr>
              <w:fldChar w:fldCharType="end"/>
            </w:r>
            <w:r w:rsidRPr="006A2418">
              <w:rPr>
                <w:i/>
                <w:iCs/>
                <w:highlight w:val="green"/>
              </w:rPr>
            </w:r>
            <w:r w:rsidRPr="006A2418">
              <w:rPr>
                <w:i/>
                <w:iCs/>
                <w:highlight w:val="green"/>
              </w:rPr>
              <w:fldChar w:fldCharType="separate"/>
            </w:r>
            <w:r w:rsidR="00CF3DBA" w:rsidRPr="006A2418">
              <w:rPr>
                <w:i/>
                <w:iCs/>
                <w:noProof/>
                <w:highlight w:val="green"/>
              </w:rPr>
              <w:t>[46, 48, 49, 63]</w:t>
            </w:r>
            <w:r w:rsidRPr="006A2418">
              <w:rPr>
                <w:i/>
                <w:iCs/>
                <w:highlight w:val="green"/>
              </w:rPr>
              <w:fldChar w:fldCharType="end"/>
            </w:r>
          </w:p>
        </w:tc>
      </w:tr>
      <w:tr w:rsidR="00050925" w:rsidRPr="006E40D7" w14:paraId="71795C04" w14:textId="77777777" w:rsidTr="009F71B9">
        <w:trPr>
          <w:jc w:val="center"/>
        </w:trPr>
        <w:tc>
          <w:tcPr>
            <w:tcW w:w="8640" w:type="dxa"/>
          </w:tcPr>
          <w:p w14:paraId="1FAAE437" w14:textId="72FD8494" w:rsidR="00050925" w:rsidRPr="006E40D7" w:rsidRDefault="00050925" w:rsidP="00050925">
            <w:pPr>
              <w:pStyle w:val="MDPI42tablebody"/>
              <w:numPr>
                <w:ilvl w:val="0"/>
                <w:numId w:val="93"/>
              </w:numPr>
              <w:jc w:val="left"/>
              <w:rPr>
                <w:b/>
                <w:bCs/>
              </w:rPr>
            </w:pPr>
            <w:r w:rsidRPr="006E40D7">
              <w:rPr>
                <w:b/>
                <w:bCs/>
              </w:rPr>
              <w:t xml:space="preserve">Insufficient </w:t>
            </w:r>
            <w:r>
              <w:rPr>
                <w:b/>
                <w:bCs/>
              </w:rPr>
              <w:t>R</w:t>
            </w:r>
            <w:r w:rsidRPr="006E40D7">
              <w:rPr>
                <w:b/>
                <w:bCs/>
              </w:rPr>
              <w:t xml:space="preserve">esources to </w:t>
            </w:r>
            <w:r>
              <w:rPr>
                <w:b/>
                <w:bCs/>
              </w:rPr>
              <w:t>F</w:t>
            </w:r>
            <w:r w:rsidRPr="006E40D7">
              <w:rPr>
                <w:b/>
                <w:bCs/>
              </w:rPr>
              <w:t xml:space="preserve">ind and/or </w:t>
            </w:r>
            <w:r>
              <w:rPr>
                <w:b/>
                <w:bCs/>
              </w:rPr>
              <w:t>C</w:t>
            </w:r>
            <w:r w:rsidRPr="006E40D7">
              <w:rPr>
                <w:b/>
                <w:bCs/>
              </w:rPr>
              <w:t xml:space="preserve">oordinate </w:t>
            </w:r>
            <w:r>
              <w:rPr>
                <w:b/>
                <w:bCs/>
              </w:rPr>
              <w:t>C</w:t>
            </w:r>
            <w:r w:rsidRPr="006E40D7">
              <w:rPr>
                <w:b/>
                <w:bCs/>
              </w:rPr>
              <w:t xml:space="preserve">are </w:t>
            </w:r>
            <w:r>
              <w:rPr>
                <w:b/>
                <w:bCs/>
                <w:color w:val="FF0000"/>
              </w:rPr>
              <w:t>(6)</w:t>
            </w:r>
          </w:p>
        </w:tc>
        <w:tc>
          <w:tcPr>
            <w:tcW w:w="1530" w:type="dxa"/>
          </w:tcPr>
          <w:p w14:paraId="7A01CE38" w14:textId="4FFEA4E0" w:rsidR="00050925" w:rsidRPr="006E40D7" w:rsidRDefault="00050925" w:rsidP="00050925">
            <w:pPr>
              <w:pStyle w:val="MDPI42tablebody"/>
              <w:rPr>
                <w:b/>
                <w:bCs/>
              </w:rPr>
            </w:pPr>
            <w:r w:rsidRPr="006E40D7">
              <w:rPr>
                <w:b/>
                <w:bCs/>
              </w:rPr>
              <w:t>3 (21% / 33%)</w:t>
            </w:r>
          </w:p>
        </w:tc>
        <w:tc>
          <w:tcPr>
            <w:tcW w:w="4174" w:type="dxa"/>
          </w:tcPr>
          <w:p w14:paraId="32513C0C" w14:textId="49265848" w:rsidR="00050925" w:rsidRPr="00813E1E" w:rsidRDefault="00050925" w:rsidP="00050925">
            <w:pPr>
              <w:pStyle w:val="MDPI42tablebody"/>
              <w:ind w:right="-245"/>
              <w:jc w:val="left"/>
              <w:rPr>
                <w:b/>
                <w:bCs/>
                <w:sz w:val="18"/>
                <w:szCs w:val="18"/>
              </w:rPr>
            </w:pPr>
            <w:r w:rsidRPr="00813E1E">
              <w:rPr>
                <w:b/>
                <w:bCs/>
                <w:sz w:val="18"/>
                <w:szCs w:val="18"/>
              </w:rPr>
              <w:fldChar w:fldCharType="begin">
                <w:fldData xml:space="preserve">b3ZpZGVyczwvdGl0bGU+PHNlY29uZGFyeS10aXRsZT5KIE51cnMgU2Nob2xhcnNoPC9zZWNvbmRh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</w:fldData>
              </w:fldChar>
            </w:r>
            <w:r w:rsidR="006A2418">
              <w:rPr>
                <w:b/>
                <w:bCs/>
                <w:sz w:val="18"/>
                <w:szCs w:val="18"/>
              </w:rPr>
              <w:instrText xml:space="preserve"> ADDIN EN.CITE </w:instrText>
            </w:r>
            <w:r w:rsidR="006A2418">
              <w:rPr>
                <w:b/>
                <w:bCs/>
                <w:sz w:val="18"/>
                <w:szCs w:val="18"/>
              </w:rPr>
              <w:fldChar w:fldCharType="begin">
                <w:fldData xml:space="preserve">PEVuZE5vdGU+PENpdGU+PEF1dGhvcj5CcmF5PC9BdXRob3I+PFllYXI+MjAyNSAoc3VibWl0dGVk
IERlY2VtYmVyIDIwMjQpPC9ZZWFyPjxSZWNOdW0+Nzk2MzwvUmVjTnVtPjxEaXNwbGF5VGV4dD5b
MTQsIDE1LCA0MiwgNDMsIDQ1LCA0NiwgNDgsIDQ5LCA1MSwgNjMsIDczLCA4OS05NF08L0Rpc3Bs
YXlUZXh0PjxyZWNvcmQ+PHJlYy1udW1iZXI+Nzk2MzwvcmVjLW51bWJlcj48Zm9yZWlnbi1rZXlz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YXV0aC1hZGRyZXNzPjx0aXRsZXM+PHRpdGxlPlRyZWF0bWVudCBBY2Nlc3MgQmFycmllcnMgaW4g
QmluZ2UgRWF0aW5nIERpc29kZXI6IEEgY3Jvc3Mtc2VjdGlvbmFsIG1peGVkLW1ldGhvZHMgc3R1
ZHkgb2YgYmluZ2UgZWF0aW5nIGRpc29yZGVyIGV4cGVydHMmYXBvczsgcGVyc3BlY3RpdmVzPC90
aXRsZT48c2Vjb25kYXJ5LXRpdGxlPkludGVybmF0aW9uYWwgSm91cm5hbCBvZiBFbnZpcm9ubWVu
dGFsIEhlYWx0aCBSZXNlYXJjaDwvc2Vjb25kYXJ5LXRpdGxlPjxzaG9ydC10aXRsZT5UcmVhdG1l
bnQgQmFycmllcnMgaW4gQmluZ2UgRWF0aW5nIERpc29yZGVyPC9zaG9ydC10aXRsZT48L3RpdGxl
cz48cGVyaW9kaWNhbD48ZnVsbC10aXRsZT5JbnRlcm5hdGlvbmFsIEpvdXJuYWwgb2YgRW52aXJv
bm1lbnRhbCBIZWFsdGggUmVzZWFyY2g8L2Z1bGwtdGl0bGU+PC9wZXJpb2RpY2FsPjx2b2x1bWU+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ZD48L2tleXdvcmRzPjxkYXRlcz48eWVhcj4yMDI1IChzdWJtaXR0ZWQgRGVjZW1iZXIgMjAyNCk8
L3llYXI+PHB1Yi1kYXRlcz48ZGF0ZT5TdWJtaXR0ZWQ8L2RhdGU+PC9wdWItZGF0ZXM+PC9kYXRl
cz48d29yay10eXBlPk9yaWdpbmFsIFJlc2VhcmNoPC93b3JrLXR5cGU+PHVybHM+PC91cmxzPjxs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bGFuZ3VhZ2U+PC9yZWNvcmQ+PC9DaXRlPjxDaXRlPjxBdXRob3I+UmVhczwvQXV0aG9yPjxZZWFy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Q2l0ZT48Q2l0ZT48QXV0aG9yPkJyYXk8L0F1dGhvcj48WWVhcj4yMDI1IChzdWJtaXR0ZWQgRGVj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PjIwMjUgKHN1Ym1pdHRlZCBEZWNlbWJlciAyMDI0KTwveWVhcj48cHViLWRhdGVzPjxkYXRlPlN1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dXJscz48L3JlY29yZD48L0NpdGU+PENpdGU+PEF1dGhvcj5Kb2huczwvQXV0aG9yPjxZZWFyPjIw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aXRlPjxDaXRlPjxBdXRob3I+UmVhczwvQXV0aG9yPjxZZWFyPjIwMTc8L1llYXI+PFJlY051bT44
MzE3PC9SZWNOdW0+PHJlY29yZD48cmVjLW51bWJlcj44MzE3PC9yZWMtbnVtYmVyPjxmb3JlaWdu
LWtleXM+PGtleSBhcHA9IkVOIiBkYi1pZD0idnYyczlyZDlwcnpyOWxldzV0djUycndkZTlyYXJk
MnQ1MnJ0IiB0aW1lc3RhbXA9IjE2OTc2NjQxMjUiPjgzMTc8L2tleT48L2ZvcmVpZ24ta2V5cz48
cmVmLXR5cGUgbmFtZT0iSm91cm5hbCBBcnRpY2xlIj4xNzwvcmVmLXR5cGU+PGNvbnRyaX==
</w:fldData>
              </w:fldChar>
            </w:r>
            <w:r w:rsidR="006A2418">
              <w:rPr>
                <w:b/>
                <w:bCs/>
                <w:sz w:val="18"/>
                <w:szCs w:val="18"/>
              </w:rPr>
              <w:instrText xml:space="preserve"> ADDIN EN.CITE.DATA </w:instrText>
            </w:r>
            <w:r w:rsidR="006A2418">
              <w:rPr>
                <w:b/>
                <w:bCs/>
                <w:sz w:val="18"/>
                <w:szCs w:val="18"/>
              </w:rPr>
            </w:r>
            <w:r w:rsidR="006A2418">
              <w:rPr>
                <w:b/>
                <w:bCs/>
                <w:sz w:val="18"/>
                <w:szCs w:val="18"/>
              </w:rPr>
              <w:fldChar w:fldCharType="end"/>
            </w:r>
            <w:r w:rsidR="006A2418">
              <w:rPr>
                <w:b/>
                <w:bCs/>
                <w:sz w:val="18"/>
                <w:szCs w:val="18"/>
              </w:rPr>
              <w:fldChar w:fldCharType="begin">
                <w:fldData xml:space="preserve">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bj48dXJscz48L3VybHM+PC9yZWNvcmQ+PC9DaXRlPjxDaXRlPjxBdXRob3I+QnJhdmVuZGVyPC9B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ZD48L0NpdGU+PENpdGU+PEF1dGhvcj5LYXpkaW48L0F1dGhvcj48WWVhcj4yMDE3PC9ZZWFyPjxS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YW5ndWFnZT5lbmc8L2xhbmd1YWdlPjwvcmVjb3JkPjwvQ2l0ZT48Q2l0ZT48QXV0aG9yPkJlY2tl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dXJscz48L3JlY29yZD48L0NpdGU+PENpdGU+PEF1dGhvcj5CaWxpxIc8L0F1dGhvcj48WWVhcj4y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==
</w:fldData>
              </w:fldChar>
            </w:r>
            <w:r w:rsidR="006A2418">
              <w:rPr>
                <w:b/>
                <w:bCs/>
                <w:sz w:val="18"/>
                <w:szCs w:val="18"/>
              </w:rPr>
              <w:instrText xml:space="preserve"> ADDIN EN.CITE.DATA </w:instrText>
            </w:r>
            <w:r w:rsidR="006A2418">
              <w:rPr>
                <w:b/>
                <w:bCs/>
                <w:sz w:val="18"/>
                <w:szCs w:val="18"/>
              </w:rPr>
            </w:r>
            <w:r w:rsidR="006A2418">
              <w:rPr>
                <w:b/>
                <w:bCs/>
                <w:sz w:val="18"/>
                <w:szCs w:val="18"/>
              </w:rPr>
              <w:fldChar w:fldCharType="end"/>
            </w:r>
            <w:r w:rsidR="006A2418">
              <w:rPr>
                <w:b/>
                <w:bCs/>
                <w:sz w:val="18"/>
                <w:szCs w:val="18"/>
              </w:rPr>
              <w:fldChar w:fldCharType="begin">
                <w:fldData xml:space="preserve">b3ZpZGVyczwvdGl0bGU+PHNlY29uZGFyeS10aXRsZT5KIE51cnMgU2Nob2xhcnNoPC9zZWNvbmRh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</w:fldData>
              </w:fldChar>
            </w:r>
            <w:r w:rsidR="006A2418">
              <w:rPr>
                <w:b/>
                <w:bCs/>
                <w:sz w:val="18"/>
                <w:szCs w:val="18"/>
              </w:rPr>
              <w:instrText xml:space="preserve"> ADDIN EN.CITE.DATA </w:instrText>
            </w:r>
            <w:r w:rsidR="006A2418">
              <w:rPr>
                <w:b/>
                <w:bCs/>
                <w:sz w:val="18"/>
                <w:szCs w:val="18"/>
              </w:rPr>
            </w:r>
            <w:r w:rsidR="006A2418">
              <w:rPr>
                <w:b/>
                <w:bCs/>
                <w:sz w:val="18"/>
                <w:szCs w:val="18"/>
              </w:rPr>
              <w:fldChar w:fldCharType="end"/>
            </w:r>
            <w:r w:rsidRPr="00813E1E">
              <w:rPr>
                <w:b/>
                <w:bCs/>
                <w:sz w:val="18"/>
                <w:szCs w:val="18"/>
              </w:rPr>
            </w:r>
            <w:r w:rsidRPr="00813E1E">
              <w:rPr>
                <w:b/>
                <w:bCs/>
                <w:sz w:val="18"/>
                <w:szCs w:val="18"/>
              </w:rPr>
              <w:fldChar w:fldCharType="separate"/>
            </w:r>
            <w:r w:rsidR="006A2418">
              <w:rPr>
                <w:b/>
                <w:bCs/>
                <w:noProof/>
                <w:sz w:val="18"/>
                <w:szCs w:val="18"/>
              </w:rPr>
              <w:t>[14, 15, 42, 43, 45, 46, 48, 49, 51, 63, 73, 89-94]</w:t>
            </w:r>
            <w:r w:rsidRPr="00813E1E">
              <w:rPr>
                <w:b/>
                <w:bCs/>
                <w:sz w:val="18"/>
                <w:szCs w:val="18"/>
              </w:rPr>
              <w:fldChar w:fldCharType="end"/>
            </w:r>
          </w:p>
        </w:tc>
      </w:tr>
      <w:tr w:rsidR="00050925" w:rsidRPr="006A2418" w14:paraId="28B51BD0" w14:textId="77777777" w:rsidTr="009F71B9">
        <w:trPr>
          <w:jc w:val="center"/>
        </w:trPr>
        <w:tc>
          <w:tcPr>
            <w:tcW w:w="8640" w:type="dxa"/>
          </w:tcPr>
          <w:p w14:paraId="5637941E" w14:textId="4504E11A" w:rsidR="00050925" w:rsidRPr="006A2418" w:rsidRDefault="00050925" w:rsidP="00050925">
            <w:pPr>
              <w:pStyle w:val="MDPI42tablebody"/>
              <w:numPr>
                <w:ilvl w:val="1"/>
                <w:numId w:val="93"/>
              </w:numPr>
              <w:jc w:val="left"/>
              <w:rPr>
                <w:b/>
                <w:bCs/>
              </w:rPr>
            </w:pPr>
            <w:r w:rsidRPr="006A2418">
              <w:rPr>
                <w:b/>
                <w:bCs/>
              </w:rPr>
              <w:t xml:space="preserve">At the level of the individual/patient </w:t>
            </w:r>
            <w:r w:rsidRPr="006A2418">
              <w:rPr>
                <w:b/>
                <w:bCs/>
                <w:color w:val="FF0000"/>
              </w:rPr>
              <w:t>(6)</w:t>
            </w:r>
          </w:p>
        </w:tc>
        <w:tc>
          <w:tcPr>
            <w:tcW w:w="1530" w:type="dxa"/>
          </w:tcPr>
          <w:p w14:paraId="2D3A1792" w14:textId="07A3207E" w:rsidR="00050925" w:rsidRPr="006A2418" w:rsidRDefault="00050925" w:rsidP="00050925">
            <w:pPr>
              <w:pStyle w:val="MDPI42tablebody"/>
              <w:rPr>
                <w:b/>
                <w:bCs/>
                <w:i/>
                <w:iCs/>
              </w:rPr>
            </w:pPr>
            <w:r w:rsidRPr="006A2418">
              <w:rPr>
                <w:b/>
                <w:bCs/>
                <w:i/>
                <w:iCs/>
              </w:rPr>
              <w:t>3 (21% / 33%)</w:t>
            </w:r>
          </w:p>
        </w:tc>
        <w:tc>
          <w:tcPr>
            <w:tcW w:w="4174" w:type="dxa"/>
          </w:tcPr>
          <w:p w14:paraId="28A6F942" w14:textId="680F4381" w:rsidR="00050925" w:rsidRPr="006A2418" w:rsidRDefault="00050925" w:rsidP="00050925">
            <w:pPr>
              <w:pStyle w:val="MDPI42tablebody"/>
              <w:ind w:right="-155"/>
              <w:jc w:val="left"/>
              <w:rPr>
                <w:b/>
                <w:bCs/>
                <w:i/>
                <w:iCs/>
              </w:rPr>
            </w:pPr>
            <w:r w:rsidRPr="006A2418">
              <w:rPr>
                <w:b/>
                <w:bCs/>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sidRPr="006A2418">
              <w:rPr>
                <w:b/>
                <w:bCs/>
                <w:i/>
                <w:iCs/>
              </w:rPr>
              <w:instrText xml:space="preserve"> ADDIN EN.CITE </w:instrText>
            </w:r>
            <w:r w:rsidR="006A2418" w:rsidRPr="006A2418">
              <w:rPr>
                <w:b/>
                <w:bCs/>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sidRPr="006A2418">
              <w:rPr>
                <w:b/>
                <w:bCs/>
                <w:i/>
                <w:iCs/>
              </w:rPr>
              <w:instrText xml:space="preserve"> ADDIN EN.CITE.DATA </w:instrText>
            </w:r>
            <w:r w:rsidR="006A2418" w:rsidRPr="006A2418">
              <w:rPr>
                <w:b/>
                <w:bCs/>
                <w:i/>
                <w:iCs/>
              </w:rPr>
            </w:r>
            <w:r w:rsidR="006A2418" w:rsidRPr="006A2418">
              <w:rPr>
                <w:b/>
                <w:bCs/>
                <w:i/>
                <w:iCs/>
              </w:rPr>
              <w:fldChar w:fldCharType="end"/>
            </w:r>
            <w:r w:rsidRPr="006A2418">
              <w:rPr>
                <w:b/>
                <w:bCs/>
                <w:i/>
                <w:iCs/>
              </w:rPr>
            </w:r>
            <w:r w:rsidRPr="006A2418">
              <w:rPr>
                <w:b/>
                <w:bCs/>
                <w:i/>
                <w:iCs/>
              </w:rPr>
              <w:fldChar w:fldCharType="separate"/>
            </w:r>
            <w:r w:rsidR="006A2418" w:rsidRPr="006A2418">
              <w:rPr>
                <w:b/>
                <w:bCs/>
                <w:i/>
                <w:iCs/>
                <w:noProof/>
              </w:rPr>
              <w:t>[42, 43, 45, 46, 49, 51, 63, 73, 89]</w:t>
            </w:r>
            <w:r w:rsidRPr="006A2418">
              <w:rPr>
                <w:b/>
                <w:bCs/>
                <w:i/>
                <w:iCs/>
              </w:rPr>
              <w:fldChar w:fldCharType="end"/>
            </w:r>
          </w:p>
        </w:tc>
      </w:tr>
      <w:tr w:rsidR="00050925" w:rsidRPr="00374B12" w14:paraId="0D737C43" w14:textId="77777777" w:rsidTr="009F71B9">
        <w:trPr>
          <w:jc w:val="center"/>
        </w:trPr>
        <w:tc>
          <w:tcPr>
            <w:tcW w:w="8640" w:type="dxa"/>
          </w:tcPr>
          <w:p w14:paraId="13364BD2" w14:textId="24B92C07" w:rsidR="00050925" w:rsidRDefault="00050925" w:rsidP="00050925">
            <w:pPr>
              <w:pStyle w:val="MDPI42tablebody"/>
              <w:numPr>
                <w:ilvl w:val="2"/>
                <w:numId w:val="93"/>
              </w:numPr>
              <w:jc w:val="left"/>
            </w:pPr>
            <w:r>
              <w:t>I</w:t>
            </w:r>
            <w:r w:rsidRPr="00EB37CF">
              <w:t>ncluding time</w:t>
            </w:r>
          </w:p>
        </w:tc>
        <w:tc>
          <w:tcPr>
            <w:tcW w:w="1530" w:type="dxa"/>
          </w:tcPr>
          <w:p w14:paraId="25077FAC" w14:textId="5503BEB3" w:rsidR="00050925" w:rsidRPr="00807CAB" w:rsidRDefault="00050925" w:rsidP="00050925">
            <w:pPr>
              <w:pStyle w:val="MDPI42tablebody"/>
              <w:rPr>
                <w:i/>
                <w:iCs/>
              </w:rPr>
            </w:pPr>
            <w:r w:rsidRPr="00807CAB">
              <w:rPr>
                <w:i/>
                <w:iCs/>
              </w:rPr>
              <w:t>2 (14% / 22%)</w:t>
            </w:r>
          </w:p>
        </w:tc>
        <w:tc>
          <w:tcPr>
            <w:tcW w:w="4174" w:type="dxa"/>
          </w:tcPr>
          <w:p w14:paraId="2BB9AECB" w14:textId="10096F86" w:rsidR="00050925" w:rsidRPr="00807CAB" w:rsidRDefault="00050925" w:rsidP="00050925">
            <w:pPr>
              <w:pStyle w:val="MDPI42tablebody"/>
              <w:ind w:right="-155"/>
              <w:jc w:val="left"/>
              <w:rPr>
                <w:i/>
                <w:iCs/>
              </w:rPr>
            </w:pPr>
            <w:r w:rsidRPr="00807CAB">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 </w:instrText>
            </w:r>
            <w:r w:rsidR="006A2418">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EN.CITE.DATA </w:instrText>
            </w:r>
            <w:r w:rsidR="006A2418">
              <w:rPr>
                <w:rFonts w:eastAsiaTheme="minorHAnsi" w:cstheme="minorBidi"/>
                <w:i/>
                <w:iCs/>
                <w:lang w:eastAsia="en-US"/>
              </w:rPr>
            </w:r>
            <w:r w:rsidR="006A2418">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6A2418">
              <w:rPr>
                <w:rFonts w:eastAsiaTheme="minorHAnsi" w:cstheme="minorBidi"/>
                <w:i/>
                <w:iCs/>
                <w:noProof/>
                <w:lang w:eastAsia="en-US"/>
              </w:rPr>
              <w:t>[46, 48, 49, 63, 90, 95-104]</w:t>
            </w:r>
            <w:r w:rsidRPr="00807CAB">
              <w:rPr>
                <w:rFonts w:eastAsiaTheme="minorHAnsi" w:cstheme="minorBidi"/>
                <w:i/>
                <w:iCs/>
                <w:lang w:eastAsia="en-US"/>
              </w:rPr>
              <w:fldChar w:fldCharType="end"/>
            </w:r>
          </w:p>
        </w:tc>
      </w:tr>
      <w:tr w:rsidR="00050925" w:rsidRPr="00374B12" w14:paraId="505C21F1" w14:textId="77777777" w:rsidTr="009F71B9">
        <w:trPr>
          <w:jc w:val="center"/>
        </w:trPr>
        <w:tc>
          <w:tcPr>
            <w:tcW w:w="8640" w:type="dxa"/>
          </w:tcPr>
          <w:p w14:paraId="4193E108" w14:textId="256415C2" w:rsidR="00050925" w:rsidRDefault="00050925" w:rsidP="00050925">
            <w:pPr>
              <w:pStyle w:val="MDPI42tablebody"/>
              <w:numPr>
                <w:ilvl w:val="2"/>
                <w:numId w:val="93"/>
              </w:numPr>
              <w:jc w:val="left"/>
            </w:pPr>
            <w:r>
              <w:t xml:space="preserve">Including </w:t>
            </w:r>
            <w:r w:rsidRPr="00EB37CF">
              <w:t>transportation</w:t>
            </w:r>
          </w:p>
        </w:tc>
        <w:tc>
          <w:tcPr>
            <w:tcW w:w="1530" w:type="dxa"/>
          </w:tcPr>
          <w:p w14:paraId="612CBB48" w14:textId="4A40A8A1" w:rsidR="00050925" w:rsidRPr="00807CAB" w:rsidRDefault="00050925" w:rsidP="00050925">
            <w:pPr>
              <w:pStyle w:val="MDPI42tablebody"/>
              <w:rPr>
                <w:i/>
                <w:iCs/>
              </w:rPr>
            </w:pPr>
            <w:r w:rsidRPr="00807CAB">
              <w:rPr>
                <w:rFonts w:eastAsiaTheme="minorHAnsi" w:cstheme="minorBidi"/>
                <w:i/>
                <w:iCs/>
                <w:lang w:eastAsia="en-US"/>
              </w:rPr>
              <w:t>1 (7% / 11%)</w:t>
            </w:r>
          </w:p>
        </w:tc>
        <w:tc>
          <w:tcPr>
            <w:tcW w:w="4174" w:type="dxa"/>
          </w:tcPr>
          <w:p w14:paraId="0C19AF06" w14:textId="186E1848" w:rsidR="00050925" w:rsidRPr="00807CAB" w:rsidRDefault="00050925" w:rsidP="00050925">
            <w:pPr>
              <w:pStyle w:val="MDPI42tablebody"/>
              <w:ind w:right="-155"/>
              <w:jc w:val="left"/>
              <w:rPr>
                <w:i/>
                <w:iCs/>
              </w:rPr>
            </w:pPr>
            <w:r w:rsidRPr="00807CAB">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[42, 43, 49, 95-99]</w:t>
            </w:r>
            <w:r w:rsidRPr="00807CAB">
              <w:rPr>
                <w:rFonts w:eastAsiaTheme="minorHAnsi" w:cstheme="minorBidi"/>
                <w:i/>
                <w:iCs/>
                <w:lang w:eastAsia="en-US"/>
              </w:rPr>
              <w:fldChar w:fldCharType="end"/>
            </w:r>
          </w:p>
        </w:tc>
      </w:tr>
      <w:tr w:rsidR="00050925" w:rsidRPr="00374B12" w14:paraId="229DE82E" w14:textId="77777777" w:rsidTr="009F71B9">
        <w:trPr>
          <w:jc w:val="center"/>
        </w:trPr>
        <w:tc>
          <w:tcPr>
            <w:tcW w:w="8640" w:type="dxa"/>
          </w:tcPr>
          <w:p w14:paraId="222D4E1B" w14:textId="0F092896" w:rsidR="00050925" w:rsidRPr="00EB37CF" w:rsidRDefault="00050925" w:rsidP="00050925">
            <w:pPr>
              <w:pStyle w:val="MDPI42tablebody"/>
              <w:numPr>
                <w:ilvl w:val="2"/>
                <w:numId w:val="93"/>
              </w:numPr>
              <w:jc w:val="left"/>
            </w:pPr>
            <w:r>
              <w:t xml:space="preserve">Including </w:t>
            </w:r>
            <w:r w:rsidRPr="00EB37CF">
              <w:t>coordinating communication between multiple providers</w:t>
            </w:r>
          </w:p>
        </w:tc>
        <w:tc>
          <w:tcPr>
            <w:tcW w:w="1530" w:type="dxa"/>
          </w:tcPr>
          <w:p w14:paraId="3F1A1968" w14:textId="11F0736B" w:rsidR="00050925" w:rsidRPr="00807CAB" w:rsidRDefault="00050925" w:rsidP="00050925">
            <w:pPr>
              <w:pStyle w:val="MDPI42tablebody"/>
              <w:rPr>
                <w:i/>
                <w:iCs/>
              </w:rPr>
            </w:pPr>
            <w:r w:rsidRPr="00807CAB">
              <w:rPr>
                <w:i/>
                <w:iCs/>
              </w:rPr>
              <w:t>3 (21% / 33%)</w:t>
            </w:r>
          </w:p>
        </w:tc>
        <w:tc>
          <w:tcPr>
            <w:tcW w:w="4174" w:type="dxa"/>
          </w:tcPr>
          <w:p w14:paraId="674D7C14" w14:textId="2260AC35" w:rsidR="00050925" w:rsidRPr="00807CAB" w:rsidRDefault="00050925" w:rsidP="00050925">
            <w:pPr>
              <w:pStyle w:val="MDPI42tablebody"/>
              <w:ind w:right="-155"/>
              <w:jc w:val="left"/>
              <w:rPr>
                <w:i/>
                <w:iCs/>
              </w:rPr>
            </w:pPr>
            <w:r w:rsidRPr="00807CAB">
              <w:rPr>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i/>
                <w:iCs/>
              </w:rPr>
              <w:instrText xml:space="preserve"> ADDIN EN.CITE </w:instrText>
            </w:r>
            <w:r w:rsidR="006A2418">
              <w:rPr>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[42, 43, 45, 46, 49, 51, 63, 73, 89]</w:t>
            </w:r>
            <w:r w:rsidRPr="00807CAB">
              <w:rPr>
                <w:i/>
                <w:iCs/>
              </w:rPr>
              <w:fldChar w:fldCharType="end"/>
            </w:r>
          </w:p>
        </w:tc>
      </w:tr>
      <w:tr w:rsidR="00050925" w:rsidRPr="006A2418" w14:paraId="284E3F2D" w14:textId="77777777" w:rsidTr="009F71B9">
        <w:trPr>
          <w:jc w:val="center"/>
        </w:trPr>
        <w:tc>
          <w:tcPr>
            <w:tcW w:w="8640" w:type="dxa"/>
          </w:tcPr>
          <w:p w14:paraId="2F5105AA" w14:textId="267FB2C6" w:rsidR="00050925" w:rsidRPr="006A2418" w:rsidRDefault="00050925" w:rsidP="00050925">
            <w:pPr>
              <w:pStyle w:val="MDPI42tablebody"/>
              <w:numPr>
                <w:ilvl w:val="1"/>
                <w:numId w:val="93"/>
              </w:numPr>
              <w:jc w:val="left"/>
              <w:rPr>
                <w:b/>
                <w:bCs/>
              </w:rPr>
            </w:pPr>
            <w:r w:rsidRPr="006A2418">
              <w:rPr>
                <w:b/>
                <w:bCs/>
              </w:rPr>
              <w:t>At the level of the healthcare provider</w:t>
            </w:r>
          </w:p>
        </w:tc>
        <w:tc>
          <w:tcPr>
            <w:tcW w:w="1530" w:type="dxa"/>
          </w:tcPr>
          <w:p w14:paraId="5253226C" w14:textId="69D84B99" w:rsidR="00050925" w:rsidRPr="006A2418" w:rsidRDefault="00050925" w:rsidP="00050925">
            <w:pPr>
              <w:pStyle w:val="MDPI42tablebody"/>
              <w:rPr>
                <w:b/>
                <w:bCs/>
                <w:i/>
                <w:iCs/>
              </w:rPr>
            </w:pPr>
            <w:r w:rsidRPr="006A2418">
              <w:rPr>
                <w:rFonts w:eastAsiaTheme="minorHAnsi" w:cstheme="minorBidi"/>
                <w:b/>
                <w:bCs/>
                <w:i/>
                <w:iCs/>
                <w:lang w:eastAsia="en-US"/>
              </w:rPr>
              <w:t>1 (7% / 11%)</w:t>
            </w:r>
          </w:p>
        </w:tc>
        <w:tc>
          <w:tcPr>
            <w:tcW w:w="4174" w:type="dxa"/>
          </w:tcPr>
          <w:p w14:paraId="5A5C7701" w14:textId="074F4E86" w:rsidR="00050925" w:rsidRPr="006A2418" w:rsidRDefault="00050925" w:rsidP="00050925">
            <w:pPr>
              <w:pStyle w:val="MDPI42tablebody"/>
              <w:ind w:right="-256"/>
              <w:jc w:val="left"/>
              <w:rPr>
                <w:b/>
                <w:bCs/>
                <w:i/>
                <w:iCs/>
                <w:sz w:val="18"/>
                <w:szCs w:val="18"/>
              </w:rPr>
            </w:pPr>
            <w:r w:rsidRPr="006A2418">
              <w:rPr>
                <w:b/>
                <w:bCs/>
                <w:i/>
                <w:iCs/>
                <w:sz w:val="18"/>
                <w:szCs w:val="18"/>
              </w:rPr>
              <w:fldChar w:fldCharType="begin">
                <w:fldData xml:space="preserve">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bj48dXJscz48L3VybHM+PC9yZWNvcmQ+PC9DaXRlPjxDaXRlPjxBdXRob3I+QnJhdmVuZGVyPC9B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ZD48L0NpdGU+PENpdGU+PEF1dGhvcj5LYXpkaW48L0F1dGhvcj48WWVhcj4yMDE3PC9ZZWFyPjxS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6A2418" w:rsidRPr="006A2418">
              <w:rPr>
                <w:b/>
                <w:bCs/>
                <w:i/>
                <w:iCs/>
                <w:sz w:val="18"/>
                <w:szCs w:val="18"/>
              </w:rPr>
              <w:instrText xml:space="preserve"> ADDIN EN.CITE </w:instrText>
            </w:r>
            <w:r w:rsidR="006A2418" w:rsidRPr="006A2418">
              <w:rPr>
                <w:b/>
                <w:bCs/>
                <w:i/>
                <w:iCs/>
                <w:sz w:val="18"/>
                <w:szCs w:val="18"/>
              </w:rPr>
              <w:fldChar w:fldCharType="begin">
                <w:fldData xml:space="preserve">PEVuZE5vdGU+PENpdGU+PEF1dGhvcj5CcmF5PC9BdXRob3I+PFllYXI+MjAyNSAoc3VibWl0dGVk
IERlY2VtYmVyIDIwMjQpPC9ZZWFyPjxSZWNOdW0+Nzk2MzwvUmVjTnVtPjxEaXNwbGF5VGV4dD5b
MTQsIDE1LCA0MiwgNDMsIDQ1LCA0NiwgNDgsIDQ5LCA1MSwgNjMsIDczLCA4OS05NF08L0Rpc3Bs
YXlUZXh0PjxyZWNvcmQ+PHJlYy1udW1iZXI+Nzk2MzwvcmVjLW51bWJlcj48Zm9yZWlnbi1rZXlz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YXV0aC1hZGRyZXNzPjx0aXRsZXM+PHRpdGxlPlRyZWF0bWVudCBBY2Nlc3MgQmFycmllcnMgaW4g
QmluZ2UgRWF0aW5nIERpc29kZXI6IEEgY3Jvc3Mtc2VjdGlvbmFsIG1peGVkLW1ldGhvZHMgc3R1
ZHkgb2YgYmluZ2UgZWF0aW5nIGRpc29yZGVyIGV4cGVydHMmYXBvczsgcGVyc3BlY3RpdmVzPC90
aXRsZT48c2Vjb25kYXJ5LXRpdGxlPkludGVybmF0aW9uYWwgSm91cm5hbCBvZiBFbnZpcm9ubWVu
dGFsIEhlYWx0aCBSZXNlYXJjaDwvc2Vjb25kYXJ5LXRpdGxlPjxzaG9ydC10aXRsZT5UcmVhdG1l
bnQgQmFycmllcnMgaW4gQmluZ2UgRWF0aW5nIERpc29yZGVyPC9zaG9ydC10aXRsZT48L3RpdGxl
cz48cGVyaW9kaWNhbD48ZnVsbC10aXRsZT5JbnRlcm5hdGlvbmFsIEpvdXJuYWwgb2YgRW52aXJv
bm1lbnRhbCBIZWFsdGggUmVzZWFyY2g8L2Z1bGwtdGl0bGU+PC9wZXJpb2RpY2FsPjx2b2x1bWU+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ZD48L2tleXdvcmRzPjxkYXRlcz48eWVhcj4yMDI1IChzdWJtaXR0ZWQgRGVjZW1iZXIgMjAyNCk8
L3llYXI+PHB1Yi1kYXRlcz48ZGF0ZT5TdWJtaXR0ZWQ8L2RhdGU+PC9wdWItZGF0ZXM+PC9kYXRl
cz48d29yay10eXBlPk9yaWdpbmFsIFJlc2VhcmNoPC93b3JrLXR5cGU+PHVybHM+PC91cmxzPjxs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bGFuZ3VhZ2U+PC9yZWNvcmQ+PC9DaXRlPjxDaXRlPjxBdXRob3I+UmVhczwvQXV0aG9yPjxZZWFy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Q2l0ZT48Q2l0ZT48QXV0aG9yPkJyYXk8L0F1dGhvcj48WWVhcj4yMDI1IChzdWJtaXR0ZWQgRGVj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PjIwMjUgKHN1Ym1pdHRlZCBEZWNlbWJlciAyMDI0KTwveWVhcj48cHViLWRhdGVzPjxkYXRlPlN1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dXJscz48L3JlY29yZD48L0NpdGU+PENpdGU+PEF1dGhvcj5Kb2huczwvQXV0aG9yPjxZZWFyPjIw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aXRlPjxDaXRlPjxBdXRob3I+UmVhczwvQXV0aG9yPjxZZWFyPjIwMTc8L1llYXI+PFJlY051bT44
MzE3PC9SZWNOdW0+PHJlY29yZD48cmVjLW51bWJlcj44MzE3PC9yZWMtbnVtYmVyPjxmb3JlaWdu
LWtleXM+PGtleSBhcHA9IkVOIiBkYi1pZD0idnYyczlyZDlwcnpyOWxldzV0djUycndkZTlyYXJk
MnQ1MnJ0IiB0aW1lc3RhbXA9IjE2OTc2NjQxMjUiPjgzMTc8L2tleT48L2ZvcmVpZ24ta2V5cz48
cmVmLXR5cGUgbmFtZT0iSm91cm5hbCBBcnRpY2xlIj4xNzwvcmVmLXR5cGU+PGNvbnRyaX==
</w:fldData>
              </w:fldChar>
            </w:r>
            <w:r w:rsidR="006A2418" w:rsidRPr="006A2418">
              <w:rPr>
                <w:b/>
                <w:bCs/>
                <w:i/>
                <w:iCs/>
                <w:sz w:val="18"/>
                <w:szCs w:val="18"/>
              </w:rPr>
              <w:instrText xml:space="preserve"> ADDIN EN.CITE.DATA </w:instrText>
            </w:r>
            <w:r w:rsidR="006A2418" w:rsidRPr="006A2418">
              <w:rPr>
                <w:b/>
                <w:bCs/>
                <w:i/>
                <w:iCs/>
                <w:sz w:val="18"/>
                <w:szCs w:val="18"/>
              </w:rPr>
            </w:r>
            <w:r w:rsidR="006A2418" w:rsidRPr="006A2418">
              <w:rPr>
                <w:b/>
                <w:bCs/>
                <w:i/>
                <w:iCs/>
                <w:sz w:val="18"/>
                <w:szCs w:val="18"/>
              </w:rPr>
              <w:fldChar w:fldCharType="end"/>
            </w:r>
            <w:r w:rsidR="006A2418" w:rsidRPr="006A2418">
              <w:rPr>
                <w:b/>
                <w:bCs/>
                <w:i/>
                <w:iCs/>
                <w:sz w:val="18"/>
                <w:szCs w:val="18"/>
              </w:rPr>
              <w:fldChar w:fldCharType="begin">
                <w:fldData xml:space="preserve">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bj48dXJscz48L3VybHM+PC9yZWNvcmQ+PC9DaXRlPjxDaXRlPjxBdXRob3I+QnJhdmVuZGVyPC9B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ZD48L0NpdGU+PENpdGU+PEF1dGhvcj5LYXpkaW48L0F1dGhvcj48WWVhcj4yMDE3PC9ZZWFyPjxS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6A2418" w:rsidRPr="006A2418">
              <w:rPr>
                <w:b/>
                <w:bCs/>
                <w:i/>
                <w:iCs/>
                <w:sz w:val="18"/>
                <w:szCs w:val="18"/>
              </w:rPr>
              <w:instrText xml:space="preserve"> ADDIN EN.CITE.DATA </w:instrText>
            </w:r>
            <w:r w:rsidR="006A2418" w:rsidRPr="006A2418">
              <w:rPr>
                <w:b/>
                <w:bCs/>
                <w:i/>
                <w:iCs/>
                <w:sz w:val="18"/>
                <w:szCs w:val="18"/>
              </w:rPr>
            </w:r>
            <w:r w:rsidR="006A2418" w:rsidRPr="006A2418">
              <w:rPr>
                <w:b/>
                <w:bCs/>
                <w:i/>
                <w:iCs/>
                <w:sz w:val="18"/>
                <w:szCs w:val="18"/>
              </w:rPr>
              <w:fldChar w:fldCharType="end"/>
            </w:r>
            <w:r w:rsidRPr="006A2418">
              <w:rPr>
                <w:b/>
                <w:bCs/>
                <w:i/>
                <w:iCs/>
                <w:sz w:val="18"/>
                <w:szCs w:val="18"/>
              </w:rPr>
            </w:r>
            <w:r w:rsidRPr="006A2418">
              <w:rPr>
                <w:b/>
                <w:bCs/>
                <w:i/>
                <w:iCs/>
                <w:sz w:val="18"/>
                <w:szCs w:val="18"/>
              </w:rPr>
              <w:fldChar w:fldCharType="separate"/>
            </w:r>
            <w:r w:rsidR="006A2418" w:rsidRPr="006A2418">
              <w:rPr>
                <w:b/>
                <w:bCs/>
                <w:i/>
                <w:iCs/>
                <w:noProof/>
                <w:sz w:val="18"/>
                <w:szCs w:val="18"/>
              </w:rPr>
              <w:t>[14, 15, 42, 43, 45, 46, 48, 49, 51, 63, 73, 89-94]</w:t>
            </w:r>
            <w:r w:rsidRPr="006A2418">
              <w:rPr>
                <w:b/>
                <w:bCs/>
                <w:i/>
                <w:iCs/>
                <w:sz w:val="18"/>
                <w:szCs w:val="18"/>
              </w:rPr>
              <w:fldChar w:fldCharType="end"/>
            </w:r>
          </w:p>
        </w:tc>
      </w:tr>
      <w:tr w:rsidR="00050925" w:rsidRPr="00012A27" w14:paraId="5B2F3BEF" w14:textId="77777777" w:rsidTr="009F71B9">
        <w:trPr>
          <w:jc w:val="center"/>
        </w:trPr>
        <w:tc>
          <w:tcPr>
            <w:tcW w:w="8640" w:type="dxa"/>
          </w:tcPr>
          <w:p w14:paraId="627987EE" w14:textId="77777777" w:rsidR="00050925" w:rsidRPr="004F0E8A" w:rsidRDefault="00050925" w:rsidP="00050925">
            <w:pPr>
              <w:pStyle w:val="MDPI42tablebody"/>
              <w:numPr>
                <w:ilvl w:val="2"/>
                <w:numId w:val="93"/>
              </w:numPr>
              <w:jc w:val="left"/>
            </w:pPr>
            <w:r>
              <w:lastRenderedPageBreak/>
              <w:t>I</w:t>
            </w:r>
            <w:r w:rsidRPr="0070454C">
              <w:t>nsufficient provider education and training on BED treatment approaches and options, specialists and treatment centers, and financial aid resources</w:t>
            </w:r>
          </w:p>
        </w:tc>
        <w:tc>
          <w:tcPr>
            <w:tcW w:w="1530" w:type="dxa"/>
          </w:tcPr>
          <w:p w14:paraId="6B60AA59" w14:textId="4C256A9E" w:rsidR="00050925" w:rsidRPr="00807CAB" w:rsidRDefault="00050925" w:rsidP="00050925">
            <w:pPr>
              <w:pStyle w:val="MDPI42tablebody"/>
              <w:rPr>
                <w:i/>
                <w:iCs/>
              </w:rPr>
            </w:pPr>
            <w:r w:rsidRPr="00807CAB">
              <w:rPr>
                <w:i/>
                <w:iCs/>
              </w:rPr>
              <w:t>0 (0%)</w:t>
            </w:r>
          </w:p>
        </w:tc>
        <w:tc>
          <w:tcPr>
            <w:tcW w:w="4174" w:type="dxa"/>
          </w:tcPr>
          <w:p w14:paraId="7673FFF4" w14:textId="7E580070" w:rsidR="00050925" w:rsidRPr="00807CAB" w:rsidRDefault="00050925" w:rsidP="00050925">
            <w:pPr>
              <w:pStyle w:val="MDPI42tablebody"/>
              <w:ind w:right="-155"/>
              <w:jc w:val="left"/>
              <w:rPr>
                <w:i/>
                <w:iCs/>
              </w:rPr>
            </w:pPr>
            <w:r w:rsidRPr="00807CAB">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rPr>
              <w:instrText xml:space="preserve"> ADDIN EN.CITE </w:instrText>
            </w:r>
            <w:r w:rsidR="006A2418">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[42, 43, 45, 46, 48, 51, 63, 73, 90, 91]</w:t>
            </w:r>
            <w:r w:rsidRPr="00807CAB">
              <w:rPr>
                <w:i/>
                <w:iCs/>
              </w:rPr>
              <w:fldChar w:fldCharType="end"/>
            </w:r>
          </w:p>
        </w:tc>
      </w:tr>
      <w:tr w:rsidR="00050925" w:rsidRPr="00012A27" w14:paraId="05E0B61A" w14:textId="77777777" w:rsidTr="009F71B9">
        <w:trPr>
          <w:jc w:val="center"/>
        </w:trPr>
        <w:tc>
          <w:tcPr>
            <w:tcW w:w="8640" w:type="dxa"/>
          </w:tcPr>
          <w:p w14:paraId="3E1B2940" w14:textId="77777777" w:rsidR="00050925" w:rsidRPr="004F0E8A" w:rsidRDefault="00050925" w:rsidP="00050925">
            <w:pPr>
              <w:pStyle w:val="MDPI42tablebody"/>
              <w:numPr>
                <w:ilvl w:val="2"/>
                <w:numId w:val="93"/>
              </w:numPr>
              <w:jc w:val="left"/>
            </w:pPr>
            <w:r>
              <w:t>I</w:t>
            </w:r>
            <w:r w:rsidRPr="0070454C">
              <w:t>nsufficient provider use of referrals for ED specialists</w:t>
            </w:r>
          </w:p>
        </w:tc>
        <w:tc>
          <w:tcPr>
            <w:tcW w:w="1530" w:type="dxa"/>
          </w:tcPr>
          <w:p w14:paraId="330A4588" w14:textId="35F81209" w:rsidR="00050925" w:rsidRPr="00807CAB" w:rsidRDefault="00050925" w:rsidP="00050925">
            <w:pPr>
              <w:pStyle w:val="MDPI42tablebody"/>
              <w:rPr>
                <w:i/>
                <w:iCs/>
              </w:rPr>
            </w:pPr>
            <w:r w:rsidRPr="0025402B">
              <w:rPr>
                <w:rFonts w:eastAsiaTheme="minorHAnsi" w:cstheme="minorBidi"/>
                <w:i/>
                <w:iCs/>
                <w:lang w:eastAsia="en-US"/>
              </w:rPr>
              <w:t>1 (7% / 11%)</w:t>
            </w:r>
          </w:p>
        </w:tc>
        <w:tc>
          <w:tcPr>
            <w:tcW w:w="4174" w:type="dxa"/>
          </w:tcPr>
          <w:p w14:paraId="2C1A3E9C" w14:textId="73EF2CD4" w:rsidR="00050925" w:rsidRPr="00807CAB" w:rsidRDefault="00050925" w:rsidP="00050925">
            <w:pPr>
              <w:pStyle w:val="MDPI42tablebody"/>
              <w:ind w:right="-155"/>
              <w:jc w:val="left"/>
              <w:rPr>
                <w:i/>
                <w:iCs/>
              </w:rPr>
            </w:pPr>
            <w:r w:rsidRPr="00807CAB">
              <w:rPr>
                <w:i/>
                <w:iCs/>
              </w:rPr>
              <w:fldChar w:fldCharType="begin">
                <w:fldData xml:space="preserve">PEVuZE5vdGU+PENpdGU+PEF1dGhvcj5CcmF2ZW5kZXI8L0F1dGhvcj48WWVhcj4yMDE3PC9ZZWFy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bGwtdGl0bGU+PC9wZXJpb2RpY2FsPjxwYWdlcz40ODMtNDg5PC9wYWdlcz48dm9sdW1lPjIyPC92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PjIwNTYtNDcyNDwvaXNibj48dXJscz48L3VybHM+PC9yZWNvcmQ+PC9DaXRlPjwvRW5kTm90ZT5=
</w:fldData>
              </w:fldChar>
            </w:r>
            <w:r w:rsidR="00CF3DBA">
              <w:rPr>
                <w:i/>
                <w:iCs/>
              </w:rPr>
              <w:instrText xml:space="preserve"> ADDIN EN.CITE </w:instrText>
            </w:r>
            <w:r w:rsidR="00CF3DBA">
              <w:rPr>
                <w:i/>
                <w:iCs/>
              </w:rPr>
              <w:fldChar w:fldCharType="begin">
                <w:fldData xml:space="preserve">PEVuZE5vdGU+PENpdGU+PEF1dGhvcj5CcmF2ZW5kZXI8L0F1dGhvcj48WWVhcj4yMDE3PC9ZZWFy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bGwtdGl0bGU+PC9wZXJpb2RpY2FsPjxwYWdlcz40ODMtNDg5PC9wYWdlcz48dm9sdW1lPjIyPC92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PjIwNTYtNDcyNDwvaXNibj48dXJscz48L3VybHM+PC9yZWNvcmQ+PC9DaXRlPjwvRW5kTm90ZT5=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[63, 92, 93]</w:t>
            </w:r>
            <w:r w:rsidRPr="00807CAB">
              <w:rPr>
                <w:i/>
                <w:iCs/>
              </w:rPr>
              <w:fldChar w:fldCharType="end"/>
            </w:r>
          </w:p>
        </w:tc>
      </w:tr>
      <w:tr w:rsidR="00050925" w:rsidRPr="00012A27" w14:paraId="5AD13E5B" w14:textId="77777777" w:rsidTr="009F71B9">
        <w:trPr>
          <w:jc w:val="center"/>
        </w:trPr>
        <w:tc>
          <w:tcPr>
            <w:tcW w:w="8640" w:type="dxa"/>
          </w:tcPr>
          <w:p w14:paraId="18B6A53E" w14:textId="77777777" w:rsidR="00050925" w:rsidRPr="004F0E8A" w:rsidRDefault="00050925" w:rsidP="00050925">
            <w:pPr>
              <w:pStyle w:val="MDPI42tablebody"/>
              <w:numPr>
                <w:ilvl w:val="2"/>
                <w:numId w:val="93"/>
              </w:numPr>
              <w:jc w:val="left"/>
            </w:pPr>
            <w:r>
              <w:t>I</w:t>
            </w:r>
            <w:r w:rsidRPr="0070454C">
              <w:t>nsufficient provider assistance in coordinating care</w:t>
            </w:r>
          </w:p>
        </w:tc>
        <w:tc>
          <w:tcPr>
            <w:tcW w:w="1530" w:type="dxa"/>
          </w:tcPr>
          <w:p w14:paraId="31EDEBEE" w14:textId="7DC4ADE0" w:rsidR="00050925" w:rsidRPr="00807CAB" w:rsidRDefault="00050925" w:rsidP="00050925">
            <w:pPr>
              <w:pStyle w:val="MDPI42tablebody"/>
              <w:rPr>
                <w:i/>
                <w:iCs/>
              </w:rPr>
            </w:pPr>
            <w:r w:rsidRPr="0025402B">
              <w:rPr>
                <w:rFonts w:eastAsiaTheme="minorHAnsi" w:cstheme="minorBidi"/>
                <w:i/>
                <w:iCs/>
                <w:lang w:eastAsia="en-US"/>
              </w:rPr>
              <w:t>1 (7% / 11%)</w:t>
            </w:r>
          </w:p>
        </w:tc>
        <w:tc>
          <w:tcPr>
            <w:tcW w:w="4174" w:type="dxa"/>
          </w:tcPr>
          <w:p w14:paraId="0F80C9FA" w14:textId="275B8E73" w:rsidR="00050925" w:rsidRPr="00807CAB" w:rsidRDefault="00050925" w:rsidP="00050925">
            <w:pPr>
              <w:pStyle w:val="MDPI42tablebody"/>
              <w:ind w:right="-155"/>
              <w:jc w:val="left"/>
              <w:rPr>
                <w:i/>
                <w:iCs/>
              </w:rPr>
            </w:pPr>
            <w:r w:rsidRPr="00807CAB">
              <w:rPr>
                <w:i/>
                <w:iCs/>
              </w:rPr>
              <w:fldChar w:fldCharType="begin">
                <w:fldData xml:space="preserve">PEVuZE5vdGU+PENpdGU+PEF1dGhvcj5Tb25uZXZpbGxlPC9BdXRob3I+PFllYXI+MjAxODwvWWVh
cj48UmVjTnVtPjcyMDg8L1JlY051bT48RGlzcGxheVRleHQ+WzE0LCAxNSwgNDksIDYzLCA5NF08
L0Rpc3BsYXlUZXh0PjxyZWNvcmQ+PHJlYy1udW1iZXI+NzIwODwvcmVjLW51bWJlcj48Zm9yZWln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dHJvbmljLXJlc291cmNlLW51bT48L3JlY29yZD48L0NpdGU+PENpdGU+PEF1dGhvcj5LYXpkaW48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PjwvcmVjb3JkPjwvQ2l0ZT48L0VuZE5vdGU+AG==
</w:fldData>
              </w:fldChar>
            </w:r>
            <w:r w:rsidR="00CF3DBA">
              <w:rPr>
                <w:i/>
                <w:iCs/>
              </w:rPr>
              <w:instrText xml:space="preserve"> ADDIN EN.CITE </w:instrText>
            </w:r>
            <w:r w:rsidR="00CF3DBA">
              <w:rPr>
                <w:i/>
                <w:iCs/>
              </w:rPr>
              <w:fldChar w:fldCharType="begin">
                <w:fldData xml:space="preserve">PEVuZE5vdGU+PENpdGU+PEF1dGhvcj5Tb25uZXZpbGxlPC9BdXRob3I+PFllYXI+MjAxODwvWWVh
cj48UmVjTnVtPjcyMDg8L1JlY051bT48RGlzcGxheVRleHQ+WzE0LCAxNSwgNDksIDYzLCA5NF08
L0Rpc3BsYXlUZXh0PjxyZWNvcmQ+PHJlYy1udW1iZXI+NzIwODwvcmVjLW51bWJlcj48Zm9yZWln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dHJvbmljLXJlc291cmNlLW51bT48L3JlY29yZD48L0NpdGU+PENpdGU+PEF1dGhvcj5LYXpkaW48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PjwvcmVjb3JkPjwvQ2l0ZT48L0VuZE5vdGU+AG==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[14, 15, 49, 63, 94]</w:t>
            </w:r>
            <w:r w:rsidRPr="00807CAB">
              <w:rPr>
                <w:i/>
                <w:iCs/>
              </w:rPr>
              <w:fldChar w:fldCharType="end"/>
            </w:r>
          </w:p>
        </w:tc>
      </w:tr>
      <w:tr w:rsidR="00DF4589" w:rsidRPr="007D2246" w14:paraId="570D6E51" w14:textId="77777777" w:rsidTr="002E3AD1">
        <w:trPr>
          <w:jc w:val="center"/>
        </w:trPr>
        <w:tc>
          <w:tcPr>
            <w:tcW w:w="8640" w:type="dxa"/>
          </w:tcPr>
          <w:p w14:paraId="68D0DCB6" w14:textId="39FFEDF9" w:rsidR="00DF4589" w:rsidRPr="007D2246" w:rsidRDefault="00294B20" w:rsidP="002E3AD1">
            <w:pPr>
              <w:pStyle w:val="MDPI42tablebody"/>
              <w:numPr>
                <w:ilvl w:val="0"/>
                <w:numId w:val="93"/>
              </w:numPr>
              <w:jc w:val="left"/>
              <w:rPr>
                <w:b/>
                <w:bCs/>
              </w:rPr>
            </w:pPr>
            <w:r>
              <w:rPr>
                <w:b/>
                <w:bCs/>
              </w:rPr>
              <w:t>ED Provider</w:t>
            </w:r>
            <w:r w:rsidR="00ED0C2D">
              <w:rPr>
                <w:b/>
                <w:bCs/>
              </w:rPr>
              <w:t>-</w:t>
            </w:r>
            <w:r>
              <w:rPr>
                <w:b/>
                <w:bCs/>
              </w:rPr>
              <w:t xml:space="preserve"> &amp; </w:t>
            </w:r>
            <w:r w:rsidR="00DF4589">
              <w:rPr>
                <w:b/>
                <w:bCs/>
              </w:rPr>
              <w:t xml:space="preserve">Treatment </w:t>
            </w:r>
            <w:r>
              <w:rPr>
                <w:b/>
                <w:bCs/>
              </w:rPr>
              <w:t>Center Scarcity</w:t>
            </w:r>
          </w:p>
        </w:tc>
        <w:tc>
          <w:tcPr>
            <w:tcW w:w="1530" w:type="dxa"/>
          </w:tcPr>
          <w:p w14:paraId="2FB00F54" w14:textId="77777777" w:rsidR="00DF4589" w:rsidRPr="007D2246" w:rsidRDefault="00DF4589" w:rsidP="002E3AD1">
            <w:pPr>
              <w:pStyle w:val="MDPI42tablebody"/>
              <w:rPr>
                <w:b/>
                <w:bCs/>
              </w:rPr>
            </w:pPr>
            <w:r w:rsidRPr="007D2246">
              <w:rPr>
                <w:b/>
                <w:bCs/>
              </w:rPr>
              <w:t>3 (21% / 33%)</w:t>
            </w:r>
          </w:p>
        </w:tc>
        <w:tc>
          <w:tcPr>
            <w:tcW w:w="4174" w:type="dxa"/>
          </w:tcPr>
          <w:p w14:paraId="1048E1DC" w14:textId="4586D4AB" w:rsidR="00DF4589" w:rsidRPr="00807CAB" w:rsidRDefault="00DF4589" w:rsidP="002E3AD1">
            <w:pPr>
              <w:pStyle w:val="MDPI42tablebody"/>
              <w:ind w:right="-155"/>
              <w:jc w:val="left"/>
              <w:rPr>
                <w:b/>
                <w:bCs/>
              </w:rPr>
            </w:pPr>
            <w:r w:rsidRPr="00807CAB">
              <w:rPr>
                <w:b/>
                <w:bCs/>
              </w:rPr>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rPr>
                <w:b/>
                <w:bCs/>
              </w:rPr>
              <w:instrText xml:space="preserve"> ADDIN EN.CITE </w:instrText>
            </w:r>
            <w:r w:rsidR="00CF3DBA">
              <w:rPr>
                <w:b/>
                <w:bCs/>
              </w:rPr>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rPr>
                <w:b/>
                <w:bCs/>
              </w:rPr>
              <w:instrText xml:space="preserve"> ADDIN EN.CITE.DATA </w:instrText>
            </w:r>
            <w:r w:rsidR="00CF3DBA">
              <w:rPr>
                <w:b/>
                <w:bCs/>
              </w:rPr>
            </w:r>
            <w:r w:rsidR="00CF3DBA">
              <w:rPr>
                <w:b/>
                <w:bCs/>
              </w:rPr>
              <w:fldChar w:fldCharType="end"/>
            </w:r>
            <w:r w:rsidRPr="00807CAB">
              <w:rPr>
                <w:b/>
                <w:bCs/>
              </w:rPr>
            </w:r>
            <w:r w:rsidRPr="00807CAB">
              <w:rPr>
                <w:b/>
                <w:bCs/>
              </w:rPr>
              <w:fldChar w:fldCharType="separate"/>
            </w:r>
            <w:r w:rsidR="00CF3DBA">
              <w:rPr>
                <w:b/>
                <w:bCs/>
                <w:noProof/>
              </w:rPr>
              <w:t>[17, 43, 63, 65, 105-108]</w:t>
            </w:r>
            <w:r w:rsidRPr="00807CAB">
              <w:rPr>
                <w:b/>
                <w:bCs/>
              </w:rPr>
              <w:fldChar w:fldCharType="end"/>
            </w:r>
          </w:p>
        </w:tc>
      </w:tr>
      <w:tr w:rsidR="00050925" w:rsidRPr="00DF4589" w14:paraId="7BE0DDE4" w14:textId="77777777" w:rsidTr="009F71B9">
        <w:trPr>
          <w:jc w:val="center"/>
        </w:trPr>
        <w:tc>
          <w:tcPr>
            <w:tcW w:w="8640" w:type="dxa"/>
          </w:tcPr>
          <w:p w14:paraId="57CC067B" w14:textId="4710E88F" w:rsidR="00050925" w:rsidRPr="00DF4589" w:rsidRDefault="00050925" w:rsidP="00DF4589">
            <w:pPr>
              <w:pStyle w:val="MDPI42tablebody"/>
              <w:numPr>
                <w:ilvl w:val="1"/>
                <w:numId w:val="93"/>
              </w:numPr>
              <w:jc w:val="left"/>
            </w:pPr>
            <w:r w:rsidRPr="00DF4589">
              <w:t xml:space="preserve">ED </w:t>
            </w:r>
            <w:r w:rsidR="00DF4589">
              <w:t>p</w:t>
            </w:r>
            <w:r w:rsidRPr="00DF4589">
              <w:t xml:space="preserve">rovider </w:t>
            </w:r>
            <w:r w:rsidR="00DF4589">
              <w:t>s</w:t>
            </w:r>
            <w:r w:rsidRPr="00DF4589">
              <w:t xml:space="preserve">carcity and </w:t>
            </w:r>
            <w:r w:rsidR="00DF4589">
              <w:t>w</w:t>
            </w:r>
            <w:r w:rsidRPr="00DF4589">
              <w:t>aitlists</w:t>
            </w:r>
          </w:p>
        </w:tc>
        <w:tc>
          <w:tcPr>
            <w:tcW w:w="1530" w:type="dxa"/>
          </w:tcPr>
          <w:p w14:paraId="49216E6E" w14:textId="3C14B201" w:rsidR="00050925" w:rsidRPr="00DF4589" w:rsidRDefault="00050925" w:rsidP="00050925">
            <w:pPr>
              <w:pStyle w:val="MDPI42tablebody"/>
            </w:pPr>
            <w:r w:rsidRPr="00DF4589">
              <w:t>3 (21% / 33%)</w:t>
            </w:r>
          </w:p>
        </w:tc>
        <w:tc>
          <w:tcPr>
            <w:tcW w:w="4174" w:type="dxa"/>
          </w:tcPr>
          <w:p w14:paraId="22965252" w14:textId="535F1555" w:rsidR="00050925" w:rsidRPr="00DF4589" w:rsidRDefault="00050925" w:rsidP="00050925">
            <w:pPr>
              <w:pStyle w:val="MDPI42tablebody"/>
              <w:ind w:right="-155"/>
              <w:jc w:val="left"/>
            </w:pPr>
            <w:r w:rsidRPr="00DF4589">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instrText xml:space="preserve"> ADDIN EN.CITE.DATA </w:instrText>
            </w:r>
            <w:r w:rsidR="00CF3DBA">
              <w:fldChar w:fldCharType="end"/>
            </w:r>
            <w:r w:rsidRPr="00DF4589">
              <w:fldChar w:fldCharType="separate"/>
            </w:r>
            <w:r w:rsidR="00CF3DBA">
              <w:rPr>
                <w:noProof/>
              </w:rPr>
              <w:t>[17, 43, 63, 65, 105-108]</w:t>
            </w:r>
            <w:r w:rsidRPr="00DF4589">
              <w:fldChar w:fldCharType="end"/>
            </w:r>
          </w:p>
        </w:tc>
      </w:tr>
      <w:tr w:rsidR="00050925" w:rsidRPr="00DF4589" w14:paraId="6F444A85" w14:textId="77777777" w:rsidTr="009F71B9">
        <w:trPr>
          <w:jc w:val="center"/>
        </w:trPr>
        <w:tc>
          <w:tcPr>
            <w:tcW w:w="8640" w:type="dxa"/>
          </w:tcPr>
          <w:p w14:paraId="7CAD6651" w14:textId="7B8345F0" w:rsidR="00050925" w:rsidRPr="00DF4589" w:rsidRDefault="00050925" w:rsidP="00DF4589">
            <w:pPr>
              <w:pStyle w:val="MDPI42tablebody"/>
              <w:numPr>
                <w:ilvl w:val="1"/>
                <w:numId w:val="93"/>
              </w:numPr>
              <w:jc w:val="left"/>
            </w:pPr>
            <w:r w:rsidRPr="00DF4589">
              <w:t xml:space="preserve"> </w:t>
            </w:r>
            <w:r w:rsidR="00DF4589">
              <w:t>ED t</w:t>
            </w:r>
            <w:r w:rsidR="00DF4589" w:rsidRPr="00DF4589">
              <w:t xml:space="preserve">reatment </w:t>
            </w:r>
            <w:r w:rsidR="00DF4589">
              <w:t>c</w:t>
            </w:r>
            <w:r w:rsidR="00DF4589" w:rsidRPr="00DF4589">
              <w:t xml:space="preserve">enter </w:t>
            </w:r>
            <w:r w:rsidR="00DF4589">
              <w:t>s</w:t>
            </w:r>
            <w:r w:rsidR="00DF4589" w:rsidRPr="00DF4589">
              <w:t>carcity</w:t>
            </w:r>
            <w:r w:rsidR="00DF4589">
              <w:t xml:space="preserve"> (e.g., g</w:t>
            </w:r>
            <w:r w:rsidR="00DF4589" w:rsidRPr="00DF4589">
              <w:t xml:space="preserve">eographic </w:t>
            </w:r>
            <w:r w:rsidR="00DF4589">
              <w:t>a</w:t>
            </w:r>
            <w:r w:rsidR="00DF4589" w:rsidRPr="00DF4589">
              <w:t xml:space="preserve">ccess to </w:t>
            </w:r>
            <w:r w:rsidR="00DF4589">
              <w:t>t</w:t>
            </w:r>
            <w:r w:rsidR="00DF4589" w:rsidRPr="00DF4589">
              <w:t xml:space="preserve">reatment </w:t>
            </w:r>
            <w:r w:rsidR="00DF4589">
              <w:t>r</w:t>
            </w:r>
            <w:r w:rsidR="00DF4589" w:rsidRPr="00DF4589">
              <w:t>esources)</w:t>
            </w:r>
          </w:p>
        </w:tc>
        <w:tc>
          <w:tcPr>
            <w:tcW w:w="1530" w:type="dxa"/>
          </w:tcPr>
          <w:p w14:paraId="233B203F" w14:textId="1E212272" w:rsidR="00050925" w:rsidRPr="00DF4589" w:rsidRDefault="00050925" w:rsidP="00050925">
            <w:pPr>
              <w:pStyle w:val="MDPI42tablebody"/>
            </w:pPr>
            <w:r w:rsidRPr="00DF4589">
              <w:t>3 (21% / 33%)</w:t>
            </w:r>
          </w:p>
        </w:tc>
        <w:tc>
          <w:tcPr>
            <w:tcW w:w="4174" w:type="dxa"/>
          </w:tcPr>
          <w:p w14:paraId="2E50DD3D" w14:textId="7C37C64A" w:rsidR="00050925" w:rsidRPr="00DF4589" w:rsidRDefault="00050925" w:rsidP="00050925">
            <w:pPr>
              <w:pStyle w:val="MDPI42tablebody"/>
              <w:ind w:right="-155"/>
              <w:jc w:val="left"/>
            </w:pPr>
            <w:r w:rsidRPr="00DF4589">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instrText xml:space="preserve"> ADDIN EN.CITE </w:instrText>
            </w:r>
            <w:r w:rsidR="00CF3DBA">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instrText xml:space="preserve"> ADDIN EN.CITE.DATA </w:instrText>
            </w:r>
            <w:r w:rsidR="00CF3DBA">
              <w:fldChar w:fldCharType="end"/>
            </w:r>
            <w:r w:rsidRPr="00DF4589">
              <w:fldChar w:fldCharType="separate"/>
            </w:r>
            <w:r w:rsidR="00CF3DBA">
              <w:rPr>
                <w:noProof/>
              </w:rPr>
              <w:t>[17, 43, 49, 63, 109]</w:t>
            </w:r>
            <w:r w:rsidRPr="00DF4589">
              <w:fldChar w:fldCharType="end"/>
            </w:r>
          </w:p>
        </w:tc>
      </w:tr>
      <w:tr w:rsidR="00050925" w:rsidRPr="00374B12" w14:paraId="599F4090" w14:textId="77777777" w:rsidTr="009F71B9">
        <w:trPr>
          <w:jc w:val="center"/>
        </w:trPr>
        <w:tc>
          <w:tcPr>
            <w:tcW w:w="8640" w:type="dxa"/>
          </w:tcPr>
          <w:p w14:paraId="296B24D9" w14:textId="188B7F03" w:rsidR="00050925" w:rsidRDefault="00ED0C2D" w:rsidP="00ED0C2D">
            <w:pPr>
              <w:pStyle w:val="MDPI42tablebody"/>
              <w:ind w:left="1080"/>
              <w:jc w:val="left"/>
            </w:pPr>
            <w:r>
              <w:t>(</w:t>
            </w:r>
            <w:r w:rsidR="00050925">
              <w:t>E.g., Lack of specialists or treatment centers in certain geographic locations</w:t>
            </w:r>
            <w:r>
              <w:t>)</w:t>
            </w:r>
          </w:p>
        </w:tc>
        <w:tc>
          <w:tcPr>
            <w:tcW w:w="1530" w:type="dxa"/>
          </w:tcPr>
          <w:p w14:paraId="0E715574" w14:textId="5771716E" w:rsidR="00050925" w:rsidRPr="00EE2EAF" w:rsidRDefault="00050925" w:rsidP="00050925">
            <w:pPr>
              <w:pStyle w:val="MDPI42tablebody"/>
              <w:rPr>
                <w:rFonts w:eastAsiaTheme="minorHAnsi" w:cstheme="minorBidi"/>
                <w:i/>
                <w:iCs/>
                <w:lang w:eastAsia="en-US"/>
              </w:rPr>
            </w:pPr>
            <w:r w:rsidRPr="00EE2EAF">
              <w:rPr>
                <w:i/>
                <w:iCs/>
              </w:rPr>
              <w:t>3 (21% / 33%)</w:t>
            </w:r>
          </w:p>
        </w:tc>
        <w:tc>
          <w:tcPr>
            <w:tcW w:w="4174" w:type="dxa"/>
          </w:tcPr>
          <w:p w14:paraId="2CE7F498" w14:textId="4EE7C7A0" w:rsidR="00050925" w:rsidRPr="00EE2EAF" w:rsidRDefault="00050925" w:rsidP="00050925">
            <w:pPr>
              <w:pStyle w:val="MDPI42tablebody"/>
              <w:ind w:right="-155"/>
              <w:jc w:val="left"/>
              <w:rPr>
                <w:rFonts w:eastAsiaTheme="minorHAnsi" w:cstheme="minorBidi"/>
                <w:i/>
                <w:iCs/>
                <w:lang w:eastAsia="en-US"/>
              </w:rPr>
            </w:pPr>
            <w:r w:rsidRPr="00EE2EAF">
              <w:rPr>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Pr>
                <w:i/>
                <w:iCs/>
              </w:rPr>
              <w:instrText xml:space="preserve"> ADDIN EN.CITE </w:instrText>
            </w:r>
            <w:r w:rsidR="00CF3DBA">
              <w:rPr>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Pr>
                <w:i/>
                <w:iCs/>
              </w:rPr>
              <w:instrText xml:space="preserve"> ADDIN EN.CITE.DATA </w:instrText>
            </w:r>
            <w:r w:rsidR="00CF3DBA">
              <w:rPr>
                <w:i/>
                <w:iCs/>
              </w:rPr>
            </w:r>
            <w:r w:rsidR="00CF3DBA">
              <w:rPr>
                <w:i/>
                <w:iCs/>
              </w:rPr>
              <w:fldChar w:fldCharType="end"/>
            </w:r>
            <w:r w:rsidRPr="00EE2EAF">
              <w:rPr>
                <w:i/>
                <w:iCs/>
              </w:rPr>
            </w:r>
            <w:r w:rsidRPr="00EE2EAF">
              <w:rPr>
                <w:i/>
                <w:iCs/>
              </w:rPr>
              <w:fldChar w:fldCharType="separate"/>
            </w:r>
            <w:r w:rsidR="00CF3DBA">
              <w:rPr>
                <w:i/>
                <w:iCs/>
                <w:noProof/>
              </w:rPr>
              <w:t>[17, 43, 49, 63, 109]</w:t>
            </w:r>
            <w:r w:rsidRPr="00EE2EAF">
              <w:rPr>
                <w:i/>
                <w:iCs/>
              </w:rPr>
              <w:fldChar w:fldCharType="end"/>
            </w:r>
          </w:p>
        </w:tc>
      </w:tr>
      <w:tr w:rsidR="00050925" w:rsidRPr="00374B12" w14:paraId="04301141" w14:textId="77777777" w:rsidTr="009F71B9">
        <w:trPr>
          <w:jc w:val="center"/>
        </w:trPr>
        <w:tc>
          <w:tcPr>
            <w:tcW w:w="8640" w:type="dxa"/>
          </w:tcPr>
          <w:p w14:paraId="66866687" w14:textId="39AA4F63" w:rsidR="00050925" w:rsidRPr="00EF3311" w:rsidRDefault="00050925" w:rsidP="00050925">
            <w:pPr>
              <w:pStyle w:val="MDPI42tablebody"/>
              <w:numPr>
                <w:ilvl w:val="1"/>
                <w:numId w:val="93"/>
              </w:numPr>
              <w:jc w:val="left"/>
            </w:pPr>
            <w:r>
              <w:t>Including access to transportation to and from treatment</w:t>
            </w:r>
          </w:p>
        </w:tc>
        <w:tc>
          <w:tcPr>
            <w:tcW w:w="1530" w:type="dxa"/>
          </w:tcPr>
          <w:p w14:paraId="4D1832B1" w14:textId="1332C819" w:rsidR="00050925" w:rsidRPr="00807CAB" w:rsidRDefault="00050925" w:rsidP="00050925">
            <w:pPr>
              <w:pStyle w:val="MDPI42tablebody"/>
              <w:rPr>
                <w:i/>
                <w:iCs/>
              </w:rPr>
            </w:pPr>
            <w:r w:rsidRPr="00807CAB">
              <w:rPr>
                <w:rFonts w:eastAsiaTheme="minorHAnsi" w:cstheme="minorBidi"/>
                <w:i/>
                <w:iCs/>
                <w:lang w:eastAsia="en-US"/>
              </w:rPr>
              <w:t>1 (7% / 11%)</w:t>
            </w:r>
          </w:p>
        </w:tc>
        <w:tc>
          <w:tcPr>
            <w:tcW w:w="4174" w:type="dxa"/>
          </w:tcPr>
          <w:p w14:paraId="345D8E7D" w14:textId="5E5FAC1F" w:rsidR="00050925" w:rsidRPr="00807CAB" w:rsidRDefault="00050925" w:rsidP="00050925">
            <w:pPr>
              <w:pStyle w:val="MDPI42tablebody"/>
              <w:ind w:right="-155"/>
              <w:jc w:val="left"/>
              <w:rPr>
                <w:i/>
                <w:iCs/>
                <w:noProof/>
              </w:rPr>
            </w:pPr>
            <w:r w:rsidRPr="00807CAB">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[42, 43, 49, 95-99]</w:t>
            </w:r>
            <w:r w:rsidRPr="00807CAB">
              <w:rPr>
                <w:rFonts w:eastAsiaTheme="minorHAnsi" w:cstheme="minorBidi"/>
                <w:i/>
                <w:iCs/>
                <w:lang w:eastAsia="en-US"/>
              </w:rPr>
              <w:fldChar w:fldCharType="end"/>
            </w:r>
          </w:p>
        </w:tc>
      </w:tr>
      <w:tr w:rsidR="00050925" w:rsidRPr="007D2246" w14:paraId="62F49734" w14:textId="77777777" w:rsidTr="009F71B9">
        <w:trPr>
          <w:jc w:val="center"/>
        </w:trPr>
        <w:tc>
          <w:tcPr>
            <w:tcW w:w="8640" w:type="dxa"/>
          </w:tcPr>
          <w:p w14:paraId="377BDCAC" w14:textId="381CE3D2" w:rsidR="00050925" w:rsidRPr="007D2246" w:rsidRDefault="00050925" w:rsidP="00050925">
            <w:pPr>
              <w:pStyle w:val="MDPI42tablebody"/>
              <w:numPr>
                <w:ilvl w:val="0"/>
                <w:numId w:val="93"/>
              </w:numPr>
              <w:jc w:val="left"/>
              <w:rPr>
                <w:b/>
                <w:bCs/>
              </w:rPr>
            </w:pPr>
            <w:r>
              <w:rPr>
                <w:b/>
                <w:bCs/>
              </w:rPr>
              <w:t>T</w:t>
            </w:r>
            <w:r w:rsidRPr="007D2246">
              <w:rPr>
                <w:b/>
                <w:bCs/>
              </w:rPr>
              <w:t>ime</w:t>
            </w:r>
            <w:r w:rsidR="00DF4589">
              <w:rPr>
                <w:b/>
                <w:bCs/>
              </w:rPr>
              <w:t xml:space="preserve"> Burden</w:t>
            </w:r>
            <w:r w:rsidRPr="007D2246">
              <w:rPr>
                <w:b/>
                <w:bCs/>
              </w:rPr>
              <w:t xml:space="preserve"> </w:t>
            </w:r>
            <w:r>
              <w:rPr>
                <w:b/>
                <w:bCs/>
                <w:color w:val="FF0000"/>
              </w:rPr>
              <w:t>(7)</w:t>
            </w:r>
          </w:p>
        </w:tc>
        <w:tc>
          <w:tcPr>
            <w:tcW w:w="1530" w:type="dxa"/>
          </w:tcPr>
          <w:p w14:paraId="25CD7BC4" w14:textId="1F5A6C6B" w:rsidR="00050925" w:rsidRPr="007D2246" w:rsidRDefault="00050925" w:rsidP="00050925">
            <w:pPr>
              <w:pStyle w:val="MDPI42tablebody"/>
              <w:rPr>
                <w:b/>
                <w:bCs/>
              </w:rPr>
            </w:pPr>
            <w:r w:rsidRPr="007D2246">
              <w:rPr>
                <w:b/>
                <w:bCs/>
              </w:rPr>
              <w:t>2 (14% / 22%)</w:t>
            </w:r>
          </w:p>
        </w:tc>
        <w:tc>
          <w:tcPr>
            <w:tcW w:w="4174" w:type="dxa"/>
          </w:tcPr>
          <w:p w14:paraId="5711DA67" w14:textId="0A5B902C" w:rsidR="00050925" w:rsidRPr="00807CAB" w:rsidRDefault="00050925" w:rsidP="00050925">
            <w:pPr>
              <w:pStyle w:val="MDPI42tablebody"/>
              <w:ind w:right="-155"/>
              <w:jc w:val="left"/>
              <w:rPr>
                <w:b/>
                <w:bCs/>
              </w:rPr>
            </w:pPr>
            <w:r w:rsidRPr="00807CAB">
              <w:rPr>
                <w:b/>
                <w:bCs/>
              </w:rPr>
              <w:fldChar w:fldCharType="begin">
                <w:fldData xml:space="preserve">a2V5d29yZD5JbnRlcnZpZXcsIFBzeWNob2xvZ2ljYWw8L2tleXdvcmQ+PGtleXdvcmQ+TWFsZTwv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PENpdGU+PEF1dGhvcj5FcmI8L0F1dGhvcj48WWVhcj4yMDEzPC9ZZWFyPjxSZWNOdW0+Nzk1ODwv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=
</w:fldData>
              </w:fldChar>
            </w:r>
            <w:r w:rsidR="006A2418">
              <w:rPr>
                <w:b/>
                <w:bCs/>
              </w:rPr>
              <w:instrText xml:space="preserve"> ADDIN EN.CITE </w:instrText>
            </w:r>
            <w:r w:rsidR="006A2418">
              <w:rPr>
                <w:b/>
                <w:bCs/>
              </w:rPr>
              <w:fldChar w:fldCharType="begin">
                <w:fldData xml:space="preserve">PEVuZE5vdGU+PENpdGU+PEF1dGhvcj5Kb2huczwvQXV0aG9yPjxZZWFyPjIwMTk8L1llYXI+PFJl
Y051bT44MzQ0PC9SZWNOdW0+PERpc3BsYXlUZXh0Pls0NiwgNDgsIDQ5LCA2MywgOTAsIDk1LTEw
NF08L0Rpc3BsYXlUZXh0PjxyZWNvcmQ+PHJlYy1udW1iZXI+ODM0NDwvcmVjLW51bWJlcj48Zm9y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LTQ3MjQ8L2lzYm4+PHVybHM+PC91cmxzPjwvcmVjb3JkPjwvQ2l0ZT48Q2l0ZT48QXV0aG9yPkhl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ZD48L0NpdGU+PENpdGU+PEF1dGhvcj5NYXNoZWI8L0F1dGhvcj48WWVhcj4yMDA3PC9ZZWFyPjxS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PjxBdXRob3I+QnJheTwvQXV0aG9yPjxZZWFyPjIwMjUgKHN1Ym1pdHRlZCBEZWNlbWJlciAyMDI0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
</w:fldData>
              </w:fldChar>
            </w:r>
            <w:r w:rsidR="006A2418">
              <w:rPr>
                <w:b/>
                <w:bCs/>
              </w:rPr>
              <w:instrText xml:space="preserve"> ADDIN EN.CITE.DATA </w:instrText>
            </w:r>
            <w:r w:rsidR="006A2418">
              <w:rPr>
                <w:b/>
                <w:bCs/>
              </w:rPr>
            </w:r>
            <w:r w:rsidR="006A2418">
              <w:rPr>
                <w:b/>
                <w:bCs/>
              </w:rPr>
              <w:fldChar w:fldCharType="end"/>
            </w:r>
            <w:r w:rsidR="006A2418">
              <w:rPr>
                <w:b/>
                <w:bCs/>
              </w:rPr>
              <w:fldChar w:fldCharType="begin">
                <w:fldData xml:space="preserve">a2V5d29yZD5JbnRlcnZpZXcsIFBzeWNob2xvZ2ljYWw8L2tleXdvcmQ+PGtleXdvcmQ+TWFsZTwv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PENpdGU+PEF1dGhvcj5FcmI8L0F1dGhvcj48WWVhcj4yMDEzPC9ZZWFyPjxSZWNOdW0+Nzk1ODwv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=
</w:fldData>
              </w:fldChar>
            </w:r>
            <w:r w:rsidR="006A2418">
              <w:rPr>
                <w:b/>
                <w:bCs/>
              </w:rPr>
              <w:instrText xml:space="preserve"> ADDIN EN.CITE.DATA </w:instrText>
            </w:r>
            <w:r w:rsidR="006A2418">
              <w:rPr>
                <w:b/>
                <w:bCs/>
              </w:rPr>
            </w:r>
            <w:r w:rsidR="006A2418">
              <w:rPr>
                <w:b/>
                <w:bCs/>
              </w:rPr>
              <w:fldChar w:fldCharType="end"/>
            </w:r>
            <w:r w:rsidRPr="00807CAB">
              <w:rPr>
                <w:b/>
                <w:bCs/>
              </w:rPr>
            </w:r>
            <w:r w:rsidRPr="00807CAB">
              <w:rPr>
                <w:b/>
                <w:bCs/>
              </w:rPr>
              <w:fldChar w:fldCharType="separate"/>
            </w:r>
            <w:r w:rsidR="006A2418">
              <w:rPr>
                <w:b/>
                <w:bCs/>
                <w:noProof/>
              </w:rPr>
              <w:t>[46, 48, 49, 63, 90, 95-104]</w:t>
            </w:r>
            <w:r w:rsidRPr="00807CAB">
              <w:rPr>
                <w:b/>
                <w:bCs/>
              </w:rPr>
              <w:fldChar w:fldCharType="end"/>
            </w:r>
          </w:p>
        </w:tc>
      </w:tr>
      <w:tr w:rsidR="00DF4589" w:rsidRPr="00374B12" w14:paraId="70882EA4" w14:textId="77777777" w:rsidTr="002E3AD1">
        <w:trPr>
          <w:jc w:val="center"/>
        </w:trPr>
        <w:tc>
          <w:tcPr>
            <w:tcW w:w="8640" w:type="dxa"/>
          </w:tcPr>
          <w:p w14:paraId="24CC3147" w14:textId="52C420D0" w:rsidR="00DF4589" w:rsidRPr="00032A2D" w:rsidRDefault="00DF4589" w:rsidP="002E3AD1">
            <w:pPr>
              <w:pStyle w:val="MDPI42tablebody"/>
              <w:numPr>
                <w:ilvl w:val="1"/>
                <w:numId w:val="93"/>
              </w:numPr>
              <w:jc w:val="left"/>
            </w:pPr>
            <w:r>
              <w:t>Ti</w:t>
            </w:r>
            <w:r w:rsidRPr="009B4475">
              <w:t>me</w:t>
            </w:r>
            <w:r>
              <w:t xml:space="preserve"> burden</w:t>
            </w:r>
            <w:r w:rsidRPr="009B4475">
              <w:t xml:space="preserve"> to seek</w:t>
            </w:r>
            <w:r>
              <w:t>,</w:t>
            </w:r>
            <w:r w:rsidRPr="009B4475">
              <w:t xml:space="preserve"> coordinate, and </w:t>
            </w:r>
            <w:r>
              <w:t>initiate</w:t>
            </w:r>
            <w:r w:rsidRPr="009B4475">
              <w:t xml:space="preserve"> treatment</w:t>
            </w:r>
          </w:p>
        </w:tc>
        <w:tc>
          <w:tcPr>
            <w:tcW w:w="1530" w:type="dxa"/>
          </w:tcPr>
          <w:p w14:paraId="488B4204" w14:textId="77777777" w:rsidR="00DF4589" w:rsidRPr="00807CAB" w:rsidRDefault="00DF4589" w:rsidP="002E3AD1">
            <w:pPr>
              <w:pStyle w:val="MDPI42tablebody"/>
              <w:rPr>
                <w:rFonts w:eastAsiaTheme="minorHAnsi" w:cstheme="minorBidi"/>
                <w:i/>
                <w:iCs/>
                <w:lang w:eastAsia="en-US"/>
              </w:rPr>
            </w:pPr>
            <w:r w:rsidRPr="00807CAB">
              <w:rPr>
                <w:i/>
                <w:iCs/>
              </w:rPr>
              <w:t>2 (14% / 22%)</w:t>
            </w:r>
          </w:p>
        </w:tc>
        <w:tc>
          <w:tcPr>
            <w:tcW w:w="4174" w:type="dxa"/>
          </w:tcPr>
          <w:p w14:paraId="21706966" w14:textId="43AB4B2F" w:rsidR="00DF4589" w:rsidRPr="00807CAB" w:rsidRDefault="00DF4589" w:rsidP="002E3AD1">
            <w:pPr>
              <w:pStyle w:val="MDPI42tablebody"/>
              <w:ind w:right="-155"/>
              <w:jc w:val="left"/>
              <w:rPr>
                <w:rFonts w:eastAsiaTheme="minorHAnsi" w:cstheme="minorBidi"/>
                <w:i/>
                <w:iCs/>
                <w:lang w:eastAsia="en-US"/>
              </w:rPr>
            </w:pPr>
            <w:r w:rsidRPr="00807CAB">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 </w:instrText>
            </w:r>
            <w:r w:rsidR="006A2418">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EN.CITE.DATA </w:instrText>
            </w:r>
            <w:r w:rsidR="006A2418">
              <w:rPr>
                <w:rFonts w:eastAsiaTheme="minorHAnsi" w:cstheme="minorBidi"/>
                <w:i/>
                <w:iCs/>
                <w:lang w:eastAsia="en-US"/>
              </w:rPr>
            </w:r>
            <w:r w:rsidR="006A2418">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6A2418">
              <w:rPr>
                <w:rFonts w:eastAsiaTheme="minorHAnsi" w:cstheme="minorBidi"/>
                <w:i/>
                <w:iCs/>
                <w:noProof/>
                <w:lang w:eastAsia="en-US"/>
              </w:rPr>
              <w:t>[46, 48, 49, 63, 90, 95-104]</w:t>
            </w:r>
            <w:r w:rsidRPr="00807CAB">
              <w:rPr>
                <w:rFonts w:eastAsiaTheme="minorHAnsi" w:cstheme="minorBidi"/>
                <w:i/>
                <w:iCs/>
                <w:lang w:eastAsia="en-US"/>
              </w:rPr>
              <w:fldChar w:fldCharType="end"/>
            </w:r>
          </w:p>
        </w:tc>
      </w:tr>
      <w:tr w:rsidR="00050925" w:rsidRPr="00374B12" w14:paraId="7448F089" w14:textId="77777777" w:rsidTr="009F71B9">
        <w:trPr>
          <w:jc w:val="center"/>
        </w:trPr>
        <w:tc>
          <w:tcPr>
            <w:tcW w:w="8640" w:type="dxa"/>
          </w:tcPr>
          <w:p w14:paraId="4E98B59F" w14:textId="6C9CA409" w:rsidR="00050925" w:rsidRPr="00032A2D" w:rsidRDefault="00DF4589" w:rsidP="00050925">
            <w:pPr>
              <w:pStyle w:val="MDPI42tablebody"/>
              <w:numPr>
                <w:ilvl w:val="1"/>
                <w:numId w:val="93"/>
              </w:numPr>
              <w:jc w:val="left"/>
            </w:pPr>
            <w:r>
              <w:t>T</w:t>
            </w:r>
            <w:r w:rsidR="00050925" w:rsidRPr="009B4475">
              <w:t xml:space="preserve">ime </w:t>
            </w:r>
            <w:r>
              <w:t xml:space="preserve">burden </w:t>
            </w:r>
            <w:r w:rsidR="00050925" w:rsidRPr="009B4475">
              <w:t>to access and engage in treatment</w:t>
            </w:r>
          </w:p>
        </w:tc>
        <w:tc>
          <w:tcPr>
            <w:tcW w:w="1530" w:type="dxa"/>
          </w:tcPr>
          <w:p w14:paraId="537C7232" w14:textId="2D35B41B" w:rsidR="00050925" w:rsidRPr="00807CAB" w:rsidRDefault="00050925" w:rsidP="00050925">
            <w:pPr>
              <w:pStyle w:val="MDPI42tablebody"/>
              <w:rPr>
                <w:rFonts w:eastAsiaTheme="minorHAnsi" w:cstheme="minorBidi"/>
                <w:i/>
                <w:iCs/>
                <w:lang w:eastAsia="en-US"/>
              </w:rPr>
            </w:pPr>
            <w:r w:rsidRPr="00807CAB">
              <w:rPr>
                <w:i/>
                <w:iCs/>
              </w:rPr>
              <w:t>2 (14% / 22%)</w:t>
            </w:r>
          </w:p>
        </w:tc>
        <w:tc>
          <w:tcPr>
            <w:tcW w:w="4174" w:type="dxa"/>
          </w:tcPr>
          <w:p w14:paraId="6835D568" w14:textId="009B56C1" w:rsidR="00050925" w:rsidRPr="00807CAB" w:rsidRDefault="00050925" w:rsidP="00050925">
            <w:pPr>
              <w:pStyle w:val="MDPI42tablebody"/>
              <w:ind w:right="-155"/>
              <w:jc w:val="left"/>
              <w:rPr>
                <w:rFonts w:eastAsiaTheme="minorHAnsi" w:cstheme="minorBidi"/>
                <w:i/>
                <w:iCs/>
                <w:lang w:eastAsia="en-US"/>
              </w:rPr>
            </w:pPr>
            <w:r w:rsidRPr="00807CAB">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 </w:instrText>
            </w:r>
            <w:r w:rsidR="006A2418">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EN.CITE.DATA </w:instrText>
            </w:r>
            <w:r w:rsidR="006A2418">
              <w:rPr>
                <w:rFonts w:eastAsiaTheme="minorHAnsi" w:cstheme="minorBidi"/>
                <w:i/>
                <w:iCs/>
                <w:lang w:eastAsia="en-US"/>
              </w:rPr>
            </w:r>
            <w:r w:rsidR="006A2418">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6A2418">
              <w:rPr>
                <w:rFonts w:eastAsiaTheme="minorHAnsi" w:cstheme="minorBidi"/>
                <w:i/>
                <w:iCs/>
                <w:noProof/>
                <w:lang w:eastAsia="en-US"/>
              </w:rPr>
              <w:t>[46, 48, 49, 63, 90, 95-104]</w:t>
            </w:r>
            <w:r w:rsidRPr="00807CAB">
              <w:rPr>
                <w:rFonts w:eastAsiaTheme="minorHAnsi" w:cstheme="minorBidi"/>
                <w:i/>
                <w:iCs/>
                <w:lang w:eastAsia="en-US"/>
              </w:rPr>
              <w:fldChar w:fldCharType="end"/>
            </w:r>
          </w:p>
        </w:tc>
      </w:tr>
      <w:tr w:rsidR="00294B20" w:rsidRPr="00012A27" w14:paraId="3A458D69" w14:textId="77777777" w:rsidTr="002E3AD1">
        <w:trPr>
          <w:jc w:val="center"/>
        </w:trPr>
        <w:tc>
          <w:tcPr>
            <w:tcW w:w="8640" w:type="dxa"/>
          </w:tcPr>
          <w:p w14:paraId="6CB5A393" w14:textId="38A140B0" w:rsidR="00294B20" w:rsidRPr="00414740" w:rsidRDefault="00294B20" w:rsidP="00294B20">
            <w:pPr>
              <w:pStyle w:val="MDPI42tablebody"/>
              <w:numPr>
                <w:ilvl w:val="1"/>
                <w:numId w:val="93"/>
              </w:numPr>
              <w:jc w:val="left"/>
            </w:pPr>
            <w:r>
              <w:t>May be related to provider failing to</w:t>
            </w:r>
            <w:r w:rsidRPr="00CF63DB">
              <w:t xml:space="preserve"> push for rapid response/behavior change </w:t>
            </w:r>
          </w:p>
        </w:tc>
        <w:tc>
          <w:tcPr>
            <w:tcW w:w="1530" w:type="dxa"/>
          </w:tcPr>
          <w:p w14:paraId="0F51261C" w14:textId="77777777" w:rsidR="00294B20" w:rsidRPr="00807CAB" w:rsidRDefault="00294B20" w:rsidP="002E3AD1">
            <w:pPr>
              <w:pStyle w:val="MDPI42tablebody"/>
              <w:rPr>
                <w:rFonts w:eastAsiaTheme="minorHAnsi" w:cstheme="minorBidi"/>
                <w:i/>
                <w:iCs/>
                <w:lang w:eastAsia="en-US"/>
              </w:rPr>
            </w:pPr>
            <w:r w:rsidRPr="00807CAB">
              <w:rPr>
                <w:rFonts w:eastAsiaTheme="minorHAnsi" w:cstheme="minorBidi"/>
                <w:i/>
                <w:iCs/>
                <w:lang w:eastAsia="en-US"/>
              </w:rPr>
              <w:t>1 (7% / 11%)</w:t>
            </w:r>
          </w:p>
        </w:tc>
        <w:tc>
          <w:tcPr>
            <w:tcW w:w="4174" w:type="dxa"/>
          </w:tcPr>
          <w:p w14:paraId="372FA7CF" w14:textId="744E6437" w:rsidR="00294B20" w:rsidRPr="00807CAB" w:rsidRDefault="00294B20" w:rsidP="002E3AD1">
            <w:pPr>
              <w:pStyle w:val="MDPI42tablebody"/>
              <w:ind w:right="-155"/>
              <w:jc w:val="left"/>
              <w:rPr>
                <w:rFonts w:eastAsiaTheme="minorHAnsi" w:cstheme="minorBidi"/>
                <w:i/>
                <w:iCs/>
                <w:lang w:eastAsia="en-US"/>
              </w:rPr>
            </w:pPr>
            <w:r w:rsidRPr="00807CAB">
              <w:rPr>
                <w:i/>
                <w:iCs/>
              </w:rPr>
              <w:fldChar w:fldCharType="begin">
                <w:fldData xml:space="preserve">PEVuZE5vdGU+PENpdGU+PEF1dGhvcj5NYXNoZWI8L0F1dGhvcj48WWVhcj4yMDA3PC9ZZWFyPjxS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b2d5PC9hYmJyLTE+PC9wZXJpb2RpY2FsPjxwYWdlcz42MDItMTM8L3BhZ2VzPjx2b2x1bWU+NzQ8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cz48L3JlY29yZD48L0NpdGU+PENpdGU+PEF1dGhvcj5FcmI8L0F1dGhvcj48WWVhcj4yMDEzPC9Z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QnJheTwvQXV0aG9yPjxZZWFyPjIwMjUgKHN1Ym1pdHRlZCBEZWNlbWJlciAyMDI0KTwvWWVhcj48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MUBnbWFpbC5jb208L2F1dGgtYWRkcmVzcz48dGl0bGVzPjx0aXRsZT5UcmVhdG1lbnQgQWNjZXNz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dG1lbnQ8L2tleXdvcmQ+PC9rZXl3b3Jkcz48ZGF0ZXM+PHllYXI+MjAyNSAoc3VibWl0dGVkIERl
Y2VtYmVyIDIwMjQpPC95ZWFyPjxwdWItZGF0ZXM+PGRhdGU+U3VibWl0dGVkPC9kYXRlPjwvcHVi
LWRhdGVzPjwvZGF0ZXM+PHdvcmstdHlwZT5PcmlnaW5hbCBSZXNlYXJjaDwvd29yay10eXBlPjx1
cmxzPjwvdXJscz48bGFuZ3VhZ2U+RW5nbGlzaDwvbGFuZ3VhZ2U+PC9yZWNvcmQ+PC9DaXRlPjwv
RW5kTm90ZT4A
</w:fldData>
              </w:fldChar>
            </w:r>
            <w:r w:rsidR="006A2418">
              <w:rPr>
                <w:i/>
                <w:iCs/>
              </w:rPr>
              <w:instrText xml:space="preserve"> ADDIN EN.CITE </w:instrText>
            </w:r>
            <w:r w:rsidR="006A2418">
              <w:rPr>
                <w:i/>
                <w:iCs/>
              </w:rPr>
              <w:fldChar w:fldCharType="begin">
                <w:fldData xml:space="preserve">PEVuZE5vdGU+PENpdGU+PEF1dGhvcj5NYXNoZWI8L0F1dGhvcj48WWVhcj4yMDA3PC9ZZWFyPjxS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b2d5PC9hYmJyLTE+PC9wZXJpb2RpY2FsPjxwYWdlcz42MDItMTM8L3BhZ2VzPjx2b2x1bWU+NzQ8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cz48L3JlY29yZD48L0NpdGU+PENpdGU+PEF1dGhvcj5FcmI8L0F1dGhvcj48WWVhcj4yMDEzPC9Z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QnJheTwvQXV0aG9yPjxZZWFyPjIwMjUgKHN1Ym1pdHRlZCBEZWNlbWJlciAyMDI0KTwvWWVhcj48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MUBnbWFpbC5jb208L2F1dGgtYWRkcmVzcz48dGl0bGVzPjx0aXRsZT5UcmVhdG1lbnQgQWNjZXNz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dG1lbnQ8L2tleXdvcmQ+PC9rZXl3b3Jkcz48ZGF0ZXM+PHllYXI+MjAyNSAoc3VibWl0dGVkIERl
Y2VtYmVyIDIwMjQpPC95ZWFyPjxwdWItZGF0ZXM+PGRhdGU+U3VibWl0dGVkPC9kYXRlPjwvcHVi
LWRhdGVzPjwvZGF0ZXM+PHdvcmstdHlwZT5PcmlnaW5hbCBSZXNlYXJjaDwvd29yay10eXBlPjx1
cmxzPjwvdXJscz48bGFuZ3VhZ2U+RW5nbGlzaDwvbGFuZ3VhZ2U+PC9yZWNvcmQ+PC9DaXRlPjwv
RW5kTm90ZT4A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[48, 63, 90, 100-104]</w:t>
            </w:r>
            <w:r w:rsidRPr="00807CAB">
              <w:rPr>
                <w:i/>
                <w:iCs/>
              </w:rPr>
              <w:fldChar w:fldCharType="end"/>
            </w:r>
          </w:p>
        </w:tc>
      </w:tr>
      <w:tr w:rsidR="00050925" w:rsidRPr="00012A27" w14:paraId="00A31503" w14:textId="77777777" w:rsidTr="009F71B9">
        <w:trPr>
          <w:jc w:val="center"/>
        </w:trPr>
        <w:tc>
          <w:tcPr>
            <w:tcW w:w="8640" w:type="dxa"/>
          </w:tcPr>
          <w:p w14:paraId="42B016C9" w14:textId="6C7ABF65" w:rsidR="00050925" w:rsidRPr="00414740" w:rsidRDefault="00294B20" w:rsidP="00294B20">
            <w:pPr>
              <w:pStyle w:val="MDPI42tablebody"/>
              <w:ind w:left="1080"/>
              <w:jc w:val="left"/>
            </w:pPr>
            <w:r>
              <w:t xml:space="preserve">E.g., behavior change </w:t>
            </w:r>
            <w:r w:rsidR="00050925" w:rsidRPr="00CF63DB">
              <w:t xml:space="preserve">in the first 3–4 treatment </w:t>
            </w:r>
            <w:r w:rsidR="00050925">
              <w:t>wee</w:t>
            </w:r>
            <w:r w:rsidR="00050925" w:rsidRPr="00CF63DB">
              <w:t>ks</w:t>
            </w:r>
          </w:p>
        </w:tc>
        <w:tc>
          <w:tcPr>
            <w:tcW w:w="1530" w:type="dxa"/>
          </w:tcPr>
          <w:p w14:paraId="7866F1D6" w14:textId="37810BE6" w:rsidR="00050925" w:rsidRPr="00807CAB" w:rsidRDefault="00050925" w:rsidP="00050925">
            <w:pPr>
              <w:pStyle w:val="MDPI42tablebody"/>
              <w:rPr>
                <w:rFonts w:eastAsiaTheme="minorHAnsi" w:cstheme="minorBidi"/>
                <w:i/>
                <w:iCs/>
                <w:lang w:eastAsia="en-US"/>
              </w:rPr>
            </w:pPr>
            <w:r w:rsidRPr="00807CAB">
              <w:rPr>
                <w:rFonts w:eastAsiaTheme="minorHAnsi" w:cstheme="minorBidi"/>
                <w:i/>
                <w:iCs/>
                <w:lang w:eastAsia="en-US"/>
              </w:rPr>
              <w:t>1 (7% / 11%)</w:t>
            </w:r>
          </w:p>
        </w:tc>
        <w:tc>
          <w:tcPr>
            <w:tcW w:w="4174" w:type="dxa"/>
          </w:tcPr>
          <w:p w14:paraId="20589043" w14:textId="2135E67F" w:rsidR="00050925" w:rsidRPr="00807CAB" w:rsidRDefault="00050925" w:rsidP="00050925">
            <w:pPr>
              <w:pStyle w:val="MDPI42tablebody"/>
              <w:ind w:right="-155"/>
              <w:jc w:val="left"/>
              <w:rPr>
                <w:rFonts w:eastAsiaTheme="minorHAnsi" w:cstheme="minorBidi"/>
                <w:i/>
                <w:iCs/>
                <w:lang w:eastAsia="en-US"/>
              </w:rPr>
            </w:pPr>
            <w:r w:rsidRPr="00807CAB">
              <w:rPr>
                <w:i/>
                <w:iCs/>
              </w:rPr>
              <w:fldChar w:fldCharType="begin">
                <w:fldData xml:space="preserve">PEVuZE5vdGU+PENpdGU+PEF1dGhvcj5NYXNoZWI8L0F1dGhvcj48WWVhcj4yMDA3PC9ZZWFyPjxS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b2d5PC9hYmJyLTE+PC9wZXJpb2RpY2FsPjxwYWdlcz42MDItMTM8L3BhZ2VzPjx2b2x1bWU+NzQ8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cz48L3JlY29yZD48L0NpdGU+PENpdGU+PEF1dGhvcj5FcmI8L0F1dGhvcj48WWVhcj4yMDEzPC9Z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QnJheTwvQXV0aG9yPjxZZWFyPjIwMjUgKHN1Ym1pdHRlZCBEZWNlbWJlciAyMDI0KTwvWWVhcj48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MUBnbWFpbC5jb208L2F1dGgtYWRkcmVzcz48dGl0bGVzPjx0aXRsZT5UcmVhdG1lbnQgQWNjZXNz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dG1lbnQ8L2tleXdvcmQ+PC9rZXl3b3Jkcz48ZGF0ZXM+PHllYXI+MjAyNSAoc3VibWl0dGVkIERl
Y2VtYmVyIDIwMjQpPC95ZWFyPjxwdWItZGF0ZXM+PGRhdGU+U3VibWl0dGVkPC9kYXRlPjwvcHVi
LWRhdGVzPjwvZGF0ZXM+PHdvcmstdHlwZT5PcmlnaW5hbCBSZXNlYXJjaDwvd29yay10eXBlPjx1
cmxzPjwvdXJscz48bGFuZ3VhZ2U+RW5nbGlzaDwvbGFuZ3VhZ2U+PC9yZWNvcmQ+PC9DaXRlPjwv
RW5kTm90ZT4A
</w:fldData>
              </w:fldChar>
            </w:r>
            <w:r w:rsidR="006A2418">
              <w:rPr>
                <w:i/>
                <w:iCs/>
              </w:rPr>
              <w:instrText xml:space="preserve"> ADDIN EN.CITE </w:instrText>
            </w:r>
            <w:r w:rsidR="006A2418">
              <w:rPr>
                <w:i/>
                <w:iCs/>
              </w:rPr>
              <w:fldChar w:fldCharType="begin">
                <w:fldData xml:space="preserve">PEVuZE5vdGU+PENpdGU+PEF1dGhvcj5NYXNoZWI8L0F1dGhvcj48WWVhcj4yMDA3PC9ZZWFyPjxS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b2d5PC9hYmJyLTE+PC9wZXJpb2RpY2FsPjxwYWdlcz42MDItMTM8L3BhZ2VzPjx2b2x1bWU+NzQ8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cz48L3JlY29yZD48L0NpdGU+PENpdGU+PEF1dGhvcj5FcmI8L0F1dGhvcj48WWVhcj4yMDEzPC9Z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QnJheTwvQXV0aG9yPjxZZWFyPjIwMjUgKHN1Ym1pdHRlZCBEZWNlbWJlciAyMDI0KTwvWWVhcj48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MUBnbWFpbC5jb208L2F1dGgtYWRkcmVzcz48dGl0bGVzPjx0aXRsZT5UcmVhdG1lbnQgQWNjZXNz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dG1lbnQ8L2tleXdvcmQ+PC9rZXl3b3Jkcz48ZGF0ZXM+PHllYXI+MjAyNSAoc3VibWl0dGVkIERl
Y2VtYmVyIDIwMjQpPC95ZWFyPjxwdWItZGF0ZXM+PGRhdGU+U3VibWl0dGVkPC9kYXRlPjwvcHVi
LWRhdGVzPjwvZGF0ZXM+PHdvcmstdHlwZT5PcmlnaW5hbCBSZXNlYXJjaDwvd29yay10eXBlPjx1
cmxzPjwvdXJscz48bGFuZ3VhZ2U+RW5nbGlzaDwvbGFuZ3VhZ2U+PC9yZWNvcmQ+PC9DaXRlPjwv
RW5kTm90ZT4A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[48, 63, 90, 100-104]</w:t>
            </w:r>
            <w:r w:rsidRPr="00807CAB">
              <w:rPr>
                <w:i/>
                <w:iCs/>
              </w:rPr>
              <w:fldChar w:fldCharType="end"/>
            </w:r>
          </w:p>
        </w:tc>
      </w:tr>
      <w:tr w:rsidR="00294B20" w:rsidRPr="00012A27" w14:paraId="0055E308" w14:textId="77777777" w:rsidTr="002E3AD1">
        <w:trPr>
          <w:jc w:val="center"/>
        </w:trPr>
        <w:tc>
          <w:tcPr>
            <w:tcW w:w="8640" w:type="dxa"/>
          </w:tcPr>
          <w:p w14:paraId="770ABDCE" w14:textId="77777777" w:rsidR="00294B20" w:rsidRPr="00414740" w:rsidRDefault="00294B20" w:rsidP="00294B20">
            <w:pPr>
              <w:pStyle w:val="MDPI42tablebody"/>
              <w:numPr>
                <w:ilvl w:val="1"/>
                <w:numId w:val="93"/>
              </w:numPr>
              <w:jc w:val="left"/>
            </w:pPr>
            <w:r w:rsidRPr="00D21179">
              <w:t xml:space="preserve">Insufficient time in a </w:t>
            </w:r>
            <w:r>
              <w:t>GP/PCP</w:t>
            </w:r>
            <w:r w:rsidRPr="00D21179">
              <w:t xml:space="preserve"> appointment to discuss eating behaviors </w:t>
            </w:r>
          </w:p>
        </w:tc>
        <w:tc>
          <w:tcPr>
            <w:tcW w:w="1530" w:type="dxa"/>
          </w:tcPr>
          <w:p w14:paraId="7220769D" w14:textId="77777777" w:rsidR="00294B20" w:rsidRPr="00807CAB" w:rsidRDefault="00294B20" w:rsidP="002E3AD1">
            <w:pPr>
              <w:pStyle w:val="MDPI42tablebody"/>
              <w:rPr>
                <w:rFonts w:eastAsiaTheme="minorHAnsi" w:cstheme="minorBidi"/>
                <w:i/>
                <w:iCs/>
                <w:lang w:eastAsia="en-US"/>
              </w:rPr>
            </w:pPr>
            <w:r w:rsidRPr="00807CAB">
              <w:rPr>
                <w:i/>
                <w:iCs/>
              </w:rPr>
              <w:t>0 (0%)</w:t>
            </w:r>
          </w:p>
        </w:tc>
        <w:tc>
          <w:tcPr>
            <w:tcW w:w="4174" w:type="dxa"/>
          </w:tcPr>
          <w:p w14:paraId="6273677C" w14:textId="605B8A63" w:rsidR="00294B20" w:rsidRPr="00807CAB" w:rsidRDefault="00294B20" w:rsidP="002E3AD1">
            <w:pPr>
              <w:pStyle w:val="MDPI42tablebody"/>
              <w:ind w:right="-155"/>
              <w:jc w:val="left"/>
              <w:rPr>
                <w:rFonts w:eastAsiaTheme="minorHAnsi" w:cstheme="minorBidi"/>
                <w:i/>
                <w:iCs/>
                <w:lang w:eastAsia="en-US"/>
              </w:rPr>
            </w:pPr>
            <w:r w:rsidRPr="00807CAB">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 </w:instrText>
            </w:r>
            <w:r w:rsidR="00CF3DBA">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[46, 48, 49, 63]</w:t>
            </w:r>
            <w:r w:rsidRPr="00807CAB">
              <w:rPr>
                <w:i/>
                <w:iCs/>
              </w:rPr>
              <w:fldChar w:fldCharType="end"/>
            </w:r>
          </w:p>
        </w:tc>
      </w:tr>
      <w:tr w:rsidR="00050925" w:rsidRPr="007D2246" w14:paraId="291E4A4B" w14:textId="77777777" w:rsidTr="009F71B9">
        <w:trPr>
          <w:jc w:val="center"/>
        </w:trPr>
        <w:tc>
          <w:tcPr>
            <w:tcW w:w="8640" w:type="dxa"/>
          </w:tcPr>
          <w:p w14:paraId="5C599469" w14:textId="714EF650" w:rsidR="00050925" w:rsidRPr="007D2246" w:rsidRDefault="00050925" w:rsidP="00050925">
            <w:pPr>
              <w:pStyle w:val="MDPI42tablebody"/>
              <w:numPr>
                <w:ilvl w:val="0"/>
                <w:numId w:val="93"/>
              </w:numPr>
              <w:jc w:val="left"/>
              <w:rPr>
                <w:b/>
                <w:bCs/>
              </w:rPr>
            </w:pPr>
            <w:r w:rsidRPr="007D2246">
              <w:rPr>
                <w:b/>
                <w:bCs/>
              </w:rPr>
              <w:t xml:space="preserve">Facing </w:t>
            </w:r>
            <w:r w:rsidR="00294B20">
              <w:rPr>
                <w:b/>
                <w:bCs/>
              </w:rPr>
              <w:t>D</w:t>
            </w:r>
            <w:r w:rsidRPr="007D2246">
              <w:rPr>
                <w:b/>
                <w:bCs/>
              </w:rPr>
              <w:t xml:space="preserve">iscomfort and </w:t>
            </w:r>
            <w:r w:rsidR="00294B20">
              <w:rPr>
                <w:b/>
                <w:bCs/>
              </w:rPr>
              <w:t>H</w:t>
            </w:r>
            <w:r w:rsidRPr="007D2246">
              <w:rPr>
                <w:b/>
                <w:bCs/>
              </w:rPr>
              <w:t xml:space="preserve">ardships </w:t>
            </w:r>
            <w:r w:rsidR="00294B20">
              <w:rPr>
                <w:b/>
                <w:bCs/>
              </w:rPr>
              <w:t>A</w:t>
            </w:r>
            <w:r w:rsidRPr="007D2246">
              <w:rPr>
                <w:b/>
                <w:bCs/>
              </w:rPr>
              <w:t xml:space="preserve">ssociated with </w:t>
            </w:r>
            <w:r w:rsidR="00294B20">
              <w:rPr>
                <w:b/>
                <w:bCs/>
              </w:rPr>
              <w:t>T</w:t>
            </w:r>
            <w:r w:rsidRPr="007D2246">
              <w:rPr>
                <w:b/>
                <w:bCs/>
              </w:rPr>
              <w:t xml:space="preserve">reatment </w:t>
            </w:r>
            <w:r>
              <w:rPr>
                <w:b/>
                <w:bCs/>
                <w:color w:val="FF0000"/>
              </w:rPr>
              <w:t>(8)</w:t>
            </w:r>
          </w:p>
        </w:tc>
        <w:tc>
          <w:tcPr>
            <w:tcW w:w="1530" w:type="dxa"/>
          </w:tcPr>
          <w:p w14:paraId="739F56E9" w14:textId="1ADA5DC3" w:rsidR="00050925" w:rsidRPr="007D2246" w:rsidRDefault="00050925" w:rsidP="00050925">
            <w:pPr>
              <w:pStyle w:val="MDPI42tablebody"/>
              <w:rPr>
                <w:b/>
                <w:bCs/>
              </w:rPr>
            </w:pPr>
            <w:r w:rsidRPr="007D2246">
              <w:rPr>
                <w:b/>
                <w:bCs/>
              </w:rPr>
              <w:t>2 (14% / 22%)</w:t>
            </w:r>
          </w:p>
        </w:tc>
        <w:tc>
          <w:tcPr>
            <w:tcW w:w="4174" w:type="dxa"/>
          </w:tcPr>
          <w:p w14:paraId="42D60F85" w14:textId="72948BB8" w:rsidR="00050925" w:rsidRPr="00807CAB" w:rsidRDefault="00050925" w:rsidP="00050925">
            <w:pPr>
              <w:pStyle w:val="MDPI42tablebody"/>
              <w:ind w:right="-155"/>
              <w:jc w:val="left"/>
              <w:rPr>
                <w:b/>
                <w:bCs/>
              </w:rPr>
            </w:pPr>
            <w:r w:rsidRPr="00807CAB">
              <w:rPr>
                <w:rFonts w:eastAsiaTheme="minorHAnsi" w:cstheme="minorBidi"/>
                <w:b/>
                <w:bCs/>
                <w:lang w:eastAsia="en-US"/>
              </w:rPr>
              <w:fldChar w:fldCharType="begin">
                <w:fldData xml:space="preserve">PEVuZE5vdGU+PENpdGU+PEF1dGhvcj5MZWF2ZXk8L0F1dGhvcj48WWVhcj4yMDExPC9ZZWFyPjxS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bGU+PHNlY29uZGFyeS10aXRsZT5Kb3VybmFsIG9mIENsaW5pY2FsIE1lZGljaW5lPC9zZWNvbmRh
cnktdGl0bGU+PHNob3J0LXRpdGxlPlRyZWF0bWVudCBCYXJyaWVycyBpbiBCaW5nZSBFYXRpbmcg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cz48eWVhcj5TdWJtaXR0ZWQgQXByaWwgMjAyNDwveWVhcj48cHViLWRhdGVzPjxkYXRlPlN1Ym1p
dHRlZDwvZGF0ZT48L3B1Yi1kYXRlcz48L2RhdGVzPjx3b3JrLXR5cGU+T3JpZ2luYWwgUmVzZWFy
Y2g8L3dvcmstdHlwZT48dXJscz48L3VybHM+PGxhbmd1YWdlPkVuZ2xpc2g8L2xhbmd1YWdlPjwv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UmV5ZXMtUm9kcsOtZ3VlejwvQXV0aG9yPjxZZWFyPjIwMTM8L1llYXI+PFJlY051bT44NDg3PC9S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==
</w:fldData>
              </w:fldChar>
            </w:r>
            <w:r w:rsidR="00CF3DBA">
              <w:rPr>
                <w:rFonts w:eastAsiaTheme="minorHAnsi" w:cstheme="minorBidi"/>
                <w:b/>
                <w:bCs/>
                <w:lang w:eastAsia="en-US"/>
              </w:rPr>
              <w:instrText xml:space="preserve"> ADDIN EN.CITE </w:instrText>
            </w:r>
            <w:r w:rsidR="00CF3DBA">
              <w:rPr>
                <w:rFonts w:eastAsiaTheme="minorHAnsi" w:cstheme="minorBidi"/>
                <w:b/>
                <w:bCs/>
                <w:lang w:eastAsia="en-US"/>
              </w:rPr>
              <w:fldChar w:fldCharType="begin">
                <w:fldData xml:space="preserve">PEVuZE5vdGU+PENpdGU+PEF1dGhvcj5MZWF2ZXk8L0F1dGhvcj48WWVhcj4yMDExPC9ZZWFyPjxS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bGU+PHNlY29uZGFyeS10aXRsZT5Kb3VybmFsIG9mIENsaW5pY2FsIE1lZGljaW5lPC9zZWNvbmRh
cnktdGl0bGU+PHNob3J0LXRpdGxlPlRyZWF0bWVudCBCYXJyaWVycyBpbiBCaW5nZSBFYXRpbmcg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cz48eWVhcj5TdWJtaXR0ZWQgQXByaWwgMjAyNDwveWVhcj48cHViLWRhdGVzPjxkYXRlPlN1Ym1p
dHRlZDwvZGF0ZT48L3B1Yi1kYXRlcz48L2RhdGVzPjx3b3JrLXR5cGU+T3JpZ2luYWwgUmVzZWFy
Y2g8L3dvcmstdHlwZT48dXJscz48L3VybHM+PGxhbmd1YWdlPkVuZ2xpc2g8L2xhbmd1YWdlPjwv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UmV5ZXMtUm9kcsOtZ3VlejwvQXV0aG9yPjxZZWFyPjIwMTM8L1llYXI+PFJlY051bT44NDg3PC9S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==
</w:fldData>
              </w:fldChar>
            </w:r>
            <w:r w:rsidR="00CF3DBA">
              <w:rPr>
                <w:rFonts w:eastAsiaTheme="minorHAnsi" w:cstheme="minorBidi"/>
                <w:b/>
                <w:bCs/>
                <w:lang w:eastAsia="en-US"/>
              </w:rPr>
              <w:instrText xml:space="preserve"> ADDIN EN.CITE.DATA </w:instrText>
            </w:r>
            <w:r w:rsidR="00CF3DBA">
              <w:rPr>
                <w:rFonts w:eastAsiaTheme="minorHAnsi" w:cstheme="minorBidi"/>
                <w:b/>
                <w:bCs/>
                <w:lang w:eastAsia="en-US"/>
              </w:rPr>
            </w:r>
            <w:r w:rsidR="00CF3DBA">
              <w:rPr>
                <w:rFonts w:eastAsiaTheme="minorHAnsi" w:cstheme="minorBidi"/>
                <w:b/>
                <w:bCs/>
                <w:lang w:eastAsia="en-US"/>
              </w:rPr>
              <w:fldChar w:fldCharType="end"/>
            </w:r>
            <w:r w:rsidRPr="00807CAB">
              <w:rPr>
                <w:rFonts w:eastAsiaTheme="minorHAnsi" w:cstheme="minorBidi"/>
                <w:b/>
                <w:bCs/>
                <w:lang w:eastAsia="en-US"/>
              </w:rPr>
            </w:r>
            <w:r w:rsidRPr="00807CAB">
              <w:rPr>
                <w:rFonts w:eastAsiaTheme="minorHAnsi" w:cstheme="minorBidi"/>
                <w:b/>
                <w:bCs/>
                <w:lang w:eastAsia="en-US"/>
              </w:rPr>
              <w:fldChar w:fldCharType="separate"/>
            </w:r>
            <w:r w:rsidR="00CF3DBA">
              <w:rPr>
                <w:rFonts w:eastAsiaTheme="minorHAnsi" w:cstheme="minorBidi"/>
                <w:b/>
                <w:bCs/>
                <w:noProof/>
                <w:lang w:eastAsia="en-US"/>
              </w:rPr>
              <w:t>[36, 45, 52, 73, 110-113]</w:t>
            </w:r>
            <w:r w:rsidRPr="00807CAB">
              <w:rPr>
                <w:rFonts w:eastAsiaTheme="minorHAnsi" w:cstheme="minorBidi"/>
                <w:b/>
                <w:bCs/>
                <w:lang w:eastAsia="en-US"/>
              </w:rPr>
              <w:fldChar w:fldCharType="end"/>
            </w:r>
          </w:p>
        </w:tc>
      </w:tr>
      <w:tr w:rsidR="00294B20" w:rsidRPr="00374B12" w14:paraId="1F010355" w14:textId="77777777" w:rsidTr="002E3AD1">
        <w:trPr>
          <w:jc w:val="center"/>
        </w:trPr>
        <w:tc>
          <w:tcPr>
            <w:tcW w:w="8640" w:type="dxa"/>
          </w:tcPr>
          <w:p w14:paraId="6786C342" w14:textId="6803AD43" w:rsidR="00294B20" w:rsidRPr="00EF3311" w:rsidRDefault="00294B20" w:rsidP="002E3AD1">
            <w:pPr>
              <w:pStyle w:val="MDPI42tablebody"/>
              <w:numPr>
                <w:ilvl w:val="1"/>
                <w:numId w:val="93"/>
              </w:numPr>
              <w:jc w:val="left"/>
            </w:pPr>
            <w:r>
              <w:t>Includes fear of facing treatment discomfort and hardships</w:t>
            </w:r>
          </w:p>
        </w:tc>
        <w:tc>
          <w:tcPr>
            <w:tcW w:w="1530" w:type="dxa"/>
          </w:tcPr>
          <w:p w14:paraId="37FDB20A" w14:textId="77777777" w:rsidR="00294B20" w:rsidRPr="00807CAB" w:rsidRDefault="00294B20" w:rsidP="002E3AD1">
            <w:pPr>
              <w:pStyle w:val="MDPI42tablebody"/>
              <w:rPr>
                <w:i/>
                <w:iCs/>
              </w:rPr>
            </w:pPr>
            <w:r w:rsidRPr="00807CAB">
              <w:rPr>
                <w:i/>
                <w:iCs/>
              </w:rPr>
              <w:t>2 (14% / 22%)</w:t>
            </w:r>
          </w:p>
        </w:tc>
        <w:tc>
          <w:tcPr>
            <w:tcW w:w="4174" w:type="dxa"/>
          </w:tcPr>
          <w:p w14:paraId="1AA3F52A" w14:textId="4C671BD5" w:rsidR="00294B20" w:rsidRPr="00294B20" w:rsidRDefault="00294B20" w:rsidP="002E3AD1">
            <w:pPr>
              <w:pStyle w:val="MDPI42tablebody"/>
              <w:ind w:right="-155"/>
              <w:jc w:val="left"/>
              <w:rPr>
                <w:i/>
                <w:iCs/>
              </w:rPr>
            </w:pPr>
            <w:r w:rsidRPr="00294B20">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EN.CITE.DATA </w:instrText>
            </w:r>
            <w:r w:rsidR="00CF3DBA">
              <w:rPr>
                <w:i/>
                <w:iCs/>
              </w:rPr>
            </w:r>
            <w:r w:rsidR="00CF3DBA">
              <w:rPr>
                <w:i/>
                <w:iCs/>
              </w:rPr>
              <w:fldChar w:fldCharType="end"/>
            </w:r>
            <w:r w:rsidRPr="00294B20">
              <w:rPr>
                <w:i/>
                <w:iCs/>
              </w:rPr>
            </w:r>
            <w:r w:rsidRPr="00294B20">
              <w:rPr>
                <w:i/>
                <w:iCs/>
              </w:rPr>
              <w:fldChar w:fldCharType="separate"/>
            </w:r>
            <w:r w:rsidR="00CF3DBA">
              <w:rPr>
                <w:i/>
                <w:iCs/>
                <w:noProof/>
              </w:rPr>
              <w:t>[36, 45, 52, 73, 110-119]</w:t>
            </w:r>
            <w:r w:rsidRPr="00294B20">
              <w:rPr>
                <w:i/>
                <w:iCs/>
              </w:rPr>
              <w:fldChar w:fldCharType="end"/>
            </w:r>
          </w:p>
        </w:tc>
      </w:tr>
      <w:tr w:rsidR="00294B20" w:rsidRPr="00374B12" w14:paraId="5F57858E" w14:textId="77777777" w:rsidTr="009F71B9">
        <w:trPr>
          <w:jc w:val="center"/>
        </w:trPr>
        <w:tc>
          <w:tcPr>
            <w:tcW w:w="8640" w:type="dxa"/>
          </w:tcPr>
          <w:p w14:paraId="068E0EF7" w14:textId="5AAE088B" w:rsidR="00294B20" w:rsidRPr="0025402B" w:rsidRDefault="00294B20" w:rsidP="00294B20">
            <w:pPr>
              <w:pStyle w:val="MDPI42tablebody"/>
              <w:numPr>
                <w:ilvl w:val="1"/>
                <w:numId w:val="93"/>
              </w:numPr>
              <w:jc w:val="left"/>
            </w:pPr>
            <w:r w:rsidRPr="0025402B">
              <w:t>Tolerating/ “sticking with” treatment when it becomes difficult</w:t>
            </w:r>
          </w:p>
        </w:tc>
        <w:tc>
          <w:tcPr>
            <w:tcW w:w="1530" w:type="dxa"/>
          </w:tcPr>
          <w:p w14:paraId="12E0BD66" w14:textId="7348334E" w:rsidR="00294B20" w:rsidRPr="0025402B" w:rsidRDefault="00294B20" w:rsidP="00294B20">
            <w:pPr>
              <w:pStyle w:val="MDPI42tablebody"/>
              <w:rPr>
                <w:rFonts w:eastAsiaTheme="minorHAnsi" w:cstheme="minorBidi"/>
                <w:i/>
                <w:iCs/>
                <w:lang w:eastAsia="en-US"/>
              </w:rPr>
            </w:pPr>
            <w:r w:rsidRPr="00807CAB">
              <w:rPr>
                <w:i/>
                <w:iCs/>
              </w:rPr>
              <w:t>2 (14% / 22%)</w:t>
            </w:r>
          </w:p>
        </w:tc>
        <w:tc>
          <w:tcPr>
            <w:tcW w:w="4174" w:type="dxa"/>
          </w:tcPr>
          <w:p w14:paraId="52CEB736" w14:textId="5D507A00" w:rsidR="00294B20" w:rsidRPr="00807CAB" w:rsidRDefault="00294B20" w:rsidP="00294B20">
            <w:pPr>
              <w:pStyle w:val="MDPI42tablebody"/>
              <w:ind w:right="-155"/>
              <w:jc w:val="left"/>
              <w:rPr>
                <w:rFonts w:eastAsiaTheme="minorHAnsi" w:cstheme="minorBidi"/>
                <w:i/>
                <w:iCs/>
                <w:lang w:eastAsia="en-US"/>
              </w:rPr>
            </w:pPr>
            <w:r w:rsidRPr="00807CAB">
              <w:rPr>
                <w:i/>
                <w:iCs/>
              </w:rPr>
              <w:fldChar w:fldCharType="begin">
                <w:fldData xml:space="preserve">PEVuZE5vdGU+PENpdGU+PEF1dGhvcj5Gb2dhcnR5PC9BdXRob3I+PFllYXI+MjAxMDwvWWVhcj48
UmVjTnVtPjQ5Njk8L1JlY051bT48RGlzcGxheVRleHQ+WzM2LCAxMTQtMTE5XTwvRGlzcGxheVRl
eHQ+PHJlY29yZD48cmVjLW51bWJlcj40OTY5PC9yZWMtbnVtYmVyPjxmb3JlaWduLWtleXM+PGtl
eSBhcHA9IkVOIiBkYi1pZD0idnYyczlyZDlwcnpyOWxldzV0djUycndkZTlyYXJkMnQ1MnJ0IiB0
aW1lc3RhbXA9IjE2MTUxNjI4MzIiPjQ5Njk8L2tleT48L2ZvcmVpZ24ta2V5cz48cmVmLXR5cGUg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QXV0aG9yPjxZZWFyPjIwMTY8L1llYXI+PFJlY051bT4zNzUyPC9SZWNOdW0+PHJlY29yZD48cmVj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UmVjTnVtPjQ5Njk8L1JlY051bT48RGlzcGxheVRleHQ+WzM2LCAxMTQtMTE5XTwvRGlzcGxheVRl
eHQ+PHJlY29yZD48cmVjLW51bWJlcj40OTY5PC9yZWMtbnVtYmVyPjxmb3JlaWduLWtleXM+PGtl
eSBhcHA9IkVOIiBkYi1pZD0idnYyczlyZDlwcnpyOWxldzV0djUycndkZTlyYXJkMnQ1MnJ0IiB0
aW1lc3RhbXA9IjE2MTUxNjI4MzIiPjQ5Njk8L2tleT48L2ZvcmVpZ24ta2V5cz48cmVmLXR5cGUg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QXV0aG9yPjxZZWFyPjIwMTY8L1llYXI+PFJlY051bT4zNzUyPC9SZWNOdW0+PHJlY29yZD48cmVj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[36, 114-119]</w:t>
            </w:r>
            <w:r w:rsidRPr="00807CAB">
              <w:rPr>
                <w:i/>
                <w:iCs/>
              </w:rPr>
              <w:fldChar w:fldCharType="end"/>
            </w:r>
          </w:p>
        </w:tc>
      </w:tr>
      <w:tr w:rsidR="00294B20" w:rsidRPr="00374B12" w14:paraId="5A3E33CC" w14:textId="77777777" w:rsidTr="002E3AD1">
        <w:trPr>
          <w:jc w:val="center"/>
        </w:trPr>
        <w:tc>
          <w:tcPr>
            <w:tcW w:w="8640" w:type="dxa"/>
          </w:tcPr>
          <w:p w14:paraId="65CE1E74" w14:textId="77777777" w:rsidR="00294B20" w:rsidRPr="00EF3311" w:rsidRDefault="00294B20" w:rsidP="00294B20">
            <w:pPr>
              <w:pStyle w:val="MDPI42tablebody"/>
              <w:numPr>
                <w:ilvl w:val="1"/>
                <w:numId w:val="93"/>
              </w:numPr>
              <w:jc w:val="left"/>
            </w:pPr>
            <w:r w:rsidRPr="003D71A9">
              <w:t>E.g., “treatment is hard”</w:t>
            </w:r>
          </w:p>
        </w:tc>
        <w:tc>
          <w:tcPr>
            <w:tcW w:w="1530" w:type="dxa"/>
          </w:tcPr>
          <w:p w14:paraId="2F732E6B" w14:textId="77777777" w:rsidR="00294B20" w:rsidRPr="00807CAB" w:rsidRDefault="00294B20" w:rsidP="002E3AD1">
            <w:pPr>
              <w:pStyle w:val="MDPI42tablebody"/>
              <w:rPr>
                <w:i/>
                <w:iCs/>
              </w:rPr>
            </w:pPr>
            <w:r w:rsidRPr="00807CAB">
              <w:rPr>
                <w:i/>
                <w:iCs/>
              </w:rPr>
              <w:t>2 (14% / 22%)</w:t>
            </w:r>
          </w:p>
        </w:tc>
        <w:tc>
          <w:tcPr>
            <w:tcW w:w="4174" w:type="dxa"/>
          </w:tcPr>
          <w:p w14:paraId="70C89662" w14:textId="2C123542" w:rsidR="00294B20" w:rsidRPr="00807CAB" w:rsidRDefault="00294B20" w:rsidP="002E3AD1">
            <w:pPr>
              <w:pStyle w:val="MDPI42tablebody"/>
              <w:ind w:right="-155"/>
              <w:jc w:val="left"/>
              <w:rPr>
                <w:i/>
                <w:iCs/>
              </w:rPr>
            </w:pPr>
            <w:r w:rsidRPr="00807CAB">
              <w:rPr>
                <w:i/>
                <w:iCs/>
              </w:rPr>
              <w:fldChar w:fldCharType="begin">
                <w:fldData xml:space="preserve">PEVuZE5vdGU+PENpdGU+PEF1dGhvcj5Gb2dhcnR5PC9BdXRob3I+PFllYXI+MjAxMDwvWWVhcj48
UmVjTnVtPjQ5Njk8L1JlY051bT48RGlzcGxheVRleHQ+WzM2LCAxMTQtMTE5XTwvRGlzcGxheVRl
eHQ+PHJlY29yZD48cmVjLW51bWJlcj40OTY5PC9yZWMtbnVtYmVyPjxmb3JlaWduLWtleXM+PGtl
eSBhcHA9IkVOIiBkYi1pZD0idnYyczlyZDlwcnpyOWxldzV0djUycndkZTlyYXJkMnQ1MnJ0IiB0
aW1lc3RhbXA9IjE2MTUxNjI4MzIiPjQ5Njk8L2tleT48L2ZvcmVpZ24ta2V5cz48cmVmLXR5cGUg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QXV0aG9yPjxZZWFyPjIwMTY8L1llYXI+PFJlY051bT4zNzUyPC9SZWNOdW0+PHJlY29yZD48cmVj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UmVjTnVtPjQ5Njk8L1JlY051bT48RGlzcGxheVRleHQ+WzM2LCAxMTQtMTE5XTwvRGlzcGxheVRl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[36, 114-119]</w:t>
            </w:r>
            <w:r w:rsidRPr="00807CAB">
              <w:rPr>
                <w:i/>
                <w:iCs/>
              </w:rPr>
              <w:fldChar w:fldCharType="end"/>
            </w:r>
          </w:p>
        </w:tc>
      </w:tr>
      <w:tr w:rsidR="00294B20" w:rsidRPr="00374B12" w14:paraId="70CACC66" w14:textId="77777777" w:rsidTr="009F71B9">
        <w:trPr>
          <w:jc w:val="center"/>
        </w:trPr>
        <w:tc>
          <w:tcPr>
            <w:tcW w:w="8640" w:type="dxa"/>
          </w:tcPr>
          <w:p w14:paraId="17976C7E" w14:textId="003C0E60" w:rsidR="00294B20" w:rsidRPr="00EF3311" w:rsidRDefault="00294B20" w:rsidP="00294B20">
            <w:pPr>
              <w:pStyle w:val="MDPI42tablebody"/>
              <w:numPr>
                <w:ilvl w:val="1"/>
                <w:numId w:val="93"/>
              </w:numPr>
              <w:jc w:val="left"/>
            </w:pPr>
            <w:r>
              <w:t>Negative attitudes about behavior change (e.g., ambivalence, low motivation)</w:t>
            </w:r>
          </w:p>
        </w:tc>
        <w:tc>
          <w:tcPr>
            <w:tcW w:w="1530" w:type="dxa"/>
          </w:tcPr>
          <w:p w14:paraId="2729EB1A" w14:textId="09FE0CCA" w:rsidR="00294B20" w:rsidRPr="00807CAB" w:rsidRDefault="00294B20" w:rsidP="00294B20">
            <w:pPr>
              <w:pStyle w:val="MDPI42tablebody"/>
              <w:rPr>
                <w:i/>
                <w:iCs/>
              </w:rPr>
            </w:pPr>
            <w:r w:rsidRPr="00807CAB">
              <w:rPr>
                <w:rFonts w:eastAsiaTheme="minorHAnsi" w:cstheme="minorBidi"/>
                <w:i/>
                <w:iCs/>
                <w:lang w:eastAsia="en-US"/>
              </w:rPr>
              <w:t>0 (0%)</w:t>
            </w:r>
          </w:p>
        </w:tc>
        <w:tc>
          <w:tcPr>
            <w:tcW w:w="4174" w:type="dxa"/>
          </w:tcPr>
          <w:p w14:paraId="0E2D094F" w14:textId="7BF678F9" w:rsidR="00294B20" w:rsidRPr="00807CAB" w:rsidRDefault="00294B20" w:rsidP="00294B20">
            <w:pPr>
              <w:pStyle w:val="MDPI42tablebody"/>
              <w:ind w:right="-155"/>
              <w:jc w:val="left"/>
              <w:rPr>
                <w:i/>
                <w:iCs/>
              </w:rPr>
            </w:pPr>
            <w:r w:rsidRPr="00807CAB">
              <w:rPr>
                <w:rFonts w:eastAsiaTheme="minorHAnsi" w:cstheme="minorBidi"/>
                <w:i/>
                <w:iCs/>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[43, 45, 62, 110]</w:t>
            </w:r>
            <w:r w:rsidRPr="00807CAB">
              <w:rPr>
                <w:rFonts w:eastAsiaTheme="minorHAnsi" w:cstheme="minorBidi"/>
                <w:i/>
                <w:iCs/>
                <w:lang w:eastAsia="en-US"/>
              </w:rPr>
              <w:fldChar w:fldCharType="end"/>
            </w:r>
          </w:p>
        </w:tc>
      </w:tr>
      <w:tr w:rsidR="00294B20" w:rsidRPr="00374B12" w14:paraId="670C42D7" w14:textId="77777777" w:rsidTr="009F71B9">
        <w:trPr>
          <w:jc w:val="center"/>
        </w:trPr>
        <w:tc>
          <w:tcPr>
            <w:tcW w:w="8640" w:type="dxa"/>
          </w:tcPr>
          <w:p w14:paraId="11138388" w14:textId="1B001D98" w:rsidR="00294B20" w:rsidRPr="00EF3311" w:rsidRDefault="00294B20" w:rsidP="00294B20">
            <w:pPr>
              <w:pStyle w:val="MDPI42tablebody"/>
              <w:numPr>
                <w:ilvl w:val="1"/>
                <w:numId w:val="93"/>
              </w:numPr>
              <w:jc w:val="left"/>
            </w:pPr>
            <w:r>
              <w:t xml:space="preserve">Negative attitudes and beliefs about the </w:t>
            </w:r>
            <w:r w:rsidRPr="00294B20">
              <w:t>feasibility</w:t>
            </w:r>
            <w:r>
              <w:t xml:space="preserve"> of behavior change</w:t>
            </w:r>
          </w:p>
        </w:tc>
        <w:tc>
          <w:tcPr>
            <w:tcW w:w="1530" w:type="dxa"/>
          </w:tcPr>
          <w:p w14:paraId="34A9B88C" w14:textId="3751BD8F" w:rsidR="00294B20" w:rsidRPr="00807CAB" w:rsidRDefault="00294B20" w:rsidP="00294B20">
            <w:pPr>
              <w:pStyle w:val="MDPI42tablebody"/>
              <w:rPr>
                <w:i/>
                <w:iCs/>
              </w:rPr>
            </w:pPr>
            <w:r w:rsidRPr="00807CAB">
              <w:rPr>
                <w:rFonts w:eastAsiaTheme="minorHAnsi" w:cstheme="minorBidi"/>
                <w:i/>
                <w:iCs/>
                <w:lang w:eastAsia="en-US"/>
              </w:rPr>
              <w:t>0 (0%)</w:t>
            </w:r>
          </w:p>
        </w:tc>
        <w:tc>
          <w:tcPr>
            <w:tcW w:w="4174" w:type="dxa"/>
          </w:tcPr>
          <w:p w14:paraId="6E1998EA" w14:textId="7F3C973F" w:rsidR="00294B20" w:rsidRPr="00807CAB" w:rsidRDefault="00294B20" w:rsidP="00294B20">
            <w:pPr>
              <w:pStyle w:val="MDPI42tablebody"/>
              <w:ind w:right="-155"/>
              <w:jc w:val="left"/>
              <w:rPr>
                <w:i/>
                <w:iCs/>
              </w:rPr>
            </w:pPr>
            <w:r w:rsidRPr="00807CAB">
              <w:rPr>
                <w:rFonts w:eastAsiaTheme="minorHAnsi" w:cstheme="minorBidi"/>
                <w:i/>
                <w:iCs/>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[43, 45, 62, 110]</w:t>
            </w:r>
            <w:r w:rsidRPr="00807CAB">
              <w:rPr>
                <w:rFonts w:eastAsiaTheme="minorHAnsi" w:cstheme="minorBidi"/>
                <w:i/>
                <w:iCs/>
                <w:lang w:eastAsia="en-US"/>
              </w:rPr>
              <w:fldChar w:fldCharType="end"/>
            </w:r>
          </w:p>
        </w:tc>
      </w:tr>
      <w:tr w:rsidR="00294B20" w:rsidRPr="00374B12" w14:paraId="107F7BB7" w14:textId="77777777" w:rsidTr="009F71B9">
        <w:trPr>
          <w:jc w:val="center"/>
        </w:trPr>
        <w:tc>
          <w:tcPr>
            <w:tcW w:w="8640" w:type="dxa"/>
          </w:tcPr>
          <w:p w14:paraId="3D20BA42" w14:textId="6E7C03D8" w:rsidR="00294B20" w:rsidRPr="00EF3311" w:rsidRDefault="00294B20" w:rsidP="00294B20">
            <w:pPr>
              <w:pStyle w:val="MDPI42tablebody"/>
              <w:numPr>
                <w:ilvl w:val="1"/>
                <w:numId w:val="93"/>
              </w:numPr>
              <w:jc w:val="left"/>
            </w:pPr>
            <w:r>
              <w:t>F</w:t>
            </w:r>
            <w:r w:rsidRPr="003D71A9">
              <w:t>ear of weight gain and “breaking food rules”/facing “fear foods”</w:t>
            </w:r>
            <w:r>
              <w:t xml:space="preserve"> (or fear of facing those fears) reported in literature on individuals with anorexia nervosa</w:t>
            </w:r>
          </w:p>
        </w:tc>
        <w:tc>
          <w:tcPr>
            <w:tcW w:w="1530" w:type="dxa"/>
          </w:tcPr>
          <w:p w14:paraId="2B96403B" w14:textId="55FC5CC8" w:rsidR="00294B20" w:rsidRPr="00807CAB" w:rsidRDefault="00294B20" w:rsidP="00294B20">
            <w:pPr>
              <w:pStyle w:val="MDPI42tablebody"/>
              <w:rPr>
                <w:i/>
                <w:iCs/>
              </w:rPr>
            </w:pPr>
            <w:r w:rsidRPr="00807CAB">
              <w:rPr>
                <w:rFonts w:eastAsiaTheme="minorHAnsi" w:cstheme="minorBidi"/>
                <w:i/>
                <w:iCs/>
                <w:lang w:eastAsia="en-US"/>
              </w:rPr>
              <w:t>0 (0%)</w:t>
            </w:r>
          </w:p>
        </w:tc>
        <w:tc>
          <w:tcPr>
            <w:tcW w:w="4174" w:type="dxa"/>
          </w:tcPr>
          <w:p w14:paraId="3E2AF17F" w14:textId="796A237D" w:rsidR="00294B20" w:rsidRPr="00807CAB" w:rsidRDefault="00294B20" w:rsidP="00294B20">
            <w:pPr>
              <w:pStyle w:val="MDPI42tablebody"/>
              <w:ind w:right="-155"/>
              <w:jc w:val="left"/>
              <w:rPr>
                <w:i/>
                <w:iCs/>
              </w:rPr>
            </w:pPr>
            <w:r w:rsidRPr="00807CAB">
              <w:rPr>
                <w:i/>
                <w:iCs/>
              </w:rPr>
              <w:fldChar w:fldCharType="begin"/>
            </w:r>
            <w:r w:rsidR="00CF3DBA">
              <w:rPr>
                <w:i/>
                <w:iCs/>
              </w:rPr>
              <w:instrText xml:space="preserve"> ADDIN EN.CITE &lt;EndNote&gt;&lt;Cite&gt;&lt;Author&gt;Butler&lt;/Author&gt;&lt;Year&gt;2023&lt;/Year&gt;&lt;RecNum&gt;8390&lt;/RecNum&gt;&lt;DisplayText&gt;[120, 121]&lt;/DisplayText&gt;&lt;record&gt;&lt;rec-number&gt;8390&lt;/rec-number&gt;&lt;foreign-keys&gt;&lt;key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Pr="00807CAB">
              <w:rPr>
                <w:i/>
                <w:iCs/>
              </w:rPr>
              <w:fldChar w:fldCharType="separate"/>
            </w:r>
            <w:r w:rsidR="00CF3DBA">
              <w:rPr>
                <w:i/>
                <w:iCs/>
                <w:noProof/>
              </w:rPr>
              <w:t>[120, 121]</w:t>
            </w:r>
            <w:r w:rsidRPr="00807CAB">
              <w:rPr>
                <w:i/>
                <w:iCs/>
              </w:rPr>
              <w:fldChar w:fldCharType="end"/>
            </w:r>
            <w:r w:rsidRPr="00807CAB">
              <w:rPr>
                <w:i/>
                <w:iCs/>
              </w:rPr>
              <w:t>.</w:t>
            </w:r>
          </w:p>
        </w:tc>
      </w:tr>
      <w:tr w:rsidR="00294B20" w:rsidRPr="007D2246" w14:paraId="344EEFEA" w14:textId="77777777" w:rsidTr="009F71B9">
        <w:trPr>
          <w:jc w:val="center"/>
        </w:trPr>
        <w:tc>
          <w:tcPr>
            <w:tcW w:w="8640" w:type="dxa"/>
          </w:tcPr>
          <w:p w14:paraId="1DDC1C57" w14:textId="7304C121" w:rsidR="00294B20" w:rsidRPr="007D2246" w:rsidRDefault="00294B20" w:rsidP="00294B20">
            <w:pPr>
              <w:pStyle w:val="MDPI42tablebody"/>
              <w:numPr>
                <w:ilvl w:val="0"/>
                <w:numId w:val="93"/>
              </w:numPr>
              <w:jc w:val="left"/>
              <w:rPr>
                <w:b/>
                <w:bCs/>
              </w:rPr>
            </w:pPr>
            <w:r w:rsidRPr="007D2246">
              <w:rPr>
                <w:b/>
                <w:bCs/>
              </w:rPr>
              <w:t xml:space="preserve">Fear of letting go of the coping/eating behavior </w:t>
            </w:r>
            <w:r>
              <w:rPr>
                <w:b/>
                <w:bCs/>
                <w:color w:val="FF0000"/>
              </w:rPr>
              <w:t>(9)</w:t>
            </w:r>
          </w:p>
        </w:tc>
        <w:tc>
          <w:tcPr>
            <w:tcW w:w="1530" w:type="dxa"/>
          </w:tcPr>
          <w:p w14:paraId="2037F24D" w14:textId="0BD4F1A1" w:rsidR="00294B20" w:rsidRPr="007D2246" w:rsidRDefault="00294B20" w:rsidP="00294B20">
            <w:pPr>
              <w:pStyle w:val="MDPI42tablebody"/>
              <w:rPr>
                <w:b/>
                <w:bCs/>
              </w:rPr>
            </w:pPr>
            <w:r w:rsidRPr="007D2246">
              <w:rPr>
                <w:rFonts w:eastAsiaTheme="minorHAnsi" w:cstheme="minorBidi"/>
                <w:b/>
                <w:bCs/>
                <w:lang w:eastAsia="en-US"/>
              </w:rPr>
              <w:t>1 (7% / 11%)</w:t>
            </w:r>
          </w:p>
        </w:tc>
        <w:tc>
          <w:tcPr>
            <w:tcW w:w="4174" w:type="dxa"/>
          </w:tcPr>
          <w:p w14:paraId="6B396087" w14:textId="2601B5BF" w:rsidR="00294B20" w:rsidRPr="00807CAB" w:rsidRDefault="00294B20" w:rsidP="00294B20">
            <w:pPr>
              <w:pStyle w:val="MDPI42tablebody"/>
              <w:ind w:right="-155"/>
              <w:jc w:val="left"/>
              <w:rPr>
                <w:rFonts w:eastAsiaTheme="minorHAnsi" w:cstheme="minorBidi"/>
                <w:lang w:eastAsia="en-US"/>
              </w:rPr>
            </w:pPr>
            <w:r w:rsidRPr="00807CAB">
              <w:rPr>
                <w:rFonts w:eastAsiaTheme="minorHAnsi" w:cstheme="minorBidi"/>
                <w:lang w:eastAsia="en-US"/>
              </w:rPr>
              <w:t xml:space="preserve">Direct support: </w:t>
            </w:r>
            <w:r w:rsidRPr="00ED0C2D">
              <w:rPr>
                <w:rFonts w:eastAsiaTheme="minorHAnsi" w:cstheme="minorBidi"/>
                <w:sz w:val="18"/>
                <w:szCs w:val="18"/>
                <w:lang w:eastAsia="en-U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sidRPr="00ED0C2D">
              <w:rPr>
                <w:rFonts w:eastAsiaTheme="minorHAnsi" w:cstheme="minorBidi"/>
                <w:sz w:val="18"/>
                <w:szCs w:val="18"/>
                <w:lang w:eastAsia="en-US"/>
              </w:rPr>
              <w:instrText xml:space="preserve"> ADDIN EN.CITE </w:instrText>
            </w:r>
            <w:r w:rsidR="00CF3DBA" w:rsidRPr="00ED0C2D">
              <w:rPr>
                <w:rFonts w:eastAsiaTheme="minorHAnsi" w:cstheme="minorBidi"/>
                <w:sz w:val="18"/>
                <w:szCs w:val="18"/>
                <w:lang w:eastAsia="en-U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sidRPr="00ED0C2D">
              <w:rPr>
                <w:rFonts w:eastAsiaTheme="minorHAnsi" w:cstheme="minorBidi"/>
                <w:sz w:val="18"/>
                <w:szCs w:val="18"/>
                <w:lang w:eastAsia="en-US"/>
              </w:rPr>
              <w:instrText xml:space="preserve"> ADDIN EN.CITE.DATA </w:instrText>
            </w:r>
            <w:r w:rsidR="00CF3DBA" w:rsidRPr="00ED0C2D">
              <w:rPr>
                <w:rFonts w:eastAsiaTheme="minorHAnsi" w:cstheme="minorBidi"/>
                <w:sz w:val="18"/>
                <w:szCs w:val="18"/>
                <w:lang w:eastAsia="en-US"/>
              </w:rPr>
            </w:r>
            <w:r w:rsidR="00CF3DBA" w:rsidRPr="00ED0C2D">
              <w:rPr>
                <w:rFonts w:eastAsiaTheme="minorHAnsi" w:cstheme="minorBidi"/>
                <w:sz w:val="18"/>
                <w:szCs w:val="18"/>
                <w:lang w:eastAsia="en-US"/>
              </w:rPr>
              <w:fldChar w:fldCharType="end"/>
            </w:r>
            <w:r w:rsidRPr="00ED0C2D">
              <w:rPr>
                <w:rFonts w:eastAsiaTheme="minorHAnsi" w:cstheme="minorBidi"/>
                <w:sz w:val="18"/>
                <w:szCs w:val="18"/>
                <w:lang w:eastAsia="en-US"/>
              </w:rPr>
            </w:r>
            <w:r w:rsidRPr="00ED0C2D">
              <w:rPr>
                <w:rFonts w:eastAsiaTheme="minorHAnsi" w:cstheme="minorBidi"/>
                <w:sz w:val="18"/>
                <w:szCs w:val="18"/>
                <w:lang w:eastAsia="en-US"/>
              </w:rPr>
              <w:fldChar w:fldCharType="separate"/>
            </w:r>
            <w:r w:rsidR="00CF3DBA" w:rsidRPr="00ED0C2D">
              <w:rPr>
                <w:rFonts w:eastAsiaTheme="minorHAnsi" w:cstheme="minorBidi"/>
                <w:noProof/>
                <w:sz w:val="18"/>
                <w:szCs w:val="18"/>
                <w:lang w:eastAsia="en-US"/>
              </w:rPr>
              <w:t>[43, 45, 52, 53, 73, 110, 112, 113]</w:t>
            </w:r>
            <w:r w:rsidRPr="00ED0C2D">
              <w:rPr>
                <w:rFonts w:eastAsiaTheme="minorHAnsi" w:cstheme="minorBidi"/>
                <w:sz w:val="18"/>
                <w:szCs w:val="18"/>
                <w:lang w:eastAsia="en-US"/>
              </w:rPr>
              <w:fldChar w:fldCharType="end"/>
            </w:r>
          </w:p>
          <w:p w14:paraId="1338F88E" w14:textId="7462EF18" w:rsidR="00294B20" w:rsidRPr="00807CAB" w:rsidRDefault="00294B20" w:rsidP="00294B20">
            <w:pPr>
              <w:pStyle w:val="MDPI42tablebody"/>
              <w:ind w:right="-155"/>
              <w:jc w:val="left"/>
            </w:pPr>
            <w:r w:rsidRPr="00807CAB">
              <w:rPr>
                <w:rFonts w:eastAsiaTheme="minorHAnsi" w:cstheme="minorBidi"/>
                <w:lang w:eastAsia="en-US"/>
              </w:rPr>
              <w:t>I</w:t>
            </w:r>
            <w:r w:rsidRPr="00807CAB">
              <w:t xml:space="preserve">ndirect support: </w:t>
            </w:r>
            <w:r w:rsidRPr="00807CAB">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instrText xml:space="preserve"> ADDIN EN.CITE </w:instrText>
            </w:r>
            <w:r w:rsidR="00CF3DBA">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instrText xml:space="preserve"> ADDIN EN.CITE.DATA </w:instrText>
            </w:r>
            <w:r w:rsidR="00CF3DBA">
              <w:fldChar w:fldCharType="end"/>
            </w:r>
            <w:r w:rsidRPr="00807CAB">
              <w:fldChar w:fldCharType="separate"/>
            </w:r>
            <w:r w:rsidR="00CF3DBA">
              <w:rPr>
                <w:noProof/>
              </w:rPr>
              <w:t>[122-126]</w:t>
            </w:r>
            <w:r w:rsidRPr="00807CAB">
              <w:fldChar w:fldCharType="end"/>
            </w:r>
          </w:p>
          <w:p w14:paraId="1D572C65" w14:textId="7424E7D3" w:rsidR="00294B20" w:rsidRPr="00807CAB" w:rsidRDefault="00294B20" w:rsidP="00294B20">
            <w:pPr>
              <w:pStyle w:val="MDPI42tablebody"/>
              <w:ind w:right="-155"/>
              <w:jc w:val="left"/>
              <w:rPr>
                <w:b/>
                <w:bCs/>
              </w:rPr>
            </w:pPr>
            <w:r w:rsidRPr="00807CAB">
              <w:t xml:space="preserve">Reported in comorbid conditions: </w:t>
            </w:r>
            <w:r w:rsidRPr="00807CAB">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instrText xml:space="preserve"> ADDIN EN.CITE </w:instrText>
            </w:r>
            <w:r w:rsidR="00CF3DBA">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instrText xml:space="preserve"> ADDIN EN.CITE.DATA </w:instrText>
            </w:r>
            <w:r w:rsidR="00CF3DBA">
              <w:fldChar w:fldCharType="end"/>
            </w:r>
            <w:r w:rsidRPr="00807CAB">
              <w:fldChar w:fldCharType="separate"/>
            </w:r>
            <w:r w:rsidR="00CF3DBA">
              <w:rPr>
                <w:noProof/>
              </w:rPr>
              <w:t>[127-130]</w:t>
            </w:r>
            <w:r w:rsidRPr="00807CAB">
              <w:fldChar w:fldCharType="end"/>
            </w:r>
          </w:p>
        </w:tc>
      </w:tr>
      <w:tr w:rsidR="00294B20" w:rsidRPr="00012A27" w14:paraId="6B1A052B" w14:textId="77777777" w:rsidTr="002E3AD1">
        <w:trPr>
          <w:jc w:val="center"/>
        </w:trPr>
        <w:tc>
          <w:tcPr>
            <w:tcW w:w="14344" w:type="dxa"/>
            <w:gridSpan w:val="3"/>
            <w:tcBorders>
              <w:top w:val="single" w:sz="4" w:space="0" w:color="auto"/>
              <w:bottom w:val="nil"/>
            </w:tcBorders>
          </w:tcPr>
          <w:p w14:paraId="39C1F876" w14:textId="77777777" w:rsidR="008E51CC" w:rsidRDefault="00294B20" w:rsidP="008E51CC">
            <w:pPr>
              <w:pStyle w:val="MDPI41tablecaption"/>
            </w:pPr>
            <w:r w:rsidRPr="001133F7">
              <w:rPr>
                <w:b/>
                <w:bCs/>
              </w:rPr>
              <w:t>Table Legend:</w:t>
            </w:r>
            <w:r w:rsidRPr="00012A27">
              <w:t xml:space="preserve"> </w:t>
            </w:r>
            <w:r w:rsidRPr="00A23512">
              <w:rPr>
                <w:b/>
                <w:bCs/>
              </w:rPr>
              <w:t xml:space="preserve">Treatment Barriers Spontaneously Identified by BED Experts </w:t>
            </w:r>
            <w:r>
              <w:rPr>
                <w:b/>
                <w:bCs/>
              </w:rPr>
              <w:t xml:space="preserve">and supported in the literature. </w:t>
            </w:r>
            <w:r w:rsidRPr="007D2246">
              <w:rPr>
                <w:b/>
                <w:bCs/>
              </w:rPr>
              <w:t xml:space="preserve">Column </w:t>
            </w:r>
            <w:r>
              <w:rPr>
                <w:b/>
                <w:bCs/>
              </w:rPr>
              <w:t>one</w:t>
            </w:r>
            <w:r>
              <w:t xml:space="preserve"> (left-hand column) identifies the 11 most commonly identified themes related to BED identification, treatment-seeking, and treatment access/engagement, as identified spontaneously (without prompting) in semi-structured interviews with 14 BED experts and reflexive engagement with interview transcripts for qualitative thematic analysis. In total, 9/14 BED experts (64%) spontaneously identified at least one of the 11 different themes. </w:t>
            </w:r>
            <w:r w:rsidRPr="007D2246">
              <w:rPr>
                <w:b/>
                <w:bCs/>
              </w:rPr>
              <w:t>Column two</w:t>
            </w:r>
            <w:r>
              <w:t xml:space="preserve"> (middle column) represents the number and percent of BED experts who spontaneously endorsed each theme (e.g., made unprompted/unsolicited statements that aligned with or supported the theme). Percentages are expressed as n/14 (depicting the percentage of all experts interviewed who endorsed each theme). An adjusted percentage is also shown (second percentage), which is expressed as n/9 (depicting the percentage of expert endorsement per theme out of the 9 experts who spontaneously addressed </w:t>
            </w:r>
            <w:r w:rsidRPr="007D2246">
              <w:rPr>
                <w:i/>
                <w:iCs/>
              </w:rPr>
              <w:t>any</w:t>
            </w:r>
            <w:r>
              <w:t xml:space="preserve"> of the fifteen identified themes, and removing the five experts who </w:t>
            </w:r>
            <w:r>
              <w:lastRenderedPageBreak/>
              <w:t xml:space="preserve">did not address the topic of treatment barriers). </w:t>
            </w:r>
            <w:r w:rsidRPr="007D2246">
              <w:rPr>
                <w:b/>
                <w:bCs/>
              </w:rPr>
              <w:t>Column three</w:t>
            </w:r>
            <w:r>
              <w:t xml:space="preserve"> (right-hand column) identifies existing literature that supports each theme or sub-theme. </w:t>
            </w:r>
          </w:p>
          <w:p w14:paraId="14937D41" w14:textId="5DFAF88D" w:rsidR="008E51CC" w:rsidRDefault="00294B20" w:rsidP="008E51CC">
            <w:pPr>
              <w:pStyle w:val="MDPI41tablecaption"/>
            </w:pPr>
            <w:r>
              <w:rPr>
                <w:b/>
                <w:bCs/>
              </w:rPr>
              <w:t>Notes:</w:t>
            </w:r>
            <w:r w:rsidRPr="00F1782E">
              <w:t xml:space="preserve"> </w:t>
            </w:r>
            <w:r w:rsidRPr="00F84FBF">
              <w:rPr>
                <w:b/>
                <w:bCs/>
                <w:color w:val="FF0000"/>
              </w:rPr>
              <w:t>(</w:t>
            </w:r>
            <w:r w:rsidR="003472A4">
              <w:rPr>
                <w:b/>
                <w:bCs/>
                <w:color w:val="FF0000"/>
              </w:rPr>
              <w:t>1</w:t>
            </w:r>
            <w:r w:rsidRPr="00F84FBF">
              <w:rPr>
                <w:b/>
                <w:bCs/>
                <w:color w:val="FF0000"/>
              </w:rPr>
              <w:t>)</w:t>
            </w:r>
            <w:r w:rsidRPr="002513F1">
              <w:t xml:space="preserve"> E.g., that BED is in fact a valid autonomous DMS-5</w:t>
            </w:r>
            <w:r>
              <w:t>/DSM-5-TR</w:t>
            </w:r>
            <w:r w:rsidRPr="002513F1">
              <w:t xml:space="preserve"> mental health diagnosis that is separate from overweight and obesity, and that not all EDs present as AN or BN</w:t>
            </w:r>
            <w:r>
              <w:t xml:space="preserve"> </w:t>
            </w:r>
            <w:r>
              <w:fldChar w:fldCharType="begin"/>
            </w:r>
            <w:r w:rsidR="00CF3DBA">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fldChar w:fldCharType="separate"/>
            </w:r>
            <w:r w:rsidR="00CF3DBA">
              <w:rPr>
                <w:noProof/>
              </w:rPr>
              <w:t>[1]</w:t>
            </w:r>
            <w:r>
              <w:fldChar w:fldCharType="end"/>
            </w:r>
            <w:r w:rsidRPr="002513F1">
              <w:t>.</w:t>
            </w:r>
            <w:r>
              <w:t xml:space="preserve"> </w:t>
            </w:r>
            <w:r w:rsidR="003472A4">
              <w:rPr>
                <w:b/>
                <w:bCs/>
                <w:color w:val="FF0000"/>
              </w:rPr>
              <w:t xml:space="preserve">(2) </w:t>
            </w:r>
            <w:r w:rsidR="003472A4" w:rsidRPr="002513F1">
              <w:t xml:space="preserve">The psychopathology thought to drive BED </w:t>
            </w:r>
            <w:r w:rsidR="003472A4">
              <w:t xml:space="preserve">can vary </w:t>
            </w:r>
            <w:r w:rsidR="003472A4" w:rsidRPr="002513F1">
              <w:t xml:space="preserve">according to the individual. Commonly endorsed models of conceptualizing BED psychopathology are </w:t>
            </w:r>
            <w:r w:rsidR="003472A4">
              <w:t>addressed</w:t>
            </w:r>
            <w:r w:rsidR="003472A4" w:rsidRPr="002513F1">
              <w:t xml:space="preserve"> in Bray et al.</w:t>
            </w:r>
            <w:r w:rsidR="003472A4">
              <w:t xml:space="preserve"> 2022 and </w:t>
            </w:r>
            <w:r w:rsidR="003472A4" w:rsidRPr="002513F1">
              <w:t>2023 and Neyland, Shank, &amp; Lavender 2020</w:t>
            </w:r>
            <w:r w:rsidR="003472A4">
              <w:t xml:space="preserve"> </w:t>
            </w:r>
            <w:r w:rsidR="003472A4">
              <w:fldChar w:fldCharType="begin">
                <w:fldData xml:space="preserve">PEVuZE5vdGU+PENpdGU+PEF1dGhvcj5CcmF5PC9BdXRob3I+PFllYXI+MjAyMzwvWWVhcj48UmVj
TnVtPjc4NTQ8L1JlY051bT48RGlzcGxheVRleHQ+WzE3LTE5LCA1MF08L0Rpc3BsYXlUZXh0Pjxy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PjxsYW5ndWFnZT5lbmc8L2xhbmd1YWdlPjwvcmVjb3JkPjwvQ2l0ZT48Q2l0ZT48QXV0aG9yPkJy
YXk8L0F1dGhvcj48WWVhcj4yMDIyPC9ZZWFyPjxSZWNOdW0+NzgzODwvUmVjTnVtPjxyZWNvcmQ+
PHJlYy1udW1iZXI+NzgzODwvcmVjLW51bWJlcj48Zm9yZWlnbi1rZXlzPjxrZXkgYXBwPSJFTiIg
ZGItaWQ9InZ2MnM5cmQ5cHJ6cjlsZXc1dHY1MnJ3ZGU5cmFyZDJ0NTJydCIgdGltZXN0YW1wPSIx
NjY1MzkxNDQ3Ij43ODM4PC9rZXk+PC9mb3JlaWduLWtleXM+PHJlZi10eXBlIG5hbWU9IkpvdXJu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YWwgVW5pdmVyc2l0eSBvZiBOYXR1cmFsIE1lZGljaW5lLCBQb3J0bGFuZCwgT1IsIFVuaXRlZCBT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</w:fldData>
              </w:fldChar>
            </w:r>
            <w:r w:rsidR="00CF3DBA">
              <w:instrText xml:space="preserve"> ADDIN EN.CITE </w:instrText>
            </w:r>
            <w:r w:rsidR="00CF3DBA">
              <w:fldChar w:fldCharType="begin">
                <w:fldData xml:space="preserve">PEVuZE5vdGU+PENpdGU+PEF1dGhvcj5CcmF5PC9BdXRob3I+PFllYXI+MjAyMzwvWWVhcj48UmVj
TnVtPjc4NTQ8L1JlY051bT48RGlzcGxheVRleHQ+WzE3LTE5LCA1MF08L0Rpc3BsYXlUZXh0Pjxy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PjxsYW5ndWFnZT5lbmc8L2xhbmd1YWdlPjwvcmVjb3JkPjwvQ2l0ZT48Q2l0ZT48QXV0aG9yPkJy
YXk8L0F1dGhvcj48WWVhcj4yMDIyPC9ZZWFyPjxSZWNOdW0+NzgzODwvUmVjTnVtPjxyZWNvcmQ+
PHJlYy1udW1iZXI+NzgzODwvcmVjLW51bWJlcj48Zm9yZWlnbi1rZXlzPjxrZXkgYXBwPSJFTiIg
ZGItaWQ9InZ2MnM5cmQ5cHJ6cjlsZXc1dHY1MnJ3ZGU5cmFyZDJ0NTJydCIgdGltZXN0YW1wPSIx
NjY1MzkxNDQ3Ij43ODM4PC9rZXk+PC9mb3JlaWduLWtleXM+PHJlZi10eXBlIG5hbWU9IkpvdXJu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YWwgVW5pdmVyc2l0eSBvZiBOYXR1cmFsIE1lZGljaW5lLCBQb3J0bGFuZCwgT1IsIFVuaXRlZCBT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</w:fldData>
              </w:fldChar>
            </w:r>
            <w:r w:rsidR="00CF3DBA">
              <w:instrText xml:space="preserve"> ADDIN EN.CITE.DATA </w:instrText>
            </w:r>
            <w:r w:rsidR="00CF3DBA">
              <w:fldChar w:fldCharType="end"/>
            </w:r>
            <w:r w:rsidR="003472A4">
              <w:fldChar w:fldCharType="separate"/>
            </w:r>
            <w:r w:rsidR="00CF3DBA">
              <w:rPr>
                <w:noProof/>
              </w:rPr>
              <w:t>[17-19, 50]</w:t>
            </w:r>
            <w:r w:rsidR="003472A4">
              <w:fldChar w:fldCharType="end"/>
            </w:r>
            <w:r w:rsidR="003472A4" w:rsidRPr="002513F1">
              <w:t>.</w:t>
            </w:r>
            <w:r w:rsidR="003472A4">
              <w:t xml:space="preserve"> </w:t>
            </w:r>
            <w:r w:rsidR="00396100" w:rsidRPr="00F1782E">
              <w:t xml:space="preserve">These include emotional dysregulation, </w:t>
            </w:r>
            <w:r w:rsidR="00396100">
              <w:t>childhood or lifetime adversity</w:t>
            </w:r>
            <w:r w:rsidR="00396100" w:rsidRPr="00F1782E">
              <w:t>, negative affect</w:t>
            </w:r>
            <w:r w:rsidR="00396100">
              <w:t xml:space="preserve"> and </w:t>
            </w:r>
            <w:r w:rsidR="00396100" w:rsidRPr="00F1782E">
              <w:t>urgency, stigmatization</w:t>
            </w:r>
            <w:r w:rsidR="00396100">
              <w:t xml:space="preserve"> from self or others, and self-denial</w:t>
            </w:r>
            <w:r w:rsidR="00396100" w:rsidRPr="00F1782E">
              <w:t xml:space="preserve">. </w:t>
            </w:r>
            <w:r w:rsidR="003472A4">
              <w:t xml:space="preserve">The prioritization or attendance to physical symptoms associated with BED (e.g., weight, </w:t>
            </w:r>
            <w:r w:rsidR="006A2418">
              <w:t xml:space="preserve">gastrointestinal </w:t>
            </w:r>
            <w:r w:rsidR="003472A4">
              <w:t xml:space="preserve">issues, </w:t>
            </w:r>
            <w:r w:rsidR="006A2418">
              <w:t xml:space="preserve">cardiometabolic factors, </w:t>
            </w:r>
            <w:r w:rsidR="003472A4">
              <w:t xml:space="preserve">and other physical ailments) but not underlying ED behaviors or psychopathology has been suggested to be linked to shame, stigmatization, and denial in some cases. This possibility is supported in qualitative literature that reports individuals with BED endorsing this possibility </w:t>
            </w:r>
            <w:r w:rsidR="003472A4" w:rsidRPr="00BB2460">
              <w:fldChar w:fldCharType="begin">
                <w:fldData xml:space="preserve">PEVuZE5vdGU+PENpdGU+PEF1dGhvcj5DYWNoZWxpbjwvQXV0aG9yPjxZZWFyPjIwMDE8L1llYXI+
PFJlY051bT43OTQ3PC9SZWNOdW0+PERpc3BsYXlUZXh0PlsxNSwgMTcsIDQyLCA0Ni00OF08L0Rp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PFJlY051bT43OTQ3PC9SZWNOdW0+PERpc3BsYXlUZXh0PlsxNSwgMTcsIDQyLCA0Ni00OF08L0Rp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CF3DBA">
              <w:instrText xml:space="preserve"> ADDIN EN.CITE.DATA </w:instrText>
            </w:r>
            <w:r w:rsidR="00CF3DBA">
              <w:fldChar w:fldCharType="end"/>
            </w:r>
            <w:r w:rsidR="003472A4" w:rsidRPr="00BB2460">
              <w:fldChar w:fldCharType="separate"/>
            </w:r>
            <w:r w:rsidR="00CF3DBA">
              <w:rPr>
                <w:noProof/>
              </w:rPr>
              <w:t>[15, 17, 42, 46-48]</w:t>
            </w:r>
            <w:r w:rsidR="003472A4" w:rsidRPr="00BB2460">
              <w:fldChar w:fldCharType="end"/>
            </w:r>
            <w:r w:rsidR="003472A4">
              <w:t xml:space="preserve">. </w:t>
            </w:r>
            <w:r w:rsidR="003472A4">
              <w:rPr>
                <w:b/>
                <w:bCs/>
                <w:color w:val="FF0000"/>
              </w:rPr>
              <w:t xml:space="preserve">(3) </w:t>
            </w:r>
            <w:r w:rsidR="003472A4">
              <w:t>E.g.</w:t>
            </w:r>
            <w:r w:rsidR="003472A4" w:rsidRPr="002513F1">
              <w:t>, some racial, ethnic, sexual, and gender minorities are less likely to access and utilize healthcare</w:t>
            </w:r>
            <w:r w:rsidR="003472A4">
              <w:t xml:space="preserve"> </w:t>
            </w:r>
            <w:r w:rsidR="003472A4" w:rsidRPr="00725524">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EN.CITE.DATA </w:instrText>
            </w:r>
            <w:r w:rsidR="00CF3DBA">
              <w:fldChar w:fldCharType="end"/>
            </w:r>
            <w:r w:rsidR="003472A4" w:rsidRPr="00725524">
              <w:fldChar w:fldCharType="separate"/>
            </w:r>
            <w:r w:rsidR="00CF3DBA">
              <w:rPr>
                <w:noProof/>
              </w:rPr>
              <w:t>[17, 49, 55, 61, 74-80]</w:t>
            </w:r>
            <w:r w:rsidR="003472A4" w:rsidRPr="00725524">
              <w:fldChar w:fldCharType="end"/>
            </w:r>
            <w:r w:rsidR="003472A4" w:rsidRPr="002513F1">
              <w:t>.</w:t>
            </w:r>
            <w:r w:rsidR="003472A4">
              <w:t xml:space="preserve"> </w:t>
            </w:r>
            <w:r w:rsidR="003472A4">
              <w:rPr>
                <w:b/>
                <w:bCs/>
                <w:color w:val="FF0000"/>
              </w:rPr>
              <w:t xml:space="preserve">(4) </w:t>
            </w:r>
            <w:r w:rsidR="003472A4" w:rsidRPr="002513F1">
              <w:t>E.g., treatment cost prioritization and lack of information on financial assistance as well as insufficient health insurance information, coverage</w:t>
            </w:r>
            <w:r w:rsidR="003472A4">
              <w:t>,</w:t>
            </w:r>
            <w:r w:rsidR="003472A4" w:rsidRPr="002513F1">
              <w:t xml:space="preserve"> and/or lack of health insurance</w:t>
            </w:r>
            <w:r w:rsidR="003472A4">
              <w:t xml:space="preserve"> altogether</w:t>
            </w:r>
            <w:r w:rsidR="003472A4" w:rsidRPr="002513F1">
              <w:t>.</w:t>
            </w:r>
            <w:r w:rsidR="003472A4">
              <w:t xml:space="preserve"> </w:t>
            </w:r>
            <w:r>
              <w:rPr>
                <w:b/>
                <w:bCs/>
                <w:color w:val="FF0000"/>
              </w:rPr>
              <w:t>(</w:t>
            </w:r>
            <w:r w:rsidR="003472A4">
              <w:rPr>
                <w:b/>
                <w:bCs/>
                <w:color w:val="FF0000"/>
              </w:rPr>
              <w:t>5</w:t>
            </w:r>
            <w:r>
              <w:rPr>
                <w:b/>
                <w:bCs/>
                <w:color w:val="FF0000"/>
              </w:rPr>
              <w:t>)</w:t>
            </w:r>
            <w:r>
              <w:t xml:space="preserve"> A</w:t>
            </w:r>
            <w:r w:rsidRPr="002513F1">
              <w:t xml:space="preserve">lthough thin white affluent women </w:t>
            </w:r>
            <w:r>
              <w:t xml:space="preserve">(the “SWAG” demographic) </w:t>
            </w:r>
            <w:r w:rsidRPr="002513F1">
              <w:t xml:space="preserve">have traditionally </w:t>
            </w:r>
            <w:r>
              <w:t>saturated</w:t>
            </w:r>
            <w:r w:rsidRPr="002513F1">
              <w:t xml:space="preserve"> eating disorder treatment-seeking and research populations and demographics, </w:t>
            </w:r>
            <w:r>
              <w:t>r</w:t>
            </w:r>
            <w:r w:rsidRPr="002513F1">
              <w:t xml:space="preserve">ecent studies reveal that </w:t>
            </w:r>
            <w:r w:rsidRPr="00360990">
              <w:t>individuals who identify as BIPOC and/or LGBTQ2+</w:t>
            </w:r>
            <w:r>
              <w:t>: (a)</w:t>
            </w:r>
            <w:r w:rsidRPr="00360990">
              <w:t xml:space="preserve"> have disproportionately highe</w:t>
            </w:r>
            <w:r>
              <w:t xml:space="preserve">r BED </w:t>
            </w:r>
            <w:r w:rsidRPr="00360990">
              <w:t>risk</w:t>
            </w:r>
            <w:r>
              <w:t xml:space="preserve">, </w:t>
            </w:r>
            <w:r w:rsidRPr="00360990">
              <w:t>preva</w:t>
            </w:r>
            <w:r>
              <w:t>le</w:t>
            </w:r>
            <w:r w:rsidRPr="00360990">
              <w:t>nce rates</w:t>
            </w:r>
            <w:r>
              <w:t>, and severity</w:t>
            </w:r>
            <w:r w:rsidRPr="00360990">
              <w:t xml:space="preserve"> </w:t>
            </w:r>
            <w:r>
              <w:t>scores relative to</w:t>
            </w:r>
            <w:r w:rsidRPr="00360990">
              <w:t xml:space="preserve"> their white, cis-gendered, heterosexual counterparts</w:t>
            </w:r>
            <w:r>
              <w:t>; (b) are under-represented in research (</w:t>
            </w:r>
            <w:r w:rsidRPr="00360990">
              <w:t>mak</w:t>
            </w:r>
            <w:r>
              <w:t>ing</w:t>
            </w:r>
            <w:r w:rsidRPr="00360990">
              <w:t xml:space="preserve"> up </w:t>
            </w:r>
            <w:r w:rsidRPr="002513F1">
              <w:t>&lt;10% of participants in BED research studies</w:t>
            </w:r>
            <w:r>
              <w:t>); (c)</w:t>
            </w:r>
            <w:r w:rsidRPr="002513F1">
              <w:t xml:space="preserve"> are less likely to be screened by medical professionals for EDs</w:t>
            </w:r>
            <w:r>
              <w:t>; (d)</w:t>
            </w:r>
            <w:r w:rsidRPr="002513F1">
              <w:t xml:space="preserve"> are </w:t>
            </w:r>
            <w:r>
              <w:t>~</w:t>
            </w:r>
            <w:r w:rsidRPr="002513F1">
              <w:t>50% less likely to be diagnosed or receive care</w:t>
            </w:r>
            <w:r>
              <w:t xml:space="preserve">; and (e) are more likely to experience one or more environmental factors that are associated with BED pathology and </w:t>
            </w:r>
            <w:r w:rsidRPr="00360990">
              <w:t>risk</w:t>
            </w:r>
            <w:r w:rsidRPr="002513F1">
              <w:t xml:space="preserve"> (e.g., economic precarity, food/nutrition scarcity, stigmatization, and discrimination). See Bray et al., 2022 and citations therein for references</w:t>
            </w:r>
            <w:r>
              <w:t xml:space="preserve"> </w:t>
            </w:r>
            <w:r>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fldChar w:fldCharType="separate"/>
            </w:r>
            <w:r w:rsidR="00CF3DBA">
              <w:rPr>
                <w:noProof/>
              </w:rPr>
              <w:t>[17]</w:t>
            </w:r>
            <w:r>
              <w:fldChar w:fldCharType="end"/>
            </w:r>
            <w:r w:rsidRPr="002513F1">
              <w:t>.</w:t>
            </w:r>
            <w:r>
              <w:t xml:space="preserve"> </w:t>
            </w:r>
            <w:r>
              <w:rPr>
                <w:b/>
                <w:bCs/>
                <w:color w:val="FF0000"/>
              </w:rPr>
              <w:t>(6)</w:t>
            </w:r>
            <w:r w:rsidRPr="002513F1">
              <w:rPr>
                <w:color w:val="FF0000"/>
              </w:rPr>
              <w:t xml:space="preserve"> </w:t>
            </w:r>
            <w:r w:rsidRPr="002513F1">
              <w:t>Including time, transportation, and resources required to coordinate communication between multiple providers</w:t>
            </w:r>
            <w:r>
              <w:t xml:space="preserve"> </w:t>
            </w:r>
            <w:r w:rsidRPr="00EF3311">
              <w:fldChar w:fldCharType="begin">
                <w:fldData xml:space="preserve">PEVuZE5vdGU+PENpdGU+PEF1dGhvcj5Kb2huczwvQXV0aG9yPjxZZWFyPjIwMTk8L1llYXI+PFJl
Y051bT44MzQ0PC9SZWNOdW0+PERpc3BsYXlUZXh0Pls0MiwgNDMsIDQ1LCA0NiwgNDgsIDQ5LCA1
MSwgNjMsIDczLCA4OSwgOTUtOTldPC9EaXNwbGF5VGV4dD48cmVjb3JkPjxyZWMtbnVtYmVyPjgz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cmQ+PC9DaXRlPjxDaXRlPjxBdXRob3I+Q2FjaGVsaW48L0F1dGhvcj48WWVhcj4yMDAxPC9ZZWFy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bj48dXJscz48L3VybHM+PC9yZWNvcmQ+PC9DaXRlPjxDaXRlPjxBdXRob3I+SGVybWFuPC9BdXRo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Q2l0ZT48Q2l0ZT48QXV0aG9yPkdvb2RlPC9BdXRob3I+PFllYXI+MjAyMzwvWWVhcj48UmVjTnVt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PjwvcmVjb3JkPjwvQ2l0ZT48Q2l0ZT48QXV0aG9yPkdvb2RlPC9BdXRob3I+PFllYXI+MjAyMzwv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</w:fldData>
              </w:fldChar>
            </w:r>
            <w:r w:rsidR="006A2418">
              <w:instrText xml:space="preserve"> ADDIN EN.CITE </w:instrText>
            </w:r>
            <w:r w:rsidR="006A2418">
              <w:fldChar w:fldCharType="begin">
                <w:fldData xml:space="preserve">PEVuZE5vdGU+PENpdGU+PEF1dGhvcj5Kb2huczwvQXV0aG9yPjxZZWFyPjIwMTk8L1llYXI+PFJl
Y051bT44MzQ0PC9SZWNOdW0+PERpc3BsYXlUZXh0Pls0MiwgNDMsIDQ1LCA0NiwgNDgsIDQ5LCA1
MSwgNjMsIDczLCA4OSwgOTUtOTldPC9EaXNwbGF5VGV4dD48cmVjb3JkPjxyZWMtbnVtYmVyPjgz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cmQ+PC9DaXRlPjxDaXRlPjxBdXRob3I+Q2FjaGVsaW48L0F1dGhvcj48WWVhcj4yMDAxPC9ZZWFy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bj48dXJscz48L3VybHM+PC9yZWNvcmQ+PC9DaXRlPjxDaXRlPjxBdXRob3I+SGVybWFuPC9BdXRo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Q2l0ZT48Q2l0ZT48QXV0aG9yPkdvb2RlPC9BdXRob3I+PFllYXI+MjAyMzwvWWVhcj48UmVjTnVt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PjwvcmVjb3JkPjwvQ2l0ZT48Q2l0ZT48QXV0aG9yPkdvb2RlPC9BdXRob3I+PFllYXI+MjAyMzwv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</w:fldData>
              </w:fldChar>
            </w:r>
            <w:r w:rsidR="006A2418">
              <w:instrText xml:space="preserve"> ADDIN EN.CITE.DATA </w:instrText>
            </w:r>
            <w:r w:rsidR="006A2418">
              <w:fldChar w:fldCharType="end"/>
            </w:r>
            <w:r w:rsidRPr="00EF3311">
              <w:fldChar w:fldCharType="separate"/>
            </w:r>
            <w:r w:rsidR="006A2418">
              <w:rPr>
                <w:noProof/>
              </w:rPr>
              <w:t>[42, 43, 45, 46, 48, 49, 51, 63, 73, 89, 95-99]</w:t>
            </w:r>
            <w:r w:rsidRPr="00EF3311">
              <w:fldChar w:fldCharType="end"/>
            </w:r>
            <w:r w:rsidRPr="002513F1">
              <w:t>.</w:t>
            </w:r>
            <w:r>
              <w:t xml:space="preserve"> </w:t>
            </w:r>
            <w:r>
              <w:rPr>
                <w:b/>
                <w:bCs/>
                <w:color w:val="FF0000"/>
              </w:rPr>
              <w:t xml:space="preserve">(7) </w:t>
            </w:r>
            <w:r w:rsidRPr="00654B25">
              <w:t>E</w:t>
            </w:r>
            <w:r w:rsidRPr="00F1782E">
              <w:t>.g., having time to find</w:t>
            </w:r>
            <w:r>
              <w:t xml:space="preserve"> and/or </w:t>
            </w:r>
            <w:r w:rsidRPr="00F1782E">
              <w:t xml:space="preserve">coordinate care and pursue/engage in treatment. </w:t>
            </w:r>
            <w:r>
              <w:rPr>
                <w:b/>
                <w:bCs/>
                <w:color w:val="FF0000"/>
                <w:sz w:val="20"/>
                <w:szCs w:val="20"/>
              </w:rPr>
              <w:t xml:space="preserve">(8) </w:t>
            </w:r>
            <w:r>
              <w:t>E</w:t>
            </w:r>
            <w:r w:rsidRPr="002513A2">
              <w:t>.g., “treatment is hard</w:t>
            </w:r>
            <w:r>
              <w:t xml:space="preserve">.” </w:t>
            </w:r>
            <w:r w:rsidRPr="003D71A9">
              <w:t xml:space="preserve">To the authors' knowledge, </w:t>
            </w:r>
            <w:r>
              <w:t>this particular barrier has</w:t>
            </w:r>
            <w:r w:rsidRPr="003D71A9">
              <w:t xml:space="preserve"> little empirical investigation in the context of BED. For example, the literature on “fear of facing treatment hardships” focuses more on populations with anorexia nervosa (e.g., facing fears of weight gain and “breaking food rules”/facing “fear foods”) </w:t>
            </w:r>
            <w:r w:rsidRPr="003D71A9">
              <w:fldChar w:fldCharType="begin"/>
            </w:r>
            <w:r w:rsidR="00CF3DBA">
              <w:instrText xml:space="preserve"> ADDIN EN.CITE &lt;EndNote&gt;&lt;Cite&gt;&lt;Author&gt;Butler&lt;/Author&gt;&lt;Year&gt;2023&lt;/Year&gt;&lt;RecNum&gt;8390&lt;/RecNum&gt;&lt;DisplayText&gt;[120, 121]&lt;/DisplayText&gt;&lt;record&gt;&lt;rec-number&gt;8390&lt;/rec-number&gt;&lt;foreign-keys&gt;&lt;key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Pr="003D71A9">
              <w:fldChar w:fldCharType="separate"/>
            </w:r>
            <w:r w:rsidR="00CF3DBA">
              <w:rPr>
                <w:noProof/>
              </w:rPr>
              <w:t>[120, 121]</w:t>
            </w:r>
            <w:r w:rsidRPr="003D71A9">
              <w:fldChar w:fldCharType="end"/>
            </w:r>
            <w:r w:rsidRPr="003D71A9">
              <w:t xml:space="preserve">. However, some support does exist for negative attitudes towards seeking help </w:t>
            </w:r>
            <w:r w:rsidRPr="003D71A9">
              <w:fldChar w:fldCharType="begin">
                <w:fldData xml:space="preserve">PEVuZE5vdGU+PENpdGU+PEF1dGhvcj5CaWxpxIc8L0F1dGhvcj48WWVhcj4yMDIwPC9ZZWFyPjxS
ZWNOdW0+Nzk1MTwvUmVjTnVtPjxEaXNwbGF5VGV4dD5bNDMsIDQ1XTwvRGlzcGxheVRleHQ+PHJl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L2xhbmd1YWdlPjwvcmVjb3JkPjwvQ2l0ZT48L0VuZE5vdGU+AG==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ZWNOdW0+Nzk1MTwvUmVjTnVtPjxEaXNwbGF5VGV4dD5bNDMsIDQ1XTwvRGlzcGxheVRleHQ+PHJl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L2xhbmd1YWdlPjwvcmVjb3JkPjwvQ2l0ZT48L0VuZE5vdGU+AG==
</w:fldData>
              </w:fldChar>
            </w:r>
            <w:r w:rsidR="00CF3DBA">
              <w:instrText xml:space="preserve"> ADDIN EN.CITE.DATA </w:instrText>
            </w:r>
            <w:r w:rsidR="00CF3DBA">
              <w:fldChar w:fldCharType="end"/>
            </w:r>
            <w:r w:rsidRPr="003D71A9">
              <w:fldChar w:fldCharType="separate"/>
            </w:r>
            <w:r w:rsidR="00CF3DBA">
              <w:rPr>
                <w:noProof/>
              </w:rPr>
              <w:t>[43, 45]</w:t>
            </w:r>
            <w:r w:rsidRPr="003D71A9">
              <w:fldChar w:fldCharType="end"/>
            </w:r>
            <w:r w:rsidRPr="003D71A9">
              <w:t xml:space="preserve"> and patient ambivalence/low motivation to change in the context of BED </w:t>
            </w:r>
            <w:r w:rsidRPr="003D71A9">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instrText xml:space="preserve"> ADDIN EN.CITE </w:instrText>
            </w:r>
            <w:r w:rsidR="00CF3DBA">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instrText xml:space="preserve"> ADDIN EN.CITE.DATA </w:instrText>
            </w:r>
            <w:r w:rsidR="00CF3DBA">
              <w:fldChar w:fldCharType="end"/>
            </w:r>
            <w:r w:rsidRPr="003D71A9">
              <w:fldChar w:fldCharType="separate"/>
            </w:r>
            <w:r w:rsidR="00CF3DBA">
              <w:rPr>
                <w:noProof/>
              </w:rPr>
              <w:t>[43, 45, 62, 110]</w:t>
            </w:r>
            <w:r w:rsidRPr="003D71A9">
              <w:fldChar w:fldCharType="end"/>
            </w:r>
            <w:r w:rsidRPr="003D71A9">
              <w:t>.</w:t>
            </w:r>
            <w:r>
              <w:t xml:space="preserve"> Additionally, studies on CIH intervention use in the context of BED treatment tend to identify a benefit of BED in supporting patients in tolerating and coping with treatment demands, indirectly supporting this barrier </w:t>
            </w:r>
            <w:r>
              <w:fldChar w:fldCharType="begin">
                <w:fldData xml:space="preserve">PEVuZE5vdGU+PENpdGU+PEF1dGhvcj5Gb2dhcnR5PC9BdXRob3I+PFllYXI+MjAxMDwvWWVhcj48
UmVjTnVtPjQ5Njk8L1JlY051bT48RGlzcGxheVRleHQ+WzExNC0xMTldPC9EaXNwbGF5VGV4dD48
cmVjb3JkPjxyZWMtbnVtYmVyPjQ5Njk8L3JlYy1udW1iZXI+PGZvcmVpZ24ta2V5cz48a2V5IGFw
cD0iRU4iIGRiLWlkPSJ2djJzOXJkOXByenI5bGV3NXR2NTJyd2RlOXJhcmQydDUycnQiIHRpbWVz
dGFtcD0iMTYxNTE2MjgzMiI+NDk2OTwva2V5PjwvZm9yZWlnbi1rZXlzPjxyZWYtdHlwZSBuYW1l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b3I+PFllYXI+MjAxNjwvWWVhcj48UmVjTnVtPjM3NTI8L1JlY051bT48cmVjb3JkPjxyZWMtbnVt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</w:fldData>
              </w:fldChar>
            </w:r>
            <w:r w:rsidR="00CF3DBA">
              <w:instrText xml:space="preserve"> ADDIN EN.CITE </w:instrText>
            </w:r>
            <w:r w:rsidR="00CF3DBA">
              <w:fldChar w:fldCharType="begin">
                <w:fldData xml:space="preserve">PEVuZE5vdGU+PENpdGU+PEF1dGhvcj5Gb2dhcnR5PC9BdXRob3I+PFllYXI+MjAxMDwvWWVhcj48
UmVjTnVtPjQ5Njk8L1JlY051bT48RGlzcGxheVRleHQ+WzExNC0xMTldPC9EaXNwbGF5VGV4dD48
cmVjb3JkPjxyZWMtbnVtYmVyPjQ5Njk8L3JlYy1udW1iZXI+PGZvcmVpZ24ta2V5cz48a2V5IGFw
cD0iRU4iIGRiLWlkPSJ2djJzOXJkOXByenI5bGV3NXR2NTJyd2RlOXJhcmQydDUycnQiIHRpbWVz
dGFtcD0iMTYxNTE2MjgzMiI+NDk2OTwva2V5PjwvZm9yZWlnbi1rZXlzPjxyZWYtdHlwZSBuYW1l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b3I+PFllYXI+MjAxNjwvWWVhcj48UmVjTnVtPjM3NTI8L1JlY051bT48cmVjb3JkPjxyZWMtbnVt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</w:fldData>
              </w:fldChar>
            </w:r>
            <w:r w:rsidR="00CF3DBA">
              <w:instrText xml:space="preserve"> ADDIN EN.CITE.DATA </w:instrText>
            </w:r>
            <w:r w:rsidR="00CF3DBA">
              <w:fldChar w:fldCharType="end"/>
            </w:r>
            <w:r>
              <w:fldChar w:fldCharType="separate"/>
            </w:r>
            <w:r w:rsidR="00CF3DBA">
              <w:rPr>
                <w:noProof/>
              </w:rPr>
              <w:t>[114-119]</w:t>
            </w:r>
            <w:r>
              <w:fldChar w:fldCharType="end"/>
            </w:r>
            <w:r>
              <w:t xml:space="preserve">. </w:t>
            </w:r>
            <w:r>
              <w:rPr>
                <w:b/>
                <w:bCs/>
                <w:color w:val="FF0000"/>
              </w:rPr>
              <w:t>(9)</w:t>
            </w:r>
            <w:r>
              <w:t xml:space="preserve"> </w:t>
            </w:r>
            <w:r w:rsidRPr="00F1782E">
              <w:t xml:space="preserve">Binge eating behavior is often viewed as a coping behavior associated with trauma/adversity </w:t>
            </w:r>
            <w:r>
              <w:t xml:space="preserve">both </w:t>
            </w:r>
            <w:r w:rsidRPr="00F1782E">
              <w:t xml:space="preserve">in BED </w:t>
            </w:r>
            <w:r w:rsidRPr="00EF3311">
              <w:fldChar w:fldCharType="begin">
                <w:fldData xml:space="preserve">PEVuZE5vdGU+PENpdGU+PEF1dGhvcj5DYXNsaW5pPC9BdXRob3I+PFllYXI+MjAxNjwvWWVhcj48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ZT48QXV0aG9yPkJyYXk8L0F1dGhvcj48WWVhcj4yMDIyPC9ZZWFyPjxSZWNOdW0+NzgzODwvUmVj
TnVtPjxyZWNvcmQ+PHJlYy1udW1iZXI+NzgzODwvcmVjLW51bWJlcj48Zm9yZWlnbi1rZXlzPjxr
ZXkgYXBwPSJFTiIgZGItaWQ9InZ2MnM5cmQ5cHJ6cjlsZXc1dHY1MnJ3ZGU5cmFyZDJ0NTJydCIg
dGltZXN0YW1wPSIxNjY1MzkxNDQ3Ij43ODM4PC9rZXk+PC9mb3JlaWduLWtleXM+PHJlZi10eXBl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T1IsIFVuaXRlZCBTdGF0ZXMuJiN4RDtXaWxkZXIgUmVzZWFyY2ggRGl2aXNpb24sIEFtaGVyc3Qg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bmd1YWdlPjwvcmVjb3JkPjwvQ2l0ZT48Q2l0ZT48QXV0aG9yPkJyYXk8L0F1dGhvcj48WWVhcj4y
MDIzPC9ZZWFyPjxSZWNOdW0+Nzg1NDwvUmVjTnVtPjxyZWNvcmQ+PHJlYy1udW1iZXI+Nzg1NDwv
cmVjLW51bWJlcj48Zm9yZWlnbi1rZXlzPjxrZXkgYXBwPSJFTiIgZGItaWQ9InZ2MnM5cmQ5cHJ6
cjlsZXc1dHY1MnJ3ZGU5cmFyZDJ0NTJydCIgdGltZXN0YW1wPSIxNjc2NjczNDA2Ij43ODU0PC9r
ZXk+PC9mb3JlaWduLWtleXM+PHJlZi10eXBlIG5hbWU9IkpvdXJuYWwgQXJ0aWNsZSI+MTc8L3Jl
Zi10eXBlPjxjb250cmlidXRvcnM+PGF1dGhvcnM+PGF1dGhvcj5CcmF5LCBCcmVubmE8L2F1dGhv
cj48YXV0aG9yPlNhZG93c2tpLCBBZGFtPC9hdXRob3I+PGF1dGhvcj5CcmF5LCBDaHJpczwvYXV0
aG9yPjxhdXRob3I+QnJhZGxleSwgUnlhbjwvYXV0aG9yPjxhdXRob3I+WndpY2tleSwgSGVhdGhl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bGFuZ3VhZ2U+RW5nbGlzaDwvbGFuZ3VhZ2U+PC9yZWNvcmQ+PC9DaXRlPjwvRW5kTm90ZT4A
</w:fldData>
              </w:fldChar>
            </w:r>
            <w:r w:rsidR="00CF3DBA">
              <w:instrText xml:space="preserve"> ADDIN EN.CITE </w:instrText>
            </w:r>
            <w:r w:rsidR="00CF3DBA">
              <w:fldChar w:fldCharType="begin">
                <w:fldData xml:space="preserve">PEVuZE5vdGU+PENpdGU+PEF1dGhvcj5DYXNsaW5pPC9BdXRob3I+PFllYXI+MjAxNjwvWWVhcj48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ZT48QXV0aG9yPkJyYXk8L0F1dGhvcj48WWVhcj4yMDIyPC9ZZWFyPjxSZWNOdW0+NzgzODwvUmVj
TnVtPjxyZWNvcmQ+PHJlYy1udW1iZXI+NzgzODwvcmVjLW51bWJlcj48Zm9yZWlnbi1rZXlzPjxr
ZXkgYXBwPSJFTiIgZGItaWQ9InZ2MnM5cmQ5cHJ6cjlsZXc1dHY1MnJ3ZGU5cmFyZDJ0NTJydCIg
dGltZXN0YW1wPSIxNjY1MzkxNDQ3Ij43ODM4PC9rZXk+PC9mb3JlaWduLWtleXM+PHJlZi10eXBl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T1IsIFVuaXRlZCBTdGF0ZXMuJiN4RDtXaWxkZXIgUmVzZWFyY2ggRGl2aXNpb24sIEFtaGVyc3Qg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bmd1YWdlPjwvcmVjb3JkPjwvQ2l0ZT48Q2l0ZT48QXV0aG9yPkJyYXk8L0F1dGhvcj48WWVhcj4y
MDIzPC9ZZWFyPjxSZWNOdW0+Nzg1NDwvUmVjTnVtPjxyZWNvcmQ+PHJlYy1udW1iZXI+Nzg1NDwv
cmVjLW51bWJlcj48Zm9yZWlnbi1rZXlzPjxrZXkgYXBwPSJFTiIgZGItaWQ9InZ2MnM5cmQ5cHJ6
cjlsZXc1dHY1MnJ3ZGU5cmFyZDJ0NTJydCIgdGltZXN0YW1wPSIxNjc2NjczNDA2Ij43ODU0PC9r
ZXk+PC9mb3JlaWduLWtleXM+PHJlZi10eXBlIG5hbWU9IkpvdXJuYWwgQXJ0aWNsZSI+MTc8L3Jl
Zi10eXBlPjxjb250cmlidXRvcnM+PGF1dGhvcnM+PGF1dGhvcj5CcmF5LCBCcmVubmE8L2F1dGhv
cj48YXV0aG9yPlNhZG93c2tpLCBBZGFtPC9hdXRob3I+PGF1dGhvcj5CcmF5LCBDaHJpczwvYXV0
aG9yPjxhdXRob3I+QnJhZGxleSwgUnlhbjwvYXV0aG9yPjxhdXRob3I+WndpY2tleSwgSGVhdGhl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bGFuZ3VhZ2U+RW5nbGlzaDwvbGFuZ3VhZ2U+PC9yZWNvcmQ+PC9DaXRlPjwvRW5kTm90ZT4A
</w:fldData>
              </w:fldChar>
            </w:r>
            <w:r w:rsidR="00CF3DBA">
              <w:instrText xml:space="preserve"> ADDIN EN.CITE.DATA </w:instrText>
            </w:r>
            <w:r w:rsidR="00CF3DBA">
              <w:fldChar w:fldCharType="end"/>
            </w:r>
            <w:r w:rsidRPr="00EF3311">
              <w:fldChar w:fldCharType="separate"/>
            </w:r>
            <w:r w:rsidR="00CF3DBA">
              <w:rPr>
                <w:noProof/>
              </w:rPr>
              <w:t>[17-19, 122-126]</w:t>
            </w:r>
            <w:r w:rsidRPr="00EF3311">
              <w:fldChar w:fldCharType="end"/>
            </w:r>
            <w:r w:rsidRPr="00F1782E">
              <w:t xml:space="preserve"> and obesity</w:t>
            </w:r>
            <w:r>
              <w:t xml:space="preserve"> </w:t>
            </w:r>
            <w:r w:rsidRPr="00A03B3E">
              <w:fldChar w:fldCharType="begin">
                <w:fldData xml:space="preserve">PEVuZE5vdGU+PENpdGU+PEF1dGhvcj5GZWxpdHRpPC9BdXRob3I+PFllYXI+MTk5ODwvWWVhcj48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</w:fldData>
              </w:fldChar>
            </w:r>
            <w:r w:rsidR="00CF3DBA">
              <w:instrText xml:space="preserve"> ADDIN EN.CITE </w:instrText>
            </w:r>
            <w:r w:rsidR="00CF3DBA">
              <w:fldChar w:fldCharType="begin">
                <w:fldData xml:space="preserve">PEVuZE5vdGU+PENpdGU+PEF1dGhvcj5GZWxpdHRpPC9BdXRob3I+PFllYXI+MTk5ODwvWWVhcj48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</w:fldData>
              </w:fldChar>
            </w:r>
            <w:r w:rsidR="00CF3DBA">
              <w:instrText xml:space="preserve"> ADDIN EN.CITE.DATA </w:instrText>
            </w:r>
            <w:r w:rsidR="00CF3DBA">
              <w:fldChar w:fldCharType="end"/>
            </w:r>
            <w:r w:rsidRPr="00A03B3E">
              <w:fldChar w:fldCharType="separate"/>
            </w:r>
            <w:r w:rsidR="00CF3DBA">
              <w:rPr>
                <w:noProof/>
              </w:rPr>
              <w:t>[19, 126-131]</w:t>
            </w:r>
            <w:r w:rsidRPr="00A03B3E">
              <w:fldChar w:fldCharType="end"/>
            </w:r>
            <w:r>
              <w:t xml:space="preserve">. Trauma/adversity and obesity both have </w:t>
            </w:r>
            <w:r w:rsidRPr="00A03B3E">
              <w:t>high comorbidity with BED</w:t>
            </w:r>
            <w:r>
              <w:t xml:space="preserve"> </w:t>
            </w:r>
            <w:r w:rsidRPr="00A03B3E">
              <w:fldChar w:fldCharType="begin">
                <w:fldData xml:space="preserve">PEVuZE5vdGU+PENpdGU+PEF1dGhvcj5IdWRzb248L0F1dGhvcj48WWVhcj4yMDA3PC9ZZWFyPjxS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Y051bT43ODM4PC9SZWNOdW0+PHJlY29yZD48cmVjLW51bWJlcj43ODM4PC9yZWMtbnVtYmVyPjxm
b3JlaWduLWtleXM+PGtleSBhcHA9IkVOIiBkYi1pZD0idnYyczlyZDlwcnpyOWxldzV0djUycndk
ZTlyYXJkMnQ1MnJ0IiB0aW1lc3RhbXA9IjE2NjUzOTE0NDciPjc4Mzg8L2tleT48L2ZvcmVpZ24t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bmUsIFBvcnRsYW5kLCBPUiwgVW5pdGVkIFN0YXRlcy4mI3hEO1dpbGRlciBSZXNlYXJjaCBEaXZp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PC9FbmROb3RlPgB=
</w:fldData>
              </w:fldChar>
            </w:r>
            <w:r w:rsidR="00CF3DBA">
              <w:instrText xml:space="preserve"> ADDIN EN.CITE </w:instrText>
            </w:r>
            <w:r w:rsidR="00CF3DBA">
              <w:fldChar w:fldCharType="begin">
                <w:fldData xml:space="preserve">PEVuZE5vdGU+PENpdGU+PEF1dGhvcj5IdWRzb248L0F1dGhvcj48WWVhcj4yMDA3PC9ZZWFyPjxS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Y051bT43ODM4PC9SZWNOdW0+PHJlY29yZD48cmVjLW51bWJlcj43ODM4PC9yZWMtbnVtYmVyPjxm
b3JlaWduLWtleXM+PGtleSBhcHA9IkVOIiBkYi1pZD0idnYyczlyZDlwcnpyOWxldzV0djUycndk
ZTlyYXJkMnQ1MnJ0IiB0aW1lc3RhbXA9IjE2NjUzOTE0NDciPjc4Mzg8L2tleT48L2ZvcmVpZ24t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bmUsIFBvcnRsYW5kLCBPUiwgVW5pdGVkIFN0YXRlcy4mI3hEO1dpbGRlciBSZXNlYXJjaCBEaXZp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PC9FbmROb3RlPgB=
</w:fldData>
              </w:fldChar>
            </w:r>
            <w:r w:rsidR="00CF3DBA">
              <w:instrText xml:space="preserve"> ADDIN EN.CITE.DATA </w:instrText>
            </w:r>
            <w:r w:rsidR="00CF3DBA">
              <w:fldChar w:fldCharType="end"/>
            </w:r>
            <w:r w:rsidRPr="00A03B3E">
              <w:fldChar w:fldCharType="separate"/>
            </w:r>
            <w:r w:rsidR="00CF3DBA">
              <w:rPr>
                <w:noProof/>
              </w:rPr>
              <w:t>[2, 5, 17-19, 132]</w:t>
            </w:r>
            <w:r w:rsidRPr="00A03B3E">
              <w:fldChar w:fldCharType="end"/>
            </w:r>
            <w:r w:rsidRPr="00F1782E">
              <w:t>.</w:t>
            </w:r>
            <w:r>
              <w:t xml:space="preserve"> </w:t>
            </w:r>
          </w:p>
          <w:p w14:paraId="3E8ABA4E" w14:textId="29E986A7" w:rsidR="00294B20" w:rsidRPr="00E634F8" w:rsidRDefault="00294B20" w:rsidP="008E51CC">
            <w:pPr>
              <w:pStyle w:val="MDPI41tablecaption"/>
            </w:pPr>
            <w:r w:rsidRPr="003472A4">
              <w:rPr>
                <w:b/>
                <w:bCs/>
                <w:u w:val="single"/>
              </w:rPr>
              <w:t>Abbreviations:</w:t>
            </w:r>
            <w:r w:rsidRPr="001133F7">
              <w:rPr>
                <w:b/>
                <w:bCs/>
              </w:rPr>
              <w:t xml:space="preserve"> BED</w:t>
            </w:r>
            <w:r>
              <w:t xml:space="preserve">, binge eating disorder; </w:t>
            </w:r>
            <w:r w:rsidRPr="001133F7">
              <w:rPr>
                <w:b/>
                <w:bCs/>
              </w:rPr>
              <w:t>BIPOC</w:t>
            </w:r>
            <w:r>
              <w:t>, black, indigenous, and people of color;</w:t>
            </w:r>
            <w:r w:rsidRPr="00E634F8">
              <w:t xml:space="preserve"> </w:t>
            </w:r>
            <w:r w:rsidR="006A2418" w:rsidRPr="006A2418">
              <w:rPr>
                <w:b/>
                <w:bCs/>
              </w:rPr>
              <w:t>CDMB</w:t>
            </w:r>
            <w:r w:rsidR="006A2418">
              <w:t>, cardiometabolic;</w:t>
            </w:r>
            <w:r w:rsidR="006A2418" w:rsidRPr="006A2418">
              <w:rPr>
                <w:b/>
                <w:bCs/>
              </w:rPr>
              <w:t xml:space="preserve"> </w:t>
            </w:r>
            <w:r w:rsidRPr="001133F7">
              <w:rPr>
                <w:b/>
                <w:bCs/>
              </w:rPr>
              <w:t>DSM-5</w:t>
            </w:r>
            <w:r>
              <w:t>, Diagnostic Statistical Manual, 5</w:t>
            </w:r>
            <w:r w:rsidRPr="00F76F55">
              <w:rPr>
                <w:vertAlign w:val="superscript"/>
              </w:rPr>
              <w:t>th</w:t>
            </w:r>
            <w:r>
              <w:t xml:space="preserve"> Edition (manual published by the </w:t>
            </w:r>
            <w:r w:rsidRPr="00F76F55">
              <w:t>American Psychiatric Association (APA)</w:t>
            </w:r>
            <w:r>
              <w:t xml:space="preserve"> and used to diagnose psychiatric disorders); </w:t>
            </w:r>
            <w:r w:rsidRPr="001133F7">
              <w:rPr>
                <w:b/>
                <w:bCs/>
              </w:rPr>
              <w:t>DSM-5-TR</w:t>
            </w:r>
            <w:r>
              <w:t>, Diagnostic Statistical Manual, 5</w:t>
            </w:r>
            <w:r w:rsidRPr="00F76F55">
              <w:rPr>
                <w:vertAlign w:val="superscript"/>
              </w:rPr>
              <w:t>th</w:t>
            </w:r>
            <w:r>
              <w:t xml:space="preserve"> Edition Text Revision (current, most up-to-date version of the DSM-5); </w:t>
            </w:r>
            <w:r w:rsidRPr="001133F7">
              <w:rPr>
                <w:b/>
                <w:bCs/>
              </w:rPr>
              <w:t>ED</w:t>
            </w:r>
            <w:r>
              <w:t xml:space="preserve">, eating disorder; </w:t>
            </w:r>
            <w:r w:rsidRPr="001133F7">
              <w:rPr>
                <w:b/>
                <w:bCs/>
              </w:rPr>
              <w:t>GI</w:t>
            </w:r>
            <w:r>
              <w:t xml:space="preserve">, gastrointestinal; </w:t>
            </w:r>
            <w:r w:rsidRPr="003E618B">
              <w:rPr>
                <w:b/>
                <w:bCs/>
              </w:rPr>
              <w:t>GP</w:t>
            </w:r>
            <w:r>
              <w:t xml:space="preserve">, general practitioner; </w:t>
            </w:r>
            <w:r w:rsidRPr="003E618B">
              <w:rPr>
                <w:b/>
                <w:bCs/>
              </w:rPr>
              <w:t>LGBTQ2+</w:t>
            </w:r>
            <w:r>
              <w:t xml:space="preserve">, lesbian, gay, bisexual, transgender, queer, two-soul/two-hearted, pansexual, and other; </w:t>
            </w:r>
            <w:r w:rsidRPr="003E618B">
              <w:rPr>
                <w:b/>
                <w:bCs/>
              </w:rPr>
              <w:t>PCP</w:t>
            </w:r>
            <w:r>
              <w:t xml:space="preserve">, primary care provider; </w:t>
            </w:r>
            <w:r w:rsidR="006A2418" w:rsidRPr="006A2418">
              <w:rPr>
                <w:b/>
                <w:bCs/>
              </w:rPr>
              <w:t>Sx</w:t>
            </w:r>
            <w:r w:rsidR="006A2418">
              <w:rPr>
                <w:b/>
                <w:bCs/>
              </w:rPr>
              <w:t>/Sx’s</w:t>
            </w:r>
            <w:r w:rsidR="006A2418" w:rsidRPr="006A2418">
              <w:rPr>
                <w:b/>
                <w:bCs/>
              </w:rPr>
              <w:t>,</w:t>
            </w:r>
            <w:r w:rsidR="006A2418">
              <w:t xml:space="preserve"> symptom(s); </w:t>
            </w:r>
            <w:r w:rsidRPr="001133F7">
              <w:rPr>
                <w:b/>
                <w:bCs/>
              </w:rPr>
              <w:t>SWAG</w:t>
            </w:r>
            <w:r>
              <w:t>, an outdated misconception that ascribes eating disorders to “thin (“</w:t>
            </w:r>
            <w:r>
              <w:rPr>
                <w:u w:val="single"/>
              </w:rPr>
              <w:t>s</w:t>
            </w:r>
            <w:r>
              <w:t xml:space="preserve">kinny”), </w:t>
            </w:r>
            <w:r>
              <w:rPr>
                <w:u w:val="single"/>
              </w:rPr>
              <w:t>w</w:t>
            </w:r>
            <w:r w:rsidRPr="00E634F8">
              <w:t>hite</w:t>
            </w:r>
            <w:r>
              <w:t xml:space="preserve">, </w:t>
            </w:r>
            <w:r w:rsidRPr="00E634F8">
              <w:rPr>
                <w:u w:val="single"/>
              </w:rPr>
              <w:t>a</w:t>
            </w:r>
            <w:r>
              <w:t>ffluent, young women (“</w:t>
            </w:r>
            <w:r w:rsidRPr="00E634F8">
              <w:rPr>
                <w:u w:val="single"/>
              </w:rPr>
              <w:t>g</w:t>
            </w:r>
            <w:r>
              <w:t>irls”),” typically with restrictive-type eating disorders.</w:t>
            </w:r>
          </w:p>
        </w:tc>
      </w:tr>
    </w:tbl>
    <w:p w14:paraId="06170F56" w14:textId="77777777" w:rsidR="004F75EB" w:rsidRDefault="004F75EB" w:rsidP="008E51CC">
      <w:pPr>
        <w:pStyle w:val="MDPI22heading2"/>
        <w:ind w:left="0"/>
        <w:sectPr w:rsidR="004F75EB" w:rsidSect="004F75EB">
          <w:pgSz w:w="16838" w:h="11906" w:orient="landscape" w:code="9"/>
          <w:pgMar w:top="720" w:right="1077" w:bottom="720" w:left="1417" w:header="1020" w:footer="340" w:gutter="0"/>
          <w:lnNumType w:countBy="1" w:distance="255" w:restart="continuous"/>
          <w:pgNumType w:start="1"/>
          <w:cols w:space="425"/>
          <w:titlePg/>
          <w:bidi/>
          <w:docGrid w:type="lines" w:linePitch="326"/>
        </w:sectPr>
      </w:pPr>
    </w:p>
    <w:p w14:paraId="6E54705F" w14:textId="5E2A97A2" w:rsidR="00801706" w:rsidRPr="00374B12" w:rsidRDefault="00801706" w:rsidP="00374B12">
      <w:pPr>
        <w:pStyle w:val="MDPI22heading2"/>
      </w:pPr>
      <w:r w:rsidRPr="00374B12">
        <w:lastRenderedPageBreak/>
        <w:t>3.</w:t>
      </w:r>
      <w:r w:rsidR="00615F41" w:rsidRPr="00374B12">
        <w:t>2</w:t>
      </w:r>
      <w:r w:rsidRPr="00374B12">
        <w:t xml:space="preserve">. </w:t>
      </w:r>
      <w:r w:rsidR="00B27CA5" w:rsidRPr="00374B12">
        <w:t xml:space="preserve">Theme 2: </w:t>
      </w:r>
      <w:r w:rsidR="00B43063" w:rsidRPr="00374B12">
        <w:t>Theoretical Model of Treatment Barriers</w:t>
      </w:r>
    </w:p>
    <w:p w14:paraId="709FBF35" w14:textId="0550835E" w:rsidR="00EC0A3D" w:rsidRPr="00374B12" w:rsidRDefault="000654AD" w:rsidP="00374B12">
      <w:pPr>
        <w:pStyle w:val="MDPI32textnoindent"/>
      </w:pPr>
      <w:r w:rsidRPr="00374B12">
        <w:t>T</w:t>
      </w:r>
      <w:r w:rsidR="00EC0A3D" w:rsidRPr="00374B12">
        <w:t xml:space="preserve">he </w:t>
      </w:r>
      <w:r w:rsidR="00294B20">
        <w:t>11</w:t>
      </w:r>
      <w:r w:rsidR="00EC0A3D" w:rsidRPr="00374B12">
        <w:t xml:space="preserve"> treatment barrier</w:t>
      </w:r>
      <w:r w:rsidR="00387AF9">
        <w:t xml:space="preserve"> themes </w:t>
      </w:r>
      <w:r w:rsidR="00EC0A3D" w:rsidRPr="00374B12">
        <w:t xml:space="preserve">identified by BED experts (outlined in section 3.1 above) were </w:t>
      </w:r>
      <w:r w:rsidR="00387AF9">
        <w:t>re-</w:t>
      </w:r>
      <w:r w:rsidR="00EC0A3D" w:rsidRPr="00374B12">
        <w:t xml:space="preserve">evaluated through a secondary </w:t>
      </w:r>
      <w:r w:rsidR="00387AF9">
        <w:t xml:space="preserve">reflexive </w:t>
      </w:r>
      <w:r w:rsidR="00EC0A3D" w:rsidRPr="00374B12">
        <w:t>thematic analysis</w:t>
      </w:r>
      <w:r w:rsidR="00387AF9">
        <w:t>. T</w:t>
      </w:r>
      <w:r w:rsidR="0097532C" w:rsidRPr="00374B12">
        <w:t xml:space="preserve">he evaluation </w:t>
      </w:r>
      <w:r w:rsidR="00EC0A3D" w:rsidRPr="00374B12">
        <w:t xml:space="preserve">yielded a conceptual </w:t>
      </w:r>
      <w:r w:rsidR="00403FCA" w:rsidRPr="00374B12">
        <w:t xml:space="preserve">2-dimensional 3x3 </w:t>
      </w:r>
      <w:r w:rsidR="00EC0A3D" w:rsidRPr="00374B12">
        <w:t>model that categorize</w:t>
      </w:r>
      <w:r w:rsidR="00C67473">
        <w:t>s</w:t>
      </w:r>
      <w:r w:rsidR="00EC0A3D" w:rsidRPr="00374B12">
        <w:t xml:space="preserve"> barriers across two dimensions: the </w:t>
      </w:r>
      <w:r w:rsidR="00EC0A3D" w:rsidRPr="00374B12">
        <w:rPr>
          <w:b/>
          <w:bCs/>
        </w:rPr>
        <w:t>stage</w:t>
      </w:r>
      <w:r w:rsidR="00EC0A3D" w:rsidRPr="00374B12">
        <w:t xml:space="preserve"> </w:t>
      </w:r>
      <w:r w:rsidR="00403FCA">
        <w:t xml:space="preserve">the barrier impedes in the </w:t>
      </w:r>
      <w:r w:rsidR="00EC0A3D" w:rsidRPr="00374B12">
        <w:t>treatment-access process</w:t>
      </w:r>
      <w:r w:rsidRPr="00374B12">
        <w:t xml:space="preserve"> </w:t>
      </w:r>
      <w:r w:rsidR="00403FCA">
        <w:t xml:space="preserve">and </w:t>
      </w:r>
      <w:r w:rsidR="00403FCA" w:rsidRPr="00374B12">
        <w:t xml:space="preserve">the </w:t>
      </w:r>
      <w:r w:rsidR="00403FCA" w:rsidRPr="00374B12">
        <w:rPr>
          <w:b/>
          <w:bCs/>
        </w:rPr>
        <w:t>source</w:t>
      </w:r>
      <w:r w:rsidR="00403FCA" w:rsidRPr="00374B12">
        <w:t xml:space="preserve"> of the barrier </w:t>
      </w:r>
      <w:r w:rsidRPr="00374B12">
        <w:t>(</w:t>
      </w:r>
      <w:r w:rsidR="00374B12" w:rsidRPr="00374B12">
        <w:rPr>
          <w:szCs w:val="20"/>
        </w:rPr>
        <w:fldChar w:fldCharType="begin"/>
      </w:r>
      <w:r w:rsidR="00374B12" w:rsidRPr="00374B12">
        <w:rPr>
          <w:szCs w:val="20"/>
        </w:rPr>
        <w:instrText xml:space="preserve"> REF _Ref180475912 \h </w:instrText>
      </w:r>
      <w:r w:rsidR="00374B12">
        <w:rPr>
          <w:szCs w:val="20"/>
        </w:rPr>
        <w:instrText xml:space="preserve"> \* MERGEFORMAT </w:instrText>
      </w:r>
      <w:r w:rsidR="00374B12" w:rsidRPr="00374B12">
        <w:rPr>
          <w:szCs w:val="20"/>
        </w:rPr>
      </w:r>
      <w:r w:rsidR="00374B12" w:rsidRPr="00374B12">
        <w:rPr>
          <w:szCs w:val="20"/>
        </w:rPr>
        <w:fldChar w:fldCharType="separate"/>
      </w:r>
      <w:r w:rsidR="00374B12" w:rsidRPr="00374B12">
        <w:rPr>
          <w:b/>
          <w:bCs/>
          <w:szCs w:val="20"/>
        </w:rPr>
        <w:t xml:space="preserve">Table </w:t>
      </w:r>
      <w:r w:rsidR="00374B12" w:rsidRPr="00374B12">
        <w:rPr>
          <w:b/>
          <w:bCs/>
          <w:noProof/>
          <w:szCs w:val="20"/>
        </w:rPr>
        <w:t>5</w:t>
      </w:r>
      <w:r w:rsidR="00374B12" w:rsidRPr="00374B12">
        <w:rPr>
          <w:szCs w:val="20"/>
        </w:rPr>
        <w:fldChar w:fldCharType="end"/>
      </w:r>
      <w:r w:rsidR="0097532C" w:rsidRPr="00374B12">
        <w:rPr>
          <w:szCs w:val="20"/>
        </w:rPr>
        <w:t xml:space="preserve">, </w:t>
      </w:r>
      <w:r w:rsidR="00374B12" w:rsidRPr="00374B12">
        <w:rPr>
          <w:b/>
          <w:bCs/>
          <w:szCs w:val="20"/>
        </w:rPr>
        <w:fldChar w:fldCharType="begin"/>
      </w:r>
      <w:r w:rsidR="00374B12" w:rsidRPr="00374B12">
        <w:rPr>
          <w:b/>
          <w:bCs/>
          <w:szCs w:val="20"/>
        </w:rPr>
        <w:instrText xml:space="preserve"> REF _Ref180475928 \h  \* MERGEFORMAT </w:instrText>
      </w:r>
      <w:r w:rsidR="00374B12" w:rsidRPr="00374B12">
        <w:rPr>
          <w:b/>
          <w:bCs/>
          <w:szCs w:val="20"/>
        </w:rPr>
      </w:r>
      <w:r w:rsidR="00374B12" w:rsidRPr="00374B12">
        <w:rPr>
          <w:b/>
          <w:bCs/>
          <w:szCs w:val="20"/>
        </w:rPr>
        <w:fldChar w:fldCharType="separate"/>
      </w:r>
      <w:r w:rsidR="00374B12" w:rsidRPr="00374B12">
        <w:rPr>
          <w:b/>
          <w:bCs/>
          <w:szCs w:val="20"/>
        </w:rPr>
        <w:t xml:space="preserve">Figure </w:t>
      </w:r>
      <w:r w:rsidR="00374B12" w:rsidRPr="00374B12">
        <w:rPr>
          <w:b/>
          <w:bCs/>
          <w:noProof/>
          <w:szCs w:val="20"/>
        </w:rPr>
        <w:t>2</w:t>
      </w:r>
      <w:r w:rsidR="00374B12" w:rsidRPr="00374B12">
        <w:rPr>
          <w:b/>
          <w:bCs/>
          <w:szCs w:val="20"/>
        </w:rPr>
        <w:fldChar w:fldCharType="end"/>
      </w:r>
      <w:r w:rsidRPr="00374B12">
        <w:rPr>
          <w:szCs w:val="20"/>
        </w:rPr>
        <w:t xml:space="preserve">). </w:t>
      </w:r>
    </w:p>
    <w:p w14:paraId="2C3F3D27" w14:textId="06A07513" w:rsidR="00403FCA" w:rsidRDefault="00403FCA" w:rsidP="00403FCA">
      <w:pPr>
        <w:pStyle w:val="MDPI32textnoindent"/>
      </w:pPr>
      <w:r>
        <w:t>The</w:t>
      </w:r>
      <w:r w:rsidR="0097532C" w:rsidRPr="00374B12">
        <w:t xml:space="preserve"> dimension</w:t>
      </w:r>
      <w:r>
        <w:t xml:space="preserve"> of </w:t>
      </w:r>
      <w:r w:rsidRPr="00991563">
        <w:rPr>
          <w:b/>
          <w:bCs/>
        </w:rPr>
        <w:t>treatment-engagement proces</w:t>
      </w:r>
      <w:r w:rsidRPr="00403FCA">
        <w:rPr>
          <w:b/>
          <w:bCs/>
        </w:rPr>
        <w:t xml:space="preserve">s </w:t>
      </w:r>
      <w:r w:rsidRPr="00403FCA">
        <w:rPr>
          <w:b/>
          <w:bCs/>
          <w:i/>
          <w:iCs/>
        </w:rPr>
        <w:t>stage</w:t>
      </w:r>
      <w:r w:rsidR="0097532C" w:rsidRPr="00374B12">
        <w:t xml:space="preserve"> </w:t>
      </w:r>
      <w:r>
        <w:t>include</w:t>
      </w:r>
      <w:r w:rsidR="0097532C" w:rsidRPr="00374B12">
        <w:t>s</w:t>
      </w:r>
      <w:r w:rsidR="00EC0A3D" w:rsidRPr="00374B12">
        <w:t xml:space="preserve"> th</w:t>
      </w:r>
      <w:r w:rsidR="000654AD" w:rsidRPr="00374B12">
        <w:t>re</w:t>
      </w:r>
      <w:r w:rsidR="00EC0A3D" w:rsidRPr="00374B12">
        <w:t>e</w:t>
      </w:r>
      <w:r w:rsidR="0097532C" w:rsidRPr="00374B12">
        <w:t xml:space="preserve"> </w:t>
      </w:r>
      <w:r w:rsidR="00387AF9" w:rsidRPr="00374B12">
        <w:rPr>
          <w:b/>
          <w:bCs/>
        </w:rPr>
        <w:t>discrete yet dependent stages</w:t>
      </w:r>
      <w:r w:rsidR="00387AF9" w:rsidRPr="00374B12">
        <w:t xml:space="preserve"> that </w:t>
      </w:r>
      <w:r w:rsidR="00387AF9">
        <w:t xml:space="preserve">treatment </w:t>
      </w:r>
      <w:r w:rsidR="00387AF9" w:rsidRPr="00374B12">
        <w:t>barrier</w:t>
      </w:r>
      <w:r w:rsidR="00387AF9">
        <w:t>s</w:t>
      </w:r>
      <w:r w:rsidR="00387AF9" w:rsidRPr="00374B12">
        <w:t xml:space="preserve"> can impede</w:t>
      </w:r>
      <w:r>
        <w:t>:</w:t>
      </w:r>
    </w:p>
    <w:p w14:paraId="37B14975" w14:textId="24F9DA53" w:rsidR="00387AF9" w:rsidRPr="00374B12" w:rsidRDefault="00403FCA" w:rsidP="00403FCA">
      <w:pPr>
        <w:pStyle w:val="MDPI32textnoindent"/>
        <w:numPr>
          <w:ilvl w:val="0"/>
          <w:numId w:val="124"/>
        </w:numPr>
      </w:pPr>
      <w:r>
        <w:rPr>
          <w:b/>
          <w:bCs/>
        </w:rPr>
        <w:t xml:space="preserve">Stage 1: </w:t>
      </w:r>
      <w:r w:rsidR="00387AF9" w:rsidRPr="00387AF9">
        <w:rPr>
          <w:b/>
          <w:bCs/>
        </w:rPr>
        <w:t xml:space="preserve">BED </w:t>
      </w:r>
      <w:r>
        <w:rPr>
          <w:b/>
          <w:bCs/>
        </w:rPr>
        <w:t>D</w:t>
      </w:r>
      <w:r w:rsidR="00387AF9" w:rsidRPr="00387AF9">
        <w:rPr>
          <w:b/>
          <w:bCs/>
        </w:rPr>
        <w:t>etection</w:t>
      </w:r>
      <w:r w:rsidR="008E51CC">
        <w:rPr>
          <w:b/>
          <w:bCs/>
        </w:rPr>
        <w:t xml:space="preserve"> &amp; Identification</w:t>
      </w:r>
      <w:r>
        <w:rPr>
          <w:b/>
          <w:bCs/>
        </w:rPr>
        <w:t>:</w:t>
      </w:r>
      <w:r w:rsidR="00387AF9" w:rsidRPr="00374B12">
        <w:rPr>
          <w:b/>
          <w:bCs/>
        </w:rPr>
        <w:t xml:space="preserve"> </w:t>
      </w:r>
      <w:r w:rsidR="00387AF9" w:rsidRPr="00374B12">
        <w:t xml:space="preserve">which includes BED </w:t>
      </w:r>
      <w:r>
        <w:t xml:space="preserve">recognition, </w:t>
      </w:r>
      <w:r w:rsidR="00387AF9" w:rsidRPr="00374B12">
        <w:t>screening, identification</w:t>
      </w:r>
      <w:r>
        <w:t xml:space="preserve">, and </w:t>
      </w:r>
      <w:r w:rsidRPr="00374B12">
        <w:t>diagnosis</w:t>
      </w:r>
      <w:r w:rsidR="00387AF9" w:rsidRPr="00374B12">
        <w:t xml:space="preserve"> (barriers </w:t>
      </w:r>
      <w:r>
        <w:t>in</w:t>
      </w:r>
      <w:r w:rsidR="00387AF9" w:rsidRPr="00374B12">
        <w:t xml:space="preserve"> this stage were spontaneously identified by 50% of participants).</w:t>
      </w:r>
    </w:p>
    <w:p w14:paraId="275BEC24" w14:textId="41D9818D" w:rsidR="00387AF9" w:rsidRPr="00374B12" w:rsidRDefault="00403FCA" w:rsidP="00387AF9">
      <w:pPr>
        <w:pStyle w:val="MDPI32textnoindent"/>
        <w:numPr>
          <w:ilvl w:val="0"/>
          <w:numId w:val="124"/>
        </w:numPr>
      </w:pPr>
      <w:r>
        <w:rPr>
          <w:b/>
          <w:bCs/>
        </w:rPr>
        <w:t>Stage 2: Treatment-Seeking &amp; Planning</w:t>
      </w:r>
      <w:r>
        <w:t xml:space="preserve">, which includes exploring, contacting, </w:t>
      </w:r>
      <w:r w:rsidRPr="00274653">
        <w:rPr>
          <w:bCs/>
        </w:rPr>
        <w:t>assessing</w:t>
      </w:r>
      <w:r>
        <w:rPr>
          <w:bCs/>
        </w:rPr>
        <w:t>, planning, and coordinating</w:t>
      </w:r>
      <w:r w:rsidRPr="00274653">
        <w:rPr>
          <w:bCs/>
        </w:rPr>
        <w:t xml:space="preserve"> viable treatment options</w:t>
      </w:r>
      <w:r>
        <w:rPr>
          <w:bCs/>
        </w:rPr>
        <w:t xml:space="preserve"> and</w:t>
      </w:r>
      <w:r w:rsidRPr="00274653">
        <w:rPr>
          <w:bCs/>
        </w:rPr>
        <w:t xml:space="preserve"> care</w:t>
      </w:r>
      <w:r w:rsidR="00387AF9" w:rsidRPr="00374B12">
        <w:t xml:space="preserve"> (barriers pertaining to this stage were spontaneously addressed by 57% of participants).</w:t>
      </w:r>
    </w:p>
    <w:p w14:paraId="111DF011" w14:textId="4792B602" w:rsidR="00403FCA" w:rsidRPr="00374B12" w:rsidRDefault="00403FCA" w:rsidP="00991563">
      <w:pPr>
        <w:pStyle w:val="MDPI32textnoindent"/>
        <w:numPr>
          <w:ilvl w:val="0"/>
          <w:numId w:val="124"/>
        </w:numPr>
      </w:pPr>
      <w:r>
        <w:rPr>
          <w:b/>
          <w:bCs/>
        </w:rPr>
        <w:t xml:space="preserve">Stage 3: Treatment </w:t>
      </w:r>
      <w:r w:rsidRPr="00BD4F87">
        <w:rPr>
          <w:b/>
          <w:bCs/>
        </w:rPr>
        <w:t>Access</w:t>
      </w:r>
      <w:r>
        <w:rPr>
          <w:b/>
          <w:bCs/>
        </w:rPr>
        <w:t xml:space="preserve"> and Engagement</w:t>
      </w:r>
      <w:r>
        <w:t>,</w:t>
      </w:r>
      <w:r>
        <w:rPr>
          <w:b/>
          <w:bCs/>
        </w:rPr>
        <w:t xml:space="preserve"> </w:t>
      </w:r>
      <w:r>
        <w:t>which includes initiating ongoing treatment</w:t>
      </w:r>
      <w:r w:rsidR="00991563">
        <w:t xml:space="preserve"> </w:t>
      </w:r>
      <w:r w:rsidR="00991563" w:rsidRPr="00374B12">
        <w:t xml:space="preserve">(barriers pertaining to this stage were spontaneously addressed by 57% of participants). </w:t>
      </w:r>
    </w:p>
    <w:p w14:paraId="6F9574D0" w14:textId="61D0C676" w:rsidR="00C67473" w:rsidRPr="00C67473" w:rsidRDefault="00991563" w:rsidP="00C67473">
      <w:pPr>
        <w:pStyle w:val="MDPI32textnoindent"/>
      </w:pPr>
      <w:r>
        <w:t>The dimension of treatment-engagement</w:t>
      </w:r>
      <w:r w:rsidR="000654AD" w:rsidRPr="00374B12">
        <w:t xml:space="preserve"> </w:t>
      </w:r>
      <w:r>
        <w:rPr>
          <w:b/>
          <w:bCs/>
        </w:rPr>
        <w:t xml:space="preserve">barrier </w:t>
      </w:r>
      <w:r w:rsidR="00EC0A3D" w:rsidRPr="00374B12">
        <w:rPr>
          <w:b/>
          <w:bCs/>
        </w:rPr>
        <w:t xml:space="preserve">source(s) </w:t>
      </w:r>
      <w:r>
        <w:t>also includes three levels</w:t>
      </w:r>
      <w:r w:rsidR="00C67473" w:rsidRPr="00C67473">
        <w:t>:</w:t>
      </w:r>
    </w:p>
    <w:p w14:paraId="6D2703E3" w14:textId="22296C0F" w:rsidR="00C67473" w:rsidRDefault="00C67473" w:rsidP="00C67473">
      <w:pPr>
        <w:pStyle w:val="MDPI32textnoindent"/>
        <w:numPr>
          <w:ilvl w:val="0"/>
          <w:numId w:val="125"/>
        </w:numPr>
      </w:pPr>
      <w:r>
        <w:t>T</w:t>
      </w:r>
      <w:r w:rsidR="00387AF9">
        <w:t xml:space="preserve">he level of the </w:t>
      </w:r>
      <w:r w:rsidR="00387AF9" w:rsidRPr="00C67473">
        <w:rPr>
          <w:b/>
          <w:bCs/>
        </w:rPr>
        <w:t>individual/patient</w:t>
      </w:r>
      <w:r>
        <w:t>.</w:t>
      </w:r>
    </w:p>
    <w:p w14:paraId="69286CFB" w14:textId="77777777" w:rsidR="00C67473" w:rsidRDefault="00C67473" w:rsidP="00C67473">
      <w:pPr>
        <w:pStyle w:val="MDPI32textnoindent"/>
        <w:numPr>
          <w:ilvl w:val="0"/>
          <w:numId w:val="125"/>
        </w:numPr>
      </w:pPr>
      <w:r>
        <w:t>T</w:t>
      </w:r>
      <w:r w:rsidR="00387AF9">
        <w:t xml:space="preserve">he </w:t>
      </w:r>
      <w:r w:rsidR="00387AF9" w:rsidRPr="00C67473">
        <w:rPr>
          <w:b/>
          <w:bCs/>
        </w:rPr>
        <w:t>interpersonal/healthcare provider</w:t>
      </w:r>
      <w:r w:rsidR="00387AF9">
        <w:t xml:space="preserve"> level</w:t>
      </w:r>
      <w:r>
        <w:t>.</w:t>
      </w:r>
    </w:p>
    <w:p w14:paraId="69FBE54C" w14:textId="4071AC7A" w:rsidR="00387AF9" w:rsidRDefault="00C67473" w:rsidP="00C67473">
      <w:pPr>
        <w:pStyle w:val="MDPI32textnoindent"/>
        <w:numPr>
          <w:ilvl w:val="0"/>
          <w:numId w:val="125"/>
        </w:numPr>
      </w:pPr>
      <w:r>
        <w:t>T</w:t>
      </w:r>
      <w:r w:rsidR="00387AF9">
        <w:t xml:space="preserve">he </w:t>
      </w:r>
      <w:r w:rsidR="00387AF9" w:rsidRPr="00C67473">
        <w:rPr>
          <w:b/>
          <w:bCs/>
        </w:rPr>
        <w:t>sociocultural/systemic</w:t>
      </w:r>
      <w:r>
        <w:rPr>
          <w:b/>
          <w:bCs/>
        </w:rPr>
        <w:t>/systems</w:t>
      </w:r>
      <w:r w:rsidR="00387AF9" w:rsidRPr="00C67473">
        <w:rPr>
          <w:b/>
          <w:bCs/>
        </w:rPr>
        <w:t xml:space="preserve"> </w:t>
      </w:r>
      <w:r w:rsidR="00387AF9" w:rsidRPr="00C67473">
        <w:t>level</w:t>
      </w:r>
      <w:r w:rsidR="0097532C" w:rsidRPr="00374B12">
        <w:t>.</w:t>
      </w:r>
      <w:r w:rsidR="00387AF9">
        <w:t xml:space="preserve"> </w:t>
      </w:r>
    </w:p>
    <w:p w14:paraId="65BECD86" w14:textId="77777777" w:rsidR="00991563" w:rsidRDefault="00B43063" w:rsidP="00374B12">
      <w:pPr>
        <w:pStyle w:val="MDPI32textnoindent"/>
      </w:pPr>
      <w:r w:rsidRPr="00374B12">
        <w:t xml:space="preserve">The barriers identified within </w:t>
      </w:r>
      <w:r w:rsidR="00FC4723" w:rsidRPr="00374B12">
        <w:t>each of the three levels for each of the two dimensions identified in the</w:t>
      </w:r>
      <w:r w:rsidRPr="00374B12">
        <w:t xml:space="preserve"> </w:t>
      </w:r>
      <w:r w:rsidR="00991563">
        <w:t xml:space="preserve">conceptual </w:t>
      </w:r>
      <w:r w:rsidRPr="00374B12">
        <w:t>model are</w:t>
      </w:r>
      <w:r w:rsidR="00015A0A" w:rsidRPr="00374B12">
        <w:t xml:space="preserve"> </w:t>
      </w:r>
      <w:r w:rsidR="00FC4723" w:rsidRPr="00374B12">
        <w:t xml:space="preserve">shown </w:t>
      </w:r>
      <w:r w:rsidR="00FC4723" w:rsidRPr="00374B12">
        <w:rPr>
          <w:szCs w:val="20"/>
        </w:rPr>
        <w:t xml:space="preserve">in </w:t>
      </w:r>
      <w:r w:rsidR="00374B12" w:rsidRPr="00374B12">
        <w:rPr>
          <w:szCs w:val="20"/>
        </w:rPr>
        <w:fldChar w:fldCharType="begin"/>
      </w:r>
      <w:r w:rsidR="00374B12" w:rsidRPr="00374B12">
        <w:rPr>
          <w:szCs w:val="20"/>
        </w:rPr>
        <w:instrText xml:space="preserve"> REF _Ref180475912 \h </w:instrText>
      </w:r>
      <w:r w:rsidR="00374B12">
        <w:rPr>
          <w:szCs w:val="20"/>
        </w:rPr>
        <w:instrText xml:space="preserve"> \* MERGEFORMAT </w:instrText>
      </w:r>
      <w:r w:rsidR="00374B12" w:rsidRPr="00374B12">
        <w:rPr>
          <w:szCs w:val="20"/>
        </w:rPr>
      </w:r>
      <w:r w:rsidR="00374B12" w:rsidRPr="00374B12">
        <w:rPr>
          <w:szCs w:val="20"/>
        </w:rPr>
        <w:fldChar w:fldCharType="separate"/>
      </w:r>
      <w:r w:rsidR="00374B12" w:rsidRPr="00374B12">
        <w:rPr>
          <w:b/>
          <w:bCs/>
          <w:szCs w:val="20"/>
        </w:rPr>
        <w:t xml:space="preserve">Table </w:t>
      </w:r>
      <w:r w:rsidR="00374B12" w:rsidRPr="00374B12">
        <w:rPr>
          <w:b/>
          <w:bCs/>
          <w:noProof/>
          <w:szCs w:val="20"/>
        </w:rPr>
        <w:t>5</w:t>
      </w:r>
      <w:r w:rsidR="00374B12" w:rsidRPr="00374B12">
        <w:rPr>
          <w:szCs w:val="20"/>
        </w:rPr>
        <w:fldChar w:fldCharType="end"/>
      </w:r>
      <w:r w:rsidR="00FC4723" w:rsidRPr="00374B12">
        <w:rPr>
          <w:szCs w:val="20"/>
        </w:rPr>
        <w:t xml:space="preserve"> and</w:t>
      </w:r>
      <w:r w:rsidR="00FC4723" w:rsidRPr="00374B12">
        <w:t xml:space="preserve"> </w:t>
      </w:r>
      <w:r w:rsidR="00374B12" w:rsidRPr="00374B12">
        <w:rPr>
          <w:b/>
          <w:bCs/>
        </w:rPr>
        <w:fldChar w:fldCharType="begin"/>
      </w:r>
      <w:r w:rsidR="00374B12" w:rsidRPr="00374B12">
        <w:rPr>
          <w:b/>
          <w:bCs/>
        </w:rPr>
        <w:instrText xml:space="preserve"> REF _Ref180475928 \h </w:instrText>
      </w:r>
      <w:r w:rsidR="00374B12">
        <w:rPr>
          <w:b/>
          <w:bCs/>
        </w:rPr>
        <w:instrText xml:space="preserve"> \* MERGEFORMAT </w:instrText>
      </w:r>
      <w:r w:rsidR="00374B12" w:rsidRPr="00374B12">
        <w:rPr>
          <w:b/>
          <w:bCs/>
        </w:rPr>
      </w:r>
      <w:r w:rsidR="00374B12" w:rsidRPr="00374B12">
        <w:rPr>
          <w:b/>
          <w:bCs/>
        </w:rPr>
        <w:fldChar w:fldCharType="separate"/>
      </w:r>
      <w:r w:rsidR="00374B12" w:rsidRPr="00374B12">
        <w:rPr>
          <w:b/>
          <w:bCs/>
        </w:rPr>
        <w:t xml:space="preserve">Figure </w:t>
      </w:r>
      <w:r w:rsidR="00374B12" w:rsidRPr="00374B12">
        <w:rPr>
          <w:b/>
          <w:bCs/>
          <w:noProof/>
        </w:rPr>
        <w:t>2</w:t>
      </w:r>
      <w:r w:rsidR="00374B12" w:rsidRPr="00374B12">
        <w:rPr>
          <w:b/>
          <w:bCs/>
        </w:rPr>
        <w:fldChar w:fldCharType="end"/>
      </w:r>
      <w:r w:rsidR="00FC4723" w:rsidRPr="00374B12">
        <w:t xml:space="preserve"> and are </w:t>
      </w:r>
      <w:r w:rsidRPr="00374B12">
        <w:t xml:space="preserve">described </w:t>
      </w:r>
      <w:r w:rsidR="00015A0A" w:rsidRPr="00374B12">
        <w:t>further below</w:t>
      </w:r>
      <w:r w:rsidRPr="00374B12">
        <w:t>.</w:t>
      </w:r>
      <w:r w:rsidR="00991563">
        <w:t xml:space="preserve"> </w:t>
      </w:r>
    </w:p>
    <w:p w14:paraId="7003EDC7" w14:textId="049F1394" w:rsidR="00A60A25" w:rsidRDefault="00991563" w:rsidP="00374B12">
      <w:pPr>
        <w:pStyle w:val="MDPI32textnoindent"/>
        <w:rPr>
          <w:b/>
          <w:bCs/>
        </w:rPr>
      </w:pPr>
      <w:r>
        <w:t xml:space="preserve">NOTE: Though stage two an stage 3 are significantly different stages in this model, they have been grouped together in </w:t>
      </w:r>
      <w:r w:rsidRPr="00374B12">
        <w:rPr>
          <w:szCs w:val="20"/>
        </w:rPr>
        <w:fldChar w:fldCharType="begin"/>
      </w:r>
      <w:r w:rsidRPr="00374B12">
        <w:rPr>
          <w:szCs w:val="20"/>
        </w:rPr>
        <w:instrText xml:space="preserve"> REF _Ref180475912 \h </w:instrText>
      </w:r>
      <w:r>
        <w:rPr>
          <w:szCs w:val="20"/>
        </w:rPr>
        <w:instrText xml:space="preserve"> \* MERGEFORMAT </w:instrText>
      </w:r>
      <w:r w:rsidRPr="00374B12">
        <w:rPr>
          <w:szCs w:val="20"/>
        </w:rPr>
      </w:r>
      <w:r w:rsidRPr="00374B12">
        <w:rPr>
          <w:szCs w:val="20"/>
        </w:rPr>
        <w:fldChar w:fldCharType="separate"/>
      </w:r>
      <w:r w:rsidRPr="00374B12">
        <w:rPr>
          <w:b/>
          <w:bCs/>
          <w:szCs w:val="20"/>
        </w:rPr>
        <w:t xml:space="preserve">Table </w:t>
      </w:r>
      <w:r w:rsidRPr="00374B12">
        <w:rPr>
          <w:b/>
          <w:bCs/>
          <w:noProof/>
          <w:szCs w:val="20"/>
        </w:rPr>
        <w:t>5</w:t>
      </w:r>
      <w:r w:rsidRPr="00374B12">
        <w:rPr>
          <w:szCs w:val="20"/>
        </w:rPr>
        <w:fldChar w:fldCharType="end"/>
      </w:r>
      <w:r w:rsidRPr="00374B12">
        <w:rPr>
          <w:szCs w:val="20"/>
        </w:rPr>
        <w:t xml:space="preserve"> and</w:t>
      </w:r>
      <w:r w:rsidRPr="00374B12">
        <w:t xml:space="preserve"> </w:t>
      </w:r>
      <w:r w:rsidRPr="00374B12">
        <w:rPr>
          <w:b/>
          <w:bCs/>
        </w:rPr>
        <w:fldChar w:fldCharType="begin"/>
      </w:r>
      <w:r w:rsidRPr="00374B12">
        <w:rPr>
          <w:b/>
          <w:bCs/>
        </w:rPr>
        <w:instrText xml:space="preserve"> REF _Ref180475928 \h </w:instrText>
      </w:r>
      <w:r>
        <w:rPr>
          <w:b/>
          <w:bCs/>
        </w:rPr>
        <w:instrText xml:space="preserve"> \* MERGEFORMAT </w:instrText>
      </w:r>
      <w:r w:rsidRPr="00374B12">
        <w:rPr>
          <w:b/>
          <w:bCs/>
        </w:rPr>
      </w:r>
      <w:r w:rsidRPr="00374B12">
        <w:rPr>
          <w:b/>
          <w:bCs/>
        </w:rPr>
        <w:fldChar w:fldCharType="separate"/>
      </w:r>
      <w:r w:rsidRPr="00374B12">
        <w:rPr>
          <w:b/>
          <w:bCs/>
        </w:rPr>
        <w:t xml:space="preserve">Figure </w:t>
      </w:r>
      <w:r w:rsidRPr="00374B12">
        <w:rPr>
          <w:b/>
          <w:bCs/>
          <w:noProof/>
        </w:rPr>
        <w:t>2</w:t>
      </w:r>
      <w:r w:rsidRPr="00374B12">
        <w:rPr>
          <w:b/>
          <w:bCs/>
        </w:rPr>
        <w:fldChar w:fldCharType="end"/>
      </w:r>
      <w:r>
        <w:rPr>
          <w:b/>
          <w:bCs/>
        </w:rPr>
        <w:t xml:space="preserve"> </w:t>
      </w:r>
    </w:p>
    <w:p w14:paraId="6F5EDD10" w14:textId="4C2EE047" w:rsidR="00991563" w:rsidRDefault="00991563" w:rsidP="00811BE5">
      <w:pPr>
        <w:pStyle w:val="MDPI32textnoindent"/>
      </w:pPr>
      <w:r>
        <w:t>M</w:t>
      </w:r>
      <w:r w:rsidRPr="00837BB6">
        <w:t xml:space="preserve">any barriers that were described as </w:t>
      </w:r>
      <w:r>
        <w:t>impeding</w:t>
      </w:r>
      <w:r w:rsidRPr="00837BB6">
        <w:t xml:space="preserve"> treatment-seeking </w:t>
      </w:r>
      <w:r>
        <w:t xml:space="preserve">(stage 2) </w:t>
      </w:r>
      <w:r w:rsidRPr="00837BB6">
        <w:t xml:space="preserve">were also described as </w:t>
      </w:r>
      <w:r>
        <w:t>impeding</w:t>
      </w:r>
      <w:r w:rsidRPr="00837BB6">
        <w:t xml:space="preserve"> treatment access</w:t>
      </w:r>
      <w:r>
        <w:t>/engagement (stage 3)</w:t>
      </w:r>
      <w:r w:rsidRPr="00837BB6">
        <w:t>.</w:t>
      </w:r>
      <w:r>
        <w:t xml:space="preserve"> T</w:t>
      </w:r>
      <w:r w:rsidRPr="00837BB6">
        <w:t xml:space="preserve">he </w:t>
      </w:r>
      <w:r>
        <w:t>way the barrier(s) were described as impeding the two stages was significantly at each stage</w:t>
      </w:r>
      <w:r w:rsidR="00811BE5">
        <w:t xml:space="preserve">, thus justifying the retention of </w:t>
      </w:r>
      <w:r>
        <w:t xml:space="preserve">these two stages as unique and distinct/separate from one another. However, because the barriers in these two stages are often quite similar, </w:t>
      </w:r>
      <w:r w:rsidRPr="00837BB6">
        <w:t>the</w:t>
      </w:r>
      <w:r>
        <w:t xml:space="preserve"> two stages</w:t>
      </w:r>
      <w:r w:rsidRPr="00837BB6">
        <w:t xml:space="preserve"> have been grouped </w:t>
      </w:r>
      <w:r w:rsidRPr="000957F4">
        <w:t xml:space="preserve">together in </w:t>
      </w:r>
      <w:r>
        <w:fldChar w:fldCharType="begin"/>
      </w:r>
      <w:r>
        <w:rPr>
          <w:highlight w:val="yellow"/>
        </w:rPr>
        <w:instrText xml:space="preserve"> REF _Ref180475912 \h </w:instrText>
      </w:r>
      <w:r>
        <w:fldChar w:fldCharType="separate"/>
      </w:r>
      <w:r w:rsidRPr="005E69DA">
        <w:rPr>
          <w:b/>
          <w:bCs/>
          <w:sz w:val="21"/>
          <w:szCs w:val="21"/>
        </w:rPr>
        <w:t xml:space="preserve">Table </w:t>
      </w:r>
      <w:r w:rsidRPr="005E69DA">
        <w:rPr>
          <w:b/>
          <w:bCs/>
          <w:noProof/>
          <w:sz w:val="21"/>
          <w:szCs w:val="21"/>
        </w:rPr>
        <w:t>5</w:t>
      </w:r>
      <w:r>
        <w:fldChar w:fldCharType="end"/>
      </w:r>
      <w:r>
        <w:t>,</w:t>
      </w:r>
      <w:r w:rsidRPr="000957F4">
        <w:t xml:space="preserve"> </w:t>
      </w:r>
      <w:r w:rsidRPr="00E71E3B">
        <w:rPr>
          <w:b/>
          <w:highlight w:val="yellow"/>
        </w:rPr>
        <w:fldChar w:fldCharType="begin"/>
      </w:r>
      <w:r w:rsidRPr="00E71E3B">
        <w:rPr>
          <w:b/>
          <w:highlight w:val="yellow"/>
        </w:rPr>
        <w:instrText xml:space="preserve"> REF _Ref180475928 \h </w:instrText>
      </w:r>
      <w:r>
        <w:rPr>
          <w:b/>
          <w:highlight w:val="yellow"/>
        </w:rPr>
        <w:instrText xml:space="preserve"> \* MERGEFORMAT </w:instrText>
      </w:r>
      <w:r w:rsidRPr="00E71E3B">
        <w:rPr>
          <w:b/>
          <w:highlight w:val="yellow"/>
        </w:rPr>
      </w:r>
      <w:r w:rsidRPr="00E71E3B">
        <w:rPr>
          <w:b/>
          <w:highlight w:val="yellow"/>
        </w:rPr>
        <w:fldChar w:fldCharType="separate"/>
      </w:r>
      <w:r w:rsidRPr="00E71E3B">
        <w:rPr>
          <w:b/>
        </w:rPr>
        <w:t xml:space="preserve">Figure </w:t>
      </w:r>
      <w:r w:rsidRPr="00E71E3B">
        <w:rPr>
          <w:b/>
          <w:noProof/>
        </w:rPr>
        <w:t>2</w:t>
      </w:r>
      <w:r w:rsidRPr="00E71E3B">
        <w:rPr>
          <w:b/>
          <w:highlight w:val="yellow"/>
        </w:rPr>
        <w:fldChar w:fldCharType="end"/>
      </w:r>
      <w:r w:rsidRPr="00837BB6">
        <w:t xml:space="preserve">, as well as in sections </w:t>
      </w:r>
      <w:r w:rsidRPr="00837BB6">
        <w:fldChar w:fldCharType="begin"/>
      </w:r>
      <w:r w:rsidRPr="00837BB6">
        <w:instrText xml:space="preserve"> REF _Ref148618143 \n \h  \* MERGEFORMAT </w:instrText>
      </w:r>
      <w:r w:rsidRPr="00837BB6">
        <w:fldChar w:fldCharType="separate"/>
      </w:r>
      <w:r w:rsidRPr="00837BB6">
        <w:t>3.2.2</w:t>
      </w:r>
      <w:r w:rsidRPr="00837BB6">
        <w:fldChar w:fldCharType="end"/>
      </w:r>
      <w:r w:rsidRPr="00837BB6">
        <w:t xml:space="preserve"> and </w:t>
      </w:r>
      <w:r w:rsidRPr="00837BB6">
        <w:fldChar w:fldCharType="begin"/>
      </w:r>
      <w:r w:rsidRPr="00837BB6">
        <w:instrText xml:space="preserve"> REF _Ref149468809 \n \h  \* MERGEFORMAT </w:instrText>
      </w:r>
      <w:r w:rsidRPr="00837BB6">
        <w:fldChar w:fldCharType="separate"/>
      </w:r>
      <w:r w:rsidRPr="00837BB6">
        <w:t>4.2.2</w:t>
      </w:r>
      <w:r w:rsidRPr="00837BB6">
        <w:fldChar w:fldCharType="end"/>
      </w:r>
      <w:r w:rsidRPr="00837BB6">
        <w:t xml:space="preserve"> below.</w:t>
      </w:r>
    </w:p>
    <w:p w14:paraId="2B224D32" w14:textId="77777777" w:rsidR="00991563" w:rsidRPr="00374B12" w:rsidRDefault="00991563" w:rsidP="00811BE5">
      <w:pPr>
        <w:pStyle w:val="MDPI32textnoindent"/>
        <w:ind w:left="0"/>
      </w:pPr>
    </w:p>
    <w:p w14:paraId="2F949222" w14:textId="77777777" w:rsidR="00A60A25" w:rsidRPr="00A60A25" w:rsidRDefault="00A60A25" w:rsidP="00A60A25">
      <w:pPr>
        <w:rPr>
          <w:lang w:eastAsia="de-DE" w:bidi="en-US"/>
        </w:rPr>
        <w:sectPr w:rsidR="00A60A25" w:rsidRPr="00A60A25" w:rsidSect="004F75EB">
          <w:pgSz w:w="11906" w:h="16838" w:code="9"/>
          <w:pgMar w:top="1417" w:right="720" w:bottom="1077" w:left="720" w:header="1020" w:footer="340" w:gutter="0"/>
          <w:lnNumType w:countBy="1" w:distance="255" w:restart="continuous"/>
          <w:pgNumType w:start="1"/>
          <w:cols w:space="425"/>
          <w:titlePg/>
          <w:bidi/>
          <w:docGrid w:type="lines" w:linePitch="326"/>
        </w:sectPr>
      </w:pPr>
    </w:p>
    <w:p w14:paraId="7D34880A" w14:textId="77777777" w:rsidR="009C2CA9" w:rsidRDefault="009C2CA9" w:rsidP="009C2CA9">
      <w:pPr>
        <w:pStyle w:val="MDPI41tablecaption"/>
        <w:ind w:left="510"/>
        <w:rPr>
          <w:b/>
          <w:bCs/>
          <w:sz w:val="21"/>
          <w:szCs w:val="21"/>
        </w:rPr>
      </w:pPr>
    </w:p>
    <w:p w14:paraId="0351E83A" w14:textId="265A9C8D" w:rsidR="009C2CA9" w:rsidRPr="005E69DA" w:rsidRDefault="009C2CA9" w:rsidP="009C2CA9">
      <w:pPr>
        <w:pStyle w:val="MDPI41tablecaption"/>
        <w:ind w:left="510"/>
        <w:rPr>
          <w:b/>
          <w:bCs/>
          <w:sz w:val="21"/>
          <w:szCs w:val="21"/>
        </w:rPr>
      </w:pPr>
      <w:bookmarkStart w:id="8" w:name="_Ref180475912"/>
      <w:r w:rsidRPr="005E69DA">
        <w:rPr>
          <w:b/>
          <w:bCs/>
          <w:sz w:val="21"/>
          <w:szCs w:val="21"/>
        </w:rPr>
        <w:t xml:space="preserve">Table </w:t>
      </w:r>
      <w:r w:rsidRPr="005E69DA">
        <w:rPr>
          <w:b/>
          <w:bCs/>
          <w:sz w:val="21"/>
          <w:szCs w:val="21"/>
        </w:rPr>
        <w:fldChar w:fldCharType="begin"/>
      </w:r>
      <w:r w:rsidRPr="005E69DA">
        <w:rPr>
          <w:b/>
          <w:bCs/>
          <w:sz w:val="21"/>
          <w:szCs w:val="21"/>
        </w:rPr>
        <w:instrText xml:space="preserve"> SEQ Table \* ARABIC </w:instrText>
      </w:r>
      <w:r w:rsidRPr="005E69DA">
        <w:rPr>
          <w:b/>
          <w:bCs/>
          <w:sz w:val="21"/>
          <w:szCs w:val="21"/>
        </w:rPr>
        <w:fldChar w:fldCharType="separate"/>
      </w:r>
      <w:r w:rsidRPr="005E69DA">
        <w:rPr>
          <w:b/>
          <w:bCs/>
          <w:noProof/>
          <w:sz w:val="21"/>
          <w:szCs w:val="21"/>
        </w:rPr>
        <w:t>5</w:t>
      </w:r>
      <w:r w:rsidRPr="005E69DA">
        <w:rPr>
          <w:b/>
          <w:bCs/>
          <w:sz w:val="21"/>
          <w:szCs w:val="21"/>
        </w:rPr>
        <w:fldChar w:fldCharType="end"/>
      </w:r>
      <w:bookmarkEnd w:id="8"/>
      <w:r w:rsidRPr="005E69DA">
        <w:rPr>
          <w:b/>
          <w:bCs/>
          <w:sz w:val="21"/>
          <w:szCs w:val="21"/>
        </w:rPr>
        <w:t xml:space="preserve">: </w:t>
      </w:r>
      <w:r w:rsidRPr="005E69DA">
        <w:rPr>
          <w:b/>
          <w:bCs/>
          <w:i/>
          <w:iCs/>
          <w:sz w:val="21"/>
          <w:szCs w:val="21"/>
        </w:rPr>
        <w:t>Classification of BED Treatment Access Barriers by Source and Stage as Identified by BED Experts</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0"/>
        <w:gridCol w:w="1440"/>
        <w:gridCol w:w="3870"/>
        <w:gridCol w:w="754"/>
      </w:tblGrid>
      <w:tr w:rsidR="009C2CA9" w:rsidRPr="00374B12" w14:paraId="06B967AC" w14:textId="77777777" w:rsidTr="001F45BE">
        <w:trPr>
          <w:tblHeader/>
          <w:jc w:val="center"/>
        </w:trPr>
        <w:tc>
          <w:tcPr>
            <w:tcW w:w="14344" w:type="dxa"/>
            <w:gridSpan w:val="4"/>
            <w:tcBorders>
              <w:top w:val="single" w:sz="4" w:space="0" w:color="auto"/>
              <w:bottom w:val="single" w:sz="4" w:space="0" w:color="auto"/>
            </w:tcBorders>
          </w:tcPr>
          <w:p w14:paraId="3474FA77" w14:textId="1C9C0D92" w:rsidR="009C2CA9" w:rsidRPr="00374B12" w:rsidRDefault="00A60A25" w:rsidP="00374B12">
            <w:pPr>
              <w:pStyle w:val="MDPI42tablebody"/>
              <w:jc w:val="left"/>
              <w:rPr>
                <w:b/>
                <w:bCs/>
              </w:rPr>
            </w:pPr>
            <w:r w:rsidRPr="00374B12">
              <w:rPr>
                <w:b/>
                <w:bCs/>
              </w:rPr>
              <w:t xml:space="preserve">BED Treatment Access Barrier Source, Stage, </w:t>
            </w:r>
            <w:r w:rsidR="009C2CA9" w:rsidRPr="00374B12">
              <w:rPr>
                <w:b/>
                <w:bCs/>
              </w:rPr>
              <w:t xml:space="preserve">&amp; </w:t>
            </w:r>
            <w:r w:rsidR="00AF5AC2" w:rsidRPr="00374B12">
              <w:rPr>
                <w:b/>
                <w:bCs/>
              </w:rPr>
              <w:t>Individual</w:t>
            </w:r>
            <w:r w:rsidR="009C2CA9" w:rsidRPr="00374B12">
              <w:rPr>
                <w:b/>
                <w:bCs/>
              </w:rPr>
              <w:t xml:space="preserve"> Barrier(s)         </w:t>
            </w:r>
            <w:r w:rsidR="00A76879">
              <w:rPr>
                <w:b/>
                <w:bCs/>
              </w:rPr>
              <w:t xml:space="preserve">       </w:t>
            </w:r>
            <w:r w:rsidR="009C2CA9" w:rsidRPr="00374B12">
              <w:rPr>
                <w:b/>
                <w:bCs/>
              </w:rPr>
              <w:t xml:space="preserve">  </w:t>
            </w:r>
            <w:r w:rsidR="00AF5AC2">
              <w:rPr>
                <w:b/>
                <w:bCs/>
              </w:rPr>
              <w:t xml:space="preserve">   | </w:t>
            </w:r>
            <w:r w:rsidR="009C2CA9" w:rsidRPr="00374B12">
              <w:rPr>
                <w:b/>
                <w:bCs/>
              </w:rPr>
              <w:t xml:space="preserve">  Expert Endorsement</w:t>
            </w:r>
            <w:r w:rsidR="00AF5AC2">
              <w:rPr>
                <w:b/>
                <w:bCs/>
              </w:rPr>
              <w:t xml:space="preserve"> n (n/14</w:t>
            </w:r>
            <w:r w:rsidR="00E62EE4">
              <w:rPr>
                <w:b/>
                <w:bCs/>
              </w:rPr>
              <w:t xml:space="preserve"> //</w:t>
            </w:r>
            <w:r w:rsidR="00811BE5">
              <w:rPr>
                <w:b/>
                <w:bCs/>
              </w:rPr>
              <w:t xml:space="preserve"> n/9</w:t>
            </w:r>
            <w:r w:rsidR="00AF5AC2">
              <w:rPr>
                <w:b/>
                <w:bCs/>
              </w:rPr>
              <w:t>)</w:t>
            </w:r>
            <w:r w:rsidR="009C2CA9" w:rsidRPr="00374B12">
              <w:rPr>
                <w:b/>
                <w:bCs/>
              </w:rPr>
              <w:t xml:space="preserve">  </w:t>
            </w:r>
            <w:r w:rsidR="00AF5AC2">
              <w:rPr>
                <w:b/>
                <w:bCs/>
              </w:rPr>
              <w:t xml:space="preserve">|  </w:t>
            </w:r>
            <w:r w:rsidR="00811BE5">
              <w:rPr>
                <w:b/>
                <w:bCs/>
              </w:rPr>
              <w:t>[</w:t>
            </w:r>
            <w:r w:rsidR="009C2CA9" w:rsidRPr="00374B12">
              <w:rPr>
                <w:b/>
                <w:bCs/>
              </w:rPr>
              <w:t>Supporting Literature</w:t>
            </w:r>
            <w:r w:rsidR="00811BE5">
              <w:rPr>
                <w:b/>
                <w:bCs/>
              </w:rPr>
              <w:t>]</w:t>
            </w:r>
          </w:p>
        </w:tc>
      </w:tr>
      <w:tr w:rsidR="009C2CA9" w:rsidRPr="00374B12" w14:paraId="76F02980" w14:textId="1B14A89A" w:rsidTr="00811BE5">
        <w:trPr>
          <w:jc w:val="center"/>
        </w:trPr>
        <w:tc>
          <w:tcPr>
            <w:tcW w:w="8280" w:type="dxa"/>
            <w:tcBorders>
              <w:top w:val="single" w:sz="4" w:space="0" w:color="auto"/>
            </w:tcBorders>
          </w:tcPr>
          <w:p w14:paraId="7846AE1E" w14:textId="77777777" w:rsidR="009C2CA9" w:rsidRPr="004C1360" w:rsidRDefault="009C2CA9" w:rsidP="00374B12">
            <w:pPr>
              <w:pStyle w:val="MDPI42tablebody"/>
              <w:jc w:val="left"/>
              <w:rPr>
                <w:b/>
                <w:bCs/>
                <w:i/>
                <w:iCs/>
              </w:rPr>
            </w:pPr>
            <w:r w:rsidRPr="004C1360">
              <w:rPr>
                <w:b/>
                <w:bCs/>
                <w:i/>
                <w:iCs/>
              </w:rPr>
              <w:t>Subtheme 1: Barriers to BED Recognition, Detection, Screening &amp; Diagnosis</w:t>
            </w:r>
          </w:p>
        </w:tc>
        <w:tc>
          <w:tcPr>
            <w:tcW w:w="1440" w:type="dxa"/>
            <w:tcBorders>
              <w:top w:val="single" w:sz="4" w:space="0" w:color="auto"/>
            </w:tcBorders>
          </w:tcPr>
          <w:p w14:paraId="4A92A5D1" w14:textId="600B0CBB" w:rsidR="009C2CA9" w:rsidRPr="004C1360" w:rsidRDefault="007059EC" w:rsidP="00374B12">
            <w:pPr>
              <w:pStyle w:val="MDPI42tablebody"/>
              <w:rPr>
                <w:b/>
                <w:bCs/>
                <w:i/>
                <w:iCs/>
              </w:rPr>
            </w:pPr>
            <w:r w:rsidRPr="004C1360">
              <w:rPr>
                <w:b/>
                <w:bCs/>
                <w:i/>
                <w:iCs/>
              </w:rPr>
              <w:t>9</w:t>
            </w:r>
            <w:r w:rsidR="009C2CA9" w:rsidRPr="004C1360">
              <w:rPr>
                <w:b/>
                <w:bCs/>
                <w:i/>
                <w:iCs/>
              </w:rPr>
              <w:t xml:space="preserve"> (</w:t>
            </w:r>
            <w:r w:rsidRPr="004C1360">
              <w:rPr>
                <w:b/>
                <w:bCs/>
                <w:i/>
                <w:iCs/>
              </w:rPr>
              <w:t>64</w:t>
            </w:r>
            <w:r w:rsidR="009C2CA9" w:rsidRPr="004C1360">
              <w:rPr>
                <w:b/>
                <w:bCs/>
                <w:i/>
                <w:iCs/>
              </w:rPr>
              <w:t>%</w:t>
            </w:r>
            <w:r w:rsidR="00811BE5" w:rsidRPr="004C1360">
              <w:rPr>
                <w:b/>
                <w:bCs/>
                <w:i/>
                <w:iCs/>
              </w:rPr>
              <w:t>/</w:t>
            </w:r>
            <w:r w:rsidRPr="004C1360">
              <w:rPr>
                <w:b/>
                <w:bCs/>
                <w:i/>
                <w:iCs/>
              </w:rPr>
              <w:t>100</w:t>
            </w:r>
            <w:r w:rsidR="00811BE5" w:rsidRPr="004C1360">
              <w:rPr>
                <w:b/>
                <w:bCs/>
                <w:i/>
                <w:iCs/>
              </w:rPr>
              <w:t>%</w:t>
            </w:r>
            <w:r w:rsidR="009C2CA9" w:rsidRPr="004C1360">
              <w:rPr>
                <w:b/>
                <w:bCs/>
                <w:i/>
                <w:iCs/>
              </w:rPr>
              <w:t>)</w:t>
            </w:r>
          </w:p>
        </w:tc>
        <w:tc>
          <w:tcPr>
            <w:tcW w:w="4624" w:type="dxa"/>
            <w:gridSpan w:val="2"/>
            <w:tcBorders>
              <w:top w:val="single" w:sz="4" w:space="0" w:color="auto"/>
            </w:tcBorders>
          </w:tcPr>
          <w:p w14:paraId="0294CB14" w14:textId="77777777" w:rsidR="009C2CA9" w:rsidRPr="004C1360" w:rsidRDefault="009C2CA9" w:rsidP="00374B12">
            <w:pPr>
              <w:pStyle w:val="MDPI42tablebody"/>
              <w:jc w:val="left"/>
              <w:rPr>
                <w:b/>
                <w:bCs/>
                <w:i/>
                <w:iCs/>
              </w:rPr>
            </w:pPr>
          </w:p>
        </w:tc>
      </w:tr>
      <w:tr w:rsidR="009C2CA9" w:rsidRPr="00374B12" w14:paraId="55902DF9" w14:textId="213F7B69" w:rsidTr="00811BE5">
        <w:trPr>
          <w:jc w:val="center"/>
        </w:trPr>
        <w:tc>
          <w:tcPr>
            <w:tcW w:w="8280" w:type="dxa"/>
          </w:tcPr>
          <w:p w14:paraId="767506E3" w14:textId="56D15C11" w:rsidR="009C2CA9" w:rsidRPr="004C1360" w:rsidRDefault="009C2CA9" w:rsidP="00811BE5">
            <w:pPr>
              <w:pStyle w:val="MDPI42tablebody"/>
              <w:numPr>
                <w:ilvl w:val="0"/>
                <w:numId w:val="126"/>
              </w:numPr>
              <w:jc w:val="left"/>
              <w:rPr>
                <w:b/>
                <w:bCs/>
                <w:sz w:val="18"/>
                <w:szCs w:val="18"/>
              </w:rPr>
            </w:pPr>
            <w:r w:rsidRPr="004C1360">
              <w:rPr>
                <w:b/>
                <w:bCs/>
              </w:rPr>
              <w:t>Individual/Patient-Level Barriers (Section 3.2.1.1)</w:t>
            </w:r>
          </w:p>
        </w:tc>
        <w:tc>
          <w:tcPr>
            <w:tcW w:w="1440" w:type="dxa"/>
          </w:tcPr>
          <w:p w14:paraId="0296282E" w14:textId="1BBC540E" w:rsidR="009C2CA9" w:rsidRPr="004C1360" w:rsidRDefault="007059EC" w:rsidP="00374B12">
            <w:pPr>
              <w:pStyle w:val="MDPI42tablebody"/>
              <w:rPr>
                <w:b/>
                <w:bCs/>
                <w:sz w:val="18"/>
                <w:szCs w:val="18"/>
              </w:rPr>
            </w:pPr>
            <w:r w:rsidRPr="004C1360">
              <w:rPr>
                <w:b/>
                <w:bCs/>
              </w:rPr>
              <w:t>9</w:t>
            </w:r>
            <w:r w:rsidR="009C2CA9" w:rsidRPr="004C1360">
              <w:rPr>
                <w:b/>
                <w:bCs/>
              </w:rPr>
              <w:t xml:space="preserve"> (</w:t>
            </w:r>
            <w:r w:rsidRPr="004C1360">
              <w:rPr>
                <w:b/>
                <w:bCs/>
              </w:rPr>
              <w:t>64</w:t>
            </w:r>
            <w:r w:rsidR="009C2CA9" w:rsidRPr="004C1360">
              <w:rPr>
                <w:b/>
                <w:bCs/>
              </w:rPr>
              <w:t>%</w:t>
            </w:r>
            <w:r w:rsidR="00811BE5" w:rsidRPr="004C1360">
              <w:rPr>
                <w:b/>
                <w:bCs/>
                <w:i/>
                <w:iCs/>
              </w:rPr>
              <w:t>/</w:t>
            </w:r>
            <w:r w:rsidRPr="004C1360">
              <w:rPr>
                <w:b/>
                <w:bCs/>
                <w:i/>
                <w:iCs/>
              </w:rPr>
              <w:t>100</w:t>
            </w:r>
            <w:r w:rsidR="00811BE5" w:rsidRPr="004C1360">
              <w:rPr>
                <w:b/>
                <w:bCs/>
                <w:i/>
                <w:iCs/>
              </w:rPr>
              <w:t>%</w:t>
            </w:r>
            <w:r w:rsidR="009C2CA9" w:rsidRPr="004C1360">
              <w:rPr>
                <w:b/>
                <w:bCs/>
              </w:rPr>
              <w:t>)</w:t>
            </w:r>
          </w:p>
        </w:tc>
        <w:tc>
          <w:tcPr>
            <w:tcW w:w="4624" w:type="dxa"/>
            <w:gridSpan w:val="2"/>
          </w:tcPr>
          <w:p w14:paraId="1B6E2704" w14:textId="77777777" w:rsidR="009C2CA9" w:rsidRPr="004C1360" w:rsidRDefault="009C2CA9" w:rsidP="00374B12">
            <w:pPr>
              <w:pStyle w:val="MDPI42tablebody"/>
              <w:jc w:val="left"/>
            </w:pPr>
          </w:p>
        </w:tc>
      </w:tr>
      <w:tr w:rsidR="00427B38" w:rsidRPr="00813E1E" w14:paraId="762ED671" w14:textId="77777777" w:rsidTr="00832AF5">
        <w:trPr>
          <w:jc w:val="center"/>
        </w:trPr>
        <w:tc>
          <w:tcPr>
            <w:tcW w:w="8280" w:type="dxa"/>
          </w:tcPr>
          <w:p w14:paraId="4FEBAB12" w14:textId="1DB46626" w:rsidR="00427B38" w:rsidRPr="004C1360" w:rsidRDefault="00427B38" w:rsidP="00832AF5">
            <w:pPr>
              <w:pStyle w:val="MDPI42tablebody"/>
              <w:numPr>
                <w:ilvl w:val="0"/>
                <w:numId w:val="142"/>
              </w:numPr>
              <w:jc w:val="left"/>
              <w:rPr>
                <w:b/>
                <w:bCs/>
              </w:rPr>
            </w:pPr>
            <w:r w:rsidRPr="004C1360">
              <w:rPr>
                <w:b/>
                <w:bCs/>
              </w:rPr>
              <w:t>Healthcare Avoidance and Under-Reporting due to Stigmatization</w:t>
            </w:r>
          </w:p>
        </w:tc>
        <w:tc>
          <w:tcPr>
            <w:tcW w:w="1440" w:type="dxa"/>
          </w:tcPr>
          <w:p w14:paraId="1F0EAF5A" w14:textId="02048A55" w:rsidR="00427B38" w:rsidRPr="004C1360" w:rsidRDefault="007059EC" w:rsidP="00832AF5">
            <w:pPr>
              <w:pStyle w:val="MDPI42tablebody"/>
              <w:rPr>
                <w:b/>
                <w:bCs/>
              </w:rPr>
            </w:pPr>
            <w:r w:rsidRPr="004C1360">
              <w:rPr>
                <w:b/>
                <w:bCs/>
              </w:rPr>
              <w:t>9</w:t>
            </w:r>
            <w:r w:rsidR="00427B38" w:rsidRPr="004C1360">
              <w:rPr>
                <w:b/>
                <w:bCs/>
              </w:rPr>
              <w:t xml:space="preserve"> (</w:t>
            </w:r>
            <w:r w:rsidRPr="004C1360">
              <w:rPr>
                <w:b/>
                <w:bCs/>
              </w:rPr>
              <w:t>64</w:t>
            </w:r>
            <w:r w:rsidR="00427B38" w:rsidRPr="004C1360">
              <w:rPr>
                <w:b/>
                <w:bCs/>
              </w:rPr>
              <w:t>%/</w:t>
            </w:r>
            <w:r w:rsidRPr="004C1360">
              <w:rPr>
                <w:b/>
                <w:bCs/>
              </w:rPr>
              <w:t>100</w:t>
            </w:r>
            <w:r w:rsidR="00427B38" w:rsidRPr="004C1360">
              <w:rPr>
                <w:b/>
                <w:bCs/>
              </w:rPr>
              <w:t>%)</w:t>
            </w:r>
          </w:p>
        </w:tc>
        <w:tc>
          <w:tcPr>
            <w:tcW w:w="4624" w:type="dxa"/>
            <w:gridSpan w:val="2"/>
          </w:tcPr>
          <w:p w14:paraId="23D2A53E" w14:textId="1CB734CC" w:rsidR="00427B38" w:rsidRPr="004C1360" w:rsidRDefault="00427B38" w:rsidP="00832AF5">
            <w:pPr>
              <w:pStyle w:val="MDPI42tablebody"/>
              <w:jc w:val="left"/>
              <w:rPr>
                <w:b/>
                <w:bCs/>
              </w:rPr>
            </w:pPr>
            <w:r w:rsidRPr="004C1360">
              <w:rPr>
                <w:b/>
                <w:b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b/>
                <w:bCs/>
              </w:rPr>
              <w:instrText xml:space="preserve"> ADDIN EN.CITE </w:instrText>
            </w:r>
            <w:r w:rsidR="00CF3DBA">
              <w:rPr>
                <w:b/>
                <w:b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b/>
                <w:bCs/>
              </w:rPr>
              <w:instrText xml:space="preserve"> ADDIN EN.CITE.DATA </w:instrText>
            </w:r>
            <w:r w:rsidR="00CF3DBA">
              <w:rPr>
                <w:b/>
                <w:bCs/>
              </w:rPr>
            </w:r>
            <w:r w:rsidR="00CF3DBA">
              <w:rPr>
                <w:b/>
                <w:bCs/>
              </w:rPr>
              <w:fldChar w:fldCharType="end"/>
            </w:r>
            <w:r w:rsidRPr="004C1360">
              <w:rPr>
                <w:b/>
                <w:bCs/>
              </w:rPr>
            </w:r>
            <w:r w:rsidRPr="004C1360">
              <w:rPr>
                <w:b/>
                <w:bCs/>
              </w:rPr>
              <w:fldChar w:fldCharType="separate"/>
            </w:r>
            <w:r w:rsidR="00CF3DBA">
              <w:rPr>
                <w:b/>
                <w:bCs/>
                <w:noProof/>
              </w:rPr>
              <w:t>[15, 17, 42, 46, 48-50, 55, 59-63, 66]</w:t>
            </w:r>
            <w:r w:rsidRPr="004C1360">
              <w:rPr>
                <w:b/>
                <w:bCs/>
              </w:rPr>
              <w:fldChar w:fldCharType="end"/>
            </w:r>
          </w:p>
        </w:tc>
      </w:tr>
      <w:tr w:rsidR="00427B38" w:rsidRPr="00012A27" w14:paraId="34C1A769" w14:textId="77777777" w:rsidTr="00832AF5">
        <w:trPr>
          <w:jc w:val="center"/>
        </w:trPr>
        <w:tc>
          <w:tcPr>
            <w:tcW w:w="8280" w:type="dxa"/>
          </w:tcPr>
          <w:p w14:paraId="7DE5B3D8" w14:textId="6C483B0F" w:rsidR="00427B38" w:rsidRPr="004C1360" w:rsidRDefault="009F49C6" w:rsidP="00832AF5">
            <w:pPr>
              <w:pStyle w:val="MDPI42tablebody"/>
              <w:numPr>
                <w:ilvl w:val="1"/>
                <w:numId w:val="142"/>
              </w:numPr>
              <w:jc w:val="left"/>
            </w:pPr>
            <w:r w:rsidRPr="004C1360">
              <w:t xml:space="preserve">Avoidance of </w:t>
            </w:r>
            <w:r w:rsidR="00427B38" w:rsidRPr="004C1360">
              <w:t xml:space="preserve"> healthcare provider</w:t>
            </w:r>
            <w:r w:rsidRPr="004C1360">
              <w:t>/system</w:t>
            </w:r>
            <w:r w:rsidR="00427B38" w:rsidRPr="004C1360">
              <w:t xml:space="preserve"> stigmatization</w:t>
            </w:r>
          </w:p>
        </w:tc>
        <w:tc>
          <w:tcPr>
            <w:tcW w:w="1440" w:type="dxa"/>
          </w:tcPr>
          <w:p w14:paraId="30C8D83C" w14:textId="323D5B73" w:rsidR="00427B38" w:rsidRPr="004C1360" w:rsidRDefault="00427B38" w:rsidP="00832AF5">
            <w:pPr>
              <w:pStyle w:val="MDPI42tablebody"/>
            </w:pPr>
            <w:r w:rsidRPr="004C1360">
              <w:t>6 (43%/ 67%)</w:t>
            </w:r>
          </w:p>
        </w:tc>
        <w:tc>
          <w:tcPr>
            <w:tcW w:w="4624" w:type="dxa"/>
            <w:gridSpan w:val="2"/>
          </w:tcPr>
          <w:p w14:paraId="241C418D" w14:textId="7C4C6F53" w:rsidR="00427B38" w:rsidRPr="004C1360" w:rsidRDefault="00427B38" w:rsidP="00832AF5">
            <w:pPr>
              <w:pStyle w:val="MDPI42tablebody"/>
              <w:jc w:val="left"/>
              <w:rPr>
                <w:i/>
                <w:iCs/>
              </w:rPr>
            </w:pPr>
            <w:r w:rsidRPr="004C1360">
              <w:rPr>
                <w:i/>
                <w:iCs/>
              </w:rPr>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 17, 42, 46, 48-50, 55, 59-63]</w:t>
            </w:r>
            <w:r w:rsidRPr="004C1360">
              <w:rPr>
                <w:i/>
                <w:iCs/>
              </w:rPr>
              <w:fldChar w:fldCharType="end"/>
            </w:r>
          </w:p>
        </w:tc>
      </w:tr>
      <w:tr w:rsidR="00427B38" w:rsidRPr="00012A27" w14:paraId="57E2E2D9" w14:textId="77777777" w:rsidTr="00832AF5">
        <w:trPr>
          <w:jc w:val="center"/>
        </w:trPr>
        <w:tc>
          <w:tcPr>
            <w:tcW w:w="8280" w:type="dxa"/>
          </w:tcPr>
          <w:p w14:paraId="2F409E46" w14:textId="3A2D25D7" w:rsidR="00427B38" w:rsidRPr="004C1360" w:rsidRDefault="009F49C6" w:rsidP="00832AF5">
            <w:pPr>
              <w:pStyle w:val="MDPI42tablebody"/>
              <w:numPr>
                <w:ilvl w:val="1"/>
                <w:numId w:val="142"/>
              </w:numPr>
              <w:jc w:val="left"/>
            </w:pPr>
            <w:r w:rsidRPr="004C1360">
              <w:t>Linked to s</w:t>
            </w:r>
            <w:r w:rsidR="00427B38" w:rsidRPr="004C1360">
              <w:t>elf-stigmatization (diagnosis</w:t>
            </w:r>
            <w:r w:rsidR="00464FD9" w:rsidRPr="004C1360">
              <w:t xml:space="preserve"> avoidance</w:t>
            </w:r>
            <w:r w:rsidR="00427B38" w:rsidRPr="004C1360">
              <w:t>)</w:t>
            </w:r>
          </w:p>
        </w:tc>
        <w:tc>
          <w:tcPr>
            <w:tcW w:w="1440" w:type="dxa"/>
          </w:tcPr>
          <w:p w14:paraId="5D04AA63" w14:textId="77777777" w:rsidR="00427B38" w:rsidRPr="004C1360" w:rsidRDefault="00427B38" w:rsidP="00832AF5">
            <w:pPr>
              <w:pStyle w:val="MDPI42tablebody"/>
            </w:pPr>
            <w:r w:rsidRPr="004C1360">
              <w:t>5 (36% / 55%)</w:t>
            </w:r>
          </w:p>
        </w:tc>
        <w:tc>
          <w:tcPr>
            <w:tcW w:w="4624" w:type="dxa"/>
            <w:gridSpan w:val="2"/>
          </w:tcPr>
          <w:p w14:paraId="6073DC9A" w14:textId="2360314F" w:rsidR="00427B38" w:rsidRPr="004C1360" w:rsidRDefault="00427B38" w:rsidP="00832AF5">
            <w:pPr>
              <w:pStyle w:val="MDPI42tablebody"/>
              <w:jc w:val="left"/>
              <w:rPr>
                <w:i/>
                <w:iCs/>
                <w:sz w:val="18"/>
                <w:szCs w:val="18"/>
              </w:rPr>
            </w:pPr>
            <w:r w:rsidRPr="004C1360">
              <w:rPr>
                <w:i/>
                <w:iCs/>
                <w:sz w:val="18"/>
                <w:szCs w:val="18"/>
              </w:rPr>
              <w:fldChar w:fldCharType="begin">
                <w:fldData xml:space="preserve">PEVuZE5vdGU+PENpdGU+PEF1dGhvcj5OZXlsYW5kPC9BdXRob3I+PFllYXI+MjAxOTwvWWVhcj48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Q2l0ZT48Q2l0ZT48QXV0aG9yPkJlY2tlcjwvQXV0aG9yPjxZZWFyPjIwMTA8L1llYXI+PFJlY051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cmVjb3JkPjwvQ2l0ZT48Q2l0ZT48QXV0aG9yPlNjaG9lbjwvQXV0aG9yPjxZZWFyPjIwMTI8L1ll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</w:fldData>
              </w:fldChar>
            </w:r>
            <w:r w:rsidR="00CF3DBA">
              <w:rPr>
                <w:i/>
                <w:iCs/>
                <w:sz w:val="18"/>
                <w:szCs w:val="18"/>
              </w:rPr>
              <w:instrText xml:space="preserve"> ADDIN EN.CITE </w:instrText>
            </w:r>
            <w:r w:rsidR="00CF3DBA">
              <w:rPr>
                <w:i/>
                <w:iCs/>
                <w:sz w:val="18"/>
                <w:szCs w:val="18"/>
              </w:rPr>
              <w:fldChar w:fldCharType="begin">
                <w:fldData xml:space="preserve">PEVuZE5vdGU+PENpdGU+PEF1dGhvcj5OZXlsYW5kPC9BdXRob3I+PFllYXI+MjAxOTwvWWVhcj48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Q2l0ZT48Q2l0ZT48QXV0aG9yPkJlY2tlcjwvQXV0aG9yPjxZZWFyPjIwMTA8L1llYXI+PFJlY051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cmVjb3JkPjwvQ2l0ZT48Q2l0ZT48QXV0aG9yPlNjaG9lbjwvQXV0aG9yPjxZZWFyPjIwMTI8L1ll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</w:fldData>
              </w:fldChar>
            </w:r>
            <w:r w:rsidR="00CF3DBA">
              <w:rPr>
                <w:i/>
                <w:iCs/>
                <w:sz w:val="18"/>
                <w:szCs w:val="18"/>
              </w:rPr>
              <w:instrText xml:space="preserve"> ADDIN EN.CITE.DATA </w:instrText>
            </w:r>
            <w:r w:rsidR="00CF3DBA">
              <w:rPr>
                <w:i/>
                <w:iCs/>
                <w:sz w:val="18"/>
                <w:szCs w:val="18"/>
              </w:rPr>
            </w:r>
            <w:r w:rsidR="00CF3DBA">
              <w:rPr>
                <w:i/>
                <w:iCs/>
                <w:sz w:val="18"/>
                <w:szCs w:val="18"/>
              </w:rPr>
              <w:fldChar w:fldCharType="end"/>
            </w:r>
            <w:r w:rsidRPr="004C1360">
              <w:rPr>
                <w:i/>
                <w:iCs/>
                <w:sz w:val="18"/>
                <w:szCs w:val="18"/>
              </w:rPr>
            </w:r>
            <w:r w:rsidRPr="004C1360">
              <w:rPr>
                <w:i/>
                <w:iCs/>
                <w:sz w:val="18"/>
                <w:szCs w:val="18"/>
              </w:rPr>
              <w:fldChar w:fldCharType="separate"/>
            </w:r>
            <w:r w:rsidR="00CF3DBA">
              <w:rPr>
                <w:i/>
                <w:iCs/>
                <w:noProof/>
                <w:sz w:val="18"/>
                <w:szCs w:val="18"/>
              </w:rPr>
              <w:t>[43, 44, 48-50, 55-58]</w:t>
            </w:r>
            <w:r w:rsidRPr="004C1360">
              <w:rPr>
                <w:i/>
                <w:iCs/>
                <w:sz w:val="18"/>
                <w:szCs w:val="18"/>
              </w:rPr>
              <w:fldChar w:fldCharType="end"/>
            </w:r>
          </w:p>
        </w:tc>
      </w:tr>
      <w:tr w:rsidR="00B139F1" w:rsidRPr="00012A27" w14:paraId="64A5221E" w14:textId="77777777" w:rsidTr="00832AF5">
        <w:trPr>
          <w:jc w:val="center"/>
        </w:trPr>
        <w:tc>
          <w:tcPr>
            <w:tcW w:w="8280" w:type="dxa"/>
          </w:tcPr>
          <w:p w14:paraId="07A77C5A" w14:textId="486E0341" w:rsidR="00B139F1" w:rsidRPr="004C1360" w:rsidRDefault="00B139F1" w:rsidP="00B139F1">
            <w:pPr>
              <w:pStyle w:val="MDPI42tablebody"/>
              <w:numPr>
                <w:ilvl w:val="1"/>
                <w:numId w:val="142"/>
              </w:numPr>
              <w:jc w:val="left"/>
            </w:pPr>
            <w:r w:rsidRPr="004C1360">
              <w:t xml:space="preserve">Barrier to </w:t>
            </w:r>
            <w:r w:rsidR="007059EC" w:rsidRPr="004C1360">
              <w:t xml:space="preserve">clinical </w:t>
            </w:r>
            <w:r w:rsidRPr="004C1360">
              <w:t>detection, screening, diagnosis</w:t>
            </w:r>
            <w:r w:rsidR="007059EC" w:rsidRPr="004C1360">
              <w:t>, &amp; support</w:t>
            </w:r>
          </w:p>
        </w:tc>
        <w:tc>
          <w:tcPr>
            <w:tcW w:w="1440" w:type="dxa"/>
          </w:tcPr>
          <w:p w14:paraId="3F5A5041" w14:textId="05416D90" w:rsidR="00B139F1" w:rsidRPr="004C1360" w:rsidRDefault="007059EC" w:rsidP="00832AF5">
            <w:pPr>
              <w:pStyle w:val="MDPI42tablebody"/>
            </w:pPr>
            <w:r w:rsidRPr="004C1360">
              <w:rPr>
                <w:i/>
                <w:iCs/>
              </w:rPr>
              <w:t>6</w:t>
            </w:r>
            <w:r w:rsidR="00B139F1" w:rsidRPr="004C1360">
              <w:rPr>
                <w:i/>
                <w:iCs/>
              </w:rPr>
              <w:t xml:space="preserve"> (</w:t>
            </w:r>
            <w:r w:rsidRPr="004C1360">
              <w:rPr>
                <w:i/>
                <w:iCs/>
              </w:rPr>
              <w:t>43</w:t>
            </w:r>
            <w:r w:rsidR="00B139F1" w:rsidRPr="004C1360">
              <w:rPr>
                <w:i/>
                <w:iCs/>
              </w:rPr>
              <w:t xml:space="preserve">% / </w:t>
            </w:r>
            <w:r w:rsidRPr="004C1360">
              <w:rPr>
                <w:i/>
                <w:iCs/>
              </w:rPr>
              <w:t>67</w:t>
            </w:r>
            <w:r w:rsidR="00B139F1" w:rsidRPr="004C1360">
              <w:rPr>
                <w:i/>
                <w:iCs/>
              </w:rPr>
              <w:t>%)</w:t>
            </w:r>
          </w:p>
        </w:tc>
        <w:tc>
          <w:tcPr>
            <w:tcW w:w="4624" w:type="dxa"/>
            <w:gridSpan w:val="2"/>
          </w:tcPr>
          <w:p w14:paraId="06C59300" w14:textId="5B48B5C9" w:rsidR="00B139F1" w:rsidRPr="004C1360" w:rsidRDefault="007059EC" w:rsidP="00832AF5">
            <w:pPr>
              <w:pStyle w:val="MDPI42tablebody"/>
              <w:jc w:val="left"/>
              <w:rPr>
                <w:i/>
                <w:iCs/>
              </w:rPr>
            </w:pPr>
            <w:r w:rsidRPr="004C1360">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 17, 42, 46, 48-50, 55, 59-63, 66]</w:t>
            </w:r>
            <w:r w:rsidRPr="004C1360">
              <w:rPr>
                <w:i/>
                <w:iCs/>
              </w:rPr>
              <w:fldChar w:fldCharType="end"/>
            </w:r>
          </w:p>
        </w:tc>
      </w:tr>
      <w:tr w:rsidR="00427B38" w:rsidRPr="00012A27" w14:paraId="20A9CD98" w14:textId="77777777" w:rsidTr="00832AF5">
        <w:trPr>
          <w:jc w:val="center"/>
        </w:trPr>
        <w:tc>
          <w:tcPr>
            <w:tcW w:w="8280" w:type="dxa"/>
          </w:tcPr>
          <w:p w14:paraId="5AF9FD76" w14:textId="52A0A9AC" w:rsidR="00427B38" w:rsidRPr="004C1360" w:rsidRDefault="00464FD9" w:rsidP="00B139F1">
            <w:pPr>
              <w:pStyle w:val="MDPI42tablebody"/>
              <w:numPr>
                <w:ilvl w:val="1"/>
                <w:numId w:val="142"/>
              </w:numPr>
              <w:jc w:val="left"/>
            </w:pPr>
            <w:r w:rsidRPr="004C1360">
              <w:t>Avoidance of system/sociocultural stigmatization</w:t>
            </w:r>
          </w:p>
        </w:tc>
        <w:tc>
          <w:tcPr>
            <w:tcW w:w="1440" w:type="dxa"/>
          </w:tcPr>
          <w:p w14:paraId="3DCDC672" w14:textId="77777777" w:rsidR="00427B38" w:rsidRPr="004C1360" w:rsidRDefault="00427B38" w:rsidP="00832AF5">
            <w:pPr>
              <w:pStyle w:val="MDPI42tablebody"/>
            </w:pPr>
            <w:r w:rsidRPr="004C1360">
              <w:rPr>
                <w:i/>
                <w:iCs/>
              </w:rPr>
              <w:t>3 (21% / 33%)</w:t>
            </w:r>
          </w:p>
        </w:tc>
        <w:tc>
          <w:tcPr>
            <w:tcW w:w="4624" w:type="dxa"/>
            <w:gridSpan w:val="2"/>
          </w:tcPr>
          <w:p w14:paraId="1A42CFC5" w14:textId="7AB70570" w:rsidR="00427B38" w:rsidRPr="004C1360" w:rsidRDefault="00427B38"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49, 55, 61, 74-80]</w:t>
            </w:r>
            <w:r w:rsidRPr="004C1360">
              <w:rPr>
                <w:i/>
                <w:iCs/>
              </w:rPr>
              <w:fldChar w:fldCharType="end"/>
            </w:r>
            <w:r w:rsidR="00464FD9" w:rsidRPr="004C1360">
              <w:rPr>
                <w:rFonts w:ascii="Times New Roman" w:hAnsi="Times New Roman"/>
                <w:i/>
                <w:iCs/>
                <w:snapToGrid/>
                <w:color w:val="auto"/>
                <w:sz w:val="16"/>
                <w:szCs w:val="16"/>
                <w:lang w:eastAsia="en-US" w:bidi="ar-SA"/>
              </w:rPr>
              <w:t xml:space="preserve"> </w:t>
            </w:r>
            <w:r w:rsidR="00464FD9" w:rsidRPr="004C1360">
              <w:rPr>
                <w:i/>
                <w:iCs/>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i/>
                <w:iCs/>
              </w:rPr>
              <w:instrText xml:space="preserve"> ADDIN EN.CITE.DATA </w:instrText>
            </w:r>
            <w:r w:rsidR="00CF3DBA">
              <w:rPr>
                <w:i/>
                <w:iCs/>
              </w:rPr>
            </w:r>
            <w:r w:rsidR="00CF3DBA">
              <w:rPr>
                <w:i/>
                <w:iCs/>
              </w:rPr>
              <w:fldChar w:fldCharType="end"/>
            </w:r>
            <w:r w:rsidR="00464FD9" w:rsidRPr="004C1360">
              <w:rPr>
                <w:i/>
                <w:iCs/>
              </w:rPr>
            </w:r>
            <w:r w:rsidR="00464FD9" w:rsidRPr="004C1360">
              <w:rPr>
                <w:i/>
                <w:iCs/>
              </w:rPr>
              <w:fldChar w:fldCharType="separate"/>
            </w:r>
            <w:r w:rsidR="00CF3DBA">
              <w:rPr>
                <w:i/>
                <w:iCs/>
                <w:noProof/>
              </w:rPr>
              <w:t>[15, 17, 42-58]</w:t>
            </w:r>
            <w:r w:rsidR="00464FD9" w:rsidRPr="004C1360">
              <w:rPr>
                <w:i/>
                <w:iCs/>
              </w:rPr>
              <w:fldChar w:fldCharType="end"/>
            </w:r>
          </w:p>
        </w:tc>
      </w:tr>
      <w:tr w:rsidR="00464FD9" w:rsidRPr="00012A27" w14:paraId="6AE6BE41" w14:textId="77777777" w:rsidTr="00832AF5">
        <w:trPr>
          <w:jc w:val="center"/>
        </w:trPr>
        <w:tc>
          <w:tcPr>
            <w:tcW w:w="8280" w:type="dxa"/>
          </w:tcPr>
          <w:p w14:paraId="6266D733" w14:textId="4F9485DC" w:rsidR="00464FD9" w:rsidRPr="004C1360" w:rsidRDefault="009F49C6" w:rsidP="00B139F1">
            <w:pPr>
              <w:pStyle w:val="MDPI42tablebody"/>
              <w:numPr>
                <w:ilvl w:val="1"/>
                <w:numId w:val="142"/>
              </w:numPr>
              <w:jc w:val="left"/>
            </w:pPr>
            <w:r w:rsidRPr="004C1360">
              <w:t>Li</w:t>
            </w:r>
            <w:r w:rsidR="00464FD9" w:rsidRPr="004C1360">
              <w:t>nked to body/weight/shape size and/or ED</w:t>
            </w:r>
            <w:r w:rsidRPr="004C1360">
              <w:t>/mental health stigma</w:t>
            </w:r>
          </w:p>
        </w:tc>
        <w:tc>
          <w:tcPr>
            <w:tcW w:w="1440" w:type="dxa"/>
          </w:tcPr>
          <w:p w14:paraId="1E5A9A58" w14:textId="0EE6ADB3" w:rsidR="00464FD9" w:rsidRPr="004C1360" w:rsidRDefault="007059EC" w:rsidP="00832AF5">
            <w:pPr>
              <w:pStyle w:val="MDPI42tablebody"/>
            </w:pPr>
            <w:r w:rsidRPr="004C1360">
              <w:t>5</w:t>
            </w:r>
            <w:r w:rsidR="00464FD9" w:rsidRPr="004C1360">
              <w:t xml:space="preserve"> (</w:t>
            </w:r>
            <w:r w:rsidRPr="004C1360">
              <w:t>36</w:t>
            </w:r>
            <w:r w:rsidR="00464FD9" w:rsidRPr="004C1360">
              <w:t xml:space="preserve">% / </w:t>
            </w:r>
            <w:r w:rsidRPr="004C1360">
              <w:t>55</w:t>
            </w:r>
            <w:r w:rsidR="00464FD9" w:rsidRPr="004C1360">
              <w:t>%)</w:t>
            </w:r>
          </w:p>
        </w:tc>
        <w:tc>
          <w:tcPr>
            <w:tcW w:w="4624" w:type="dxa"/>
            <w:gridSpan w:val="2"/>
          </w:tcPr>
          <w:p w14:paraId="14DFDB24" w14:textId="6AE0A8B2" w:rsidR="00464FD9" w:rsidRPr="004C1360" w:rsidRDefault="009F49C6" w:rsidP="00832AF5">
            <w:pPr>
              <w:pStyle w:val="MDPI42tablebody"/>
              <w:jc w:val="left"/>
              <w:rPr>
                <w:i/>
                <w:iCs/>
              </w:rPr>
            </w:pPr>
            <w:r w:rsidRPr="004C1360">
              <w:rPr>
                <w:i/>
                <w:iCs/>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 17, 42-58]</w:t>
            </w:r>
            <w:r w:rsidRPr="004C1360">
              <w:rPr>
                <w:i/>
                <w:iCs/>
              </w:rPr>
              <w:fldChar w:fldCharType="end"/>
            </w:r>
          </w:p>
        </w:tc>
      </w:tr>
      <w:tr w:rsidR="009F49C6" w:rsidRPr="00012A27" w14:paraId="2E8F644A" w14:textId="77777777" w:rsidTr="00832AF5">
        <w:trPr>
          <w:jc w:val="center"/>
        </w:trPr>
        <w:tc>
          <w:tcPr>
            <w:tcW w:w="8280" w:type="dxa"/>
          </w:tcPr>
          <w:p w14:paraId="6091A8A5" w14:textId="55507796" w:rsidR="009F49C6" w:rsidRPr="004C1360" w:rsidRDefault="009F49C6" w:rsidP="00B139F1">
            <w:pPr>
              <w:pStyle w:val="MDPI42tablebody"/>
              <w:numPr>
                <w:ilvl w:val="1"/>
                <w:numId w:val="142"/>
              </w:numPr>
              <w:jc w:val="left"/>
            </w:pPr>
            <w:r w:rsidRPr="004C1360">
              <w:t>Linked to denial, guilt, and shame</w:t>
            </w:r>
          </w:p>
        </w:tc>
        <w:tc>
          <w:tcPr>
            <w:tcW w:w="1440" w:type="dxa"/>
          </w:tcPr>
          <w:p w14:paraId="4EFFA72B" w14:textId="77777777" w:rsidR="009F49C6" w:rsidRPr="004C1360" w:rsidRDefault="009F49C6" w:rsidP="00832AF5">
            <w:pPr>
              <w:pStyle w:val="MDPI42tablebody"/>
            </w:pPr>
            <w:r w:rsidRPr="004C1360">
              <w:t>3 (21% / 33%)</w:t>
            </w:r>
          </w:p>
        </w:tc>
        <w:tc>
          <w:tcPr>
            <w:tcW w:w="4624" w:type="dxa"/>
            <w:gridSpan w:val="2"/>
          </w:tcPr>
          <w:p w14:paraId="40BD05AC" w14:textId="627EED26" w:rsidR="009F49C6" w:rsidRPr="004C1360" w:rsidRDefault="009F49C6" w:rsidP="00832AF5">
            <w:pPr>
              <w:pStyle w:val="MDPI42tablebody"/>
              <w:jc w:val="left"/>
              <w:rPr>
                <w:i/>
                <w:iCs/>
              </w:rPr>
            </w:pPr>
            <w:r w:rsidRPr="004C1360">
              <w:rPr>
                <w:i/>
                <w:iCs/>
              </w:rPr>
              <w:fldChar w:fldCharType="begin">
                <w:fldData xml:space="preserve">PEVuZE5vdGU+PENpdGU+PEF1dGhvcj5DYWNoZWxpbjwvQXV0aG9yPjxZZWFyPjIwMDE8L1llYXI+
PFJlY051bT43OTQ3PC9SZWNOdW0+PERpc3BsYXlUZXh0PlsxNSwgMTcsIDQyLTU0XTwvRGlzcGxh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b3JkPjwvQ2l0ZT48Q2l0ZT48QXV0aG9yPkJpYWxrYTwvQXV0aG9yPjxZZWFyPjIwMTc8L1llYXI+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cmxzPjwvcmVjb3JkPjwvQ2l0ZT48Q2l0ZT48QXV0aG9yPk5leWxhbmQ8L0F1dGhvcj48WWVhcj4y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PjxDaXRlPjxBdXRob3I+QmlsacSHPC9BdXRob3I+PFllYXI+MjAyMDwvWWVhcj48UmVjTnVtPjc5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Z2U+PC9yZWNvcmQ+PC9DaXRlPjwvRW5kTm90ZT5=
</w:fldData>
              </w:fldChar>
            </w:r>
            <w:r w:rsidR="00CF3DBA">
              <w:rPr>
                <w:i/>
                <w:iCs/>
              </w:rPr>
              <w:instrText xml:space="preserve"> ADDIN EN.CITE </w:instrText>
            </w:r>
            <w:r w:rsidR="00CF3DBA">
              <w:rPr>
                <w:i/>
                <w:iCs/>
              </w:rPr>
              <w:fldChar w:fldCharType="begin">
                <w:fldData xml:space="preserve">PEVuZE5vdGU+PENpdGU+PEF1dGhvcj5DYWNoZWxpbjwvQXV0aG9yPjxZZWFyPjIwMDE8L1llYXI+
PFJlY051bT43OTQ3PC9SZWNOdW0+PERpc3BsYXlUZXh0PlsxNSwgMTcsIDQyLTU0XTwvRGlzcGxh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b3JkPjwvQ2l0ZT48Q2l0ZT48QXV0aG9yPkJpYWxrYTwvQXV0aG9yPjxZZWFyPjIwMTc8L1llYXI+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PjxDaXRlPjxBdXRob3I+QmlsacSHPC9BdXRob3I+PFllYXI+MjAyMDwvWWVhcj48UmVjTnVtPjc5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Z2U+PC9yZWNvcmQ+PC9DaXRlPjwvRW5kTm90ZT5=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 17, 42-54]</w:t>
            </w:r>
            <w:r w:rsidRPr="004C1360">
              <w:rPr>
                <w:i/>
                <w:iCs/>
              </w:rPr>
              <w:fldChar w:fldCharType="end"/>
            </w:r>
          </w:p>
        </w:tc>
      </w:tr>
      <w:tr w:rsidR="00013D42" w:rsidRPr="00012A27" w14:paraId="3C903765" w14:textId="77777777" w:rsidTr="00832AF5">
        <w:trPr>
          <w:jc w:val="center"/>
        </w:trPr>
        <w:tc>
          <w:tcPr>
            <w:tcW w:w="8280" w:type="dxa"/>
          </w:tcPr>
          <w:p w14:paraId="7435115C" w14:textId="0B089D45" w:rsidR="00013D42" w:rsidRPr="004C1360" w:rsidRDefault="00013D42" w:rsidP="00013D42">
            <w:pPr>
              <w:pStyle w:val="MDPI42tablebody"/>
              <w:numPr>
                <w:ilvl w:val="1"/>
                <w:numId w:val="142"/>
              </w:numPr>
              <w:jc w:val="left"/>
            </w:pPr>
            <w:r w:rsidRPr="004C1360">
              <w:t xml:space="preserve">Linked to physical (vs psychopathological) BED symptom attendance </w:t>
            </w:r>
            <w:r w:rsidRPr="004C1360">
              <w:rPr>
                <w:b/>
                <w:bCs/>
                <w:color w:val="FF0000"/>
              </w:rPr>
              <w:t>(2)</w:t>
            </w:r>
          </w:p>
        </w:tc>
        <w:tc>
          <w:tcPr>
            <w:tcW w:w="1440" w:type="dxa"/>
          </w:tcPr>
          <w:p w14:paraId="32E7E996" w14:textId="77777777" w:rsidR="00013D42" w:rsidRPr="004C1360" w:rsidRDefault="00013D42" w:rsidP="00832AF5">
            <w:pPr>
              <w:pStyle w:val="MDPI42tablebody"/>
            </w:pPr>
            <w:r w:rsidRPr="004C1360">
              <w:t>3 (21% / 33%)</w:t>
            </w:r>
          </w:p>
        </w:tc>
        <w:tc>
          <w:tcPr>
            <w:tcW w:w="4624" w:type="dxa"/>
            <w:gridSpan w:val="2"/>
          </w:tcPr>
          <w:p w14:paraId="05F90061" w14:textId="46B3FAEB" w:rsidR="00013D42" w:rsidRPr="004C1360" w:rsidRDefault="00013D42" w:rsidP="00832AF5">
            <w:pPr>
              <w:pStyle w:val="MDPI42tablebody"/>
              <w:jc w:val="left"/>
              <w:rPr>
                <w:i/>
                <w:iCs/>
              </w:rPr>
            </w:pPr>
            <w:r w:rsidRPr="004C1360">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 </w:instrText>
            </w:r>
            <w:r w:rsidR="00CF3DBA">
              <w:rPr>
                <w:i/>
                <w:i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[15-19, 42, 43, 46, 50, 51, 55, 59, 62-65]</w:t>
            </w:r>
            <w:r w:rsidRPr="004C1360">
              <w:rPr>
                <w:i/>
                <w:iCs/>
              </w:rPr>
              <w:fldChar w:fldCharType="end"/>
            </w:r>
          </w:p>
        </w:tc>
      </w:tr>
      <w:tr w:rsidR="00013D42" w:rsidRPr="00012A27" w14:paraId="6BAB86A6" w14:textId="77777777" w:rsidTr="00832AF5">
        <w:trPr>
          <w:jc w:val="center"/>
        </w:trPr>
        <w:tc>
          <w:tcPr>
            <w:tcW w:w="8280" w:type="dxa"/>
          </w:tcPr>
          <w:p w14:paraId="1C03793C" w14:textId="6486297F" w:rsidR="00013D42" w:rsidRPr="004C1360" w:rsidRDefault="00013D42" w:rsidP="00013D42">
            <w:pPr>
              <w:pStyle w:val="MDPI42tablebody"/>
              <w:numPr>
                <w:ilvl w:val="1"/>
                <w:numId w:val="142"/>
              </w:numPr>
              <w:jc w:val="left"/>
            </w:pPr>
            <w:r w:rsidRPr="004C1360">
              <w:t xml:space="preserve">Linked to fear of facing treatment hardships </w:t>
            </w:r>
            <w:r w:rsidRPr="004C1360">
              <w:rPr>
                <w:b/>
                <w:bCs/>
                <w:color w:val="FF0000"/>
              </w:rPr>
              <w:t>(8)</w:t>
            </w:r>
          </w:p>
        </w:tc>
        <w:tc>
          <w:tcPr>
            <w:tcW w:w="1440" w:type="dxa"/>
          </w:tcPr>
          <w:p w14:paraId="4C4EAC91" w14:textId="42EC101D" w:rsidR="00013D42" w:rsidRPr="004C1360" w:rsidRDefault="00013D42" w:rsidP="00832AF5">
            <w:pPr>
              <w:pStyle w:val="MDPI42tablebody"/>
            </w:pPr>
            <w:r w:rsidRPr="004C1360">
              <w:t>2 (14% / 22%)</w:t>
            </w:r>
          </w:p>
        </w:tc>
        <w:tc>
          <w:tcPr>
            <w:tcW w:w="4624" w:type="dxa"/>
            <w:gridSpan w:val="2"/>
          </w:tcPr>
          <w:p w14:paraId="013F123E" w14:textId="21222E48" w:rsidR="00013D42" w:rsidRPr="004C1360" w:rsidRDefault="00013D42" w:rsidP="00832AF5">
            <w:pPr>
              <w:pStyle w:val="MDPI42tablebody"/>
              <w:jc w:val="left"/>
              <w:rPr>
                <w:i/>
                <w:iCs/>
              </w:rPr>
            </w:pPr>
            <w:r w:rsidRPr="004C1360">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[36, 45, 52, 73, 110-119]</w:t>
            </w:r>
            <w:r w:rsidRPr="004C1360">
              <w:rPr>
                <w:i/>
                <w:iCs/>
              </w:rPr>
              <w:fldChar w:fldCharType="end"/>
            </w:r>
          </w:p>
        </w:tc>
      </w:tr>
      <w:tr w:rsidR="00464FD9" w:rsidRPr="00012A27" w14:paraId="060E2EB3" w14:textId="77777777" w:rsidTr="00832AF5">
        <w:trPr>
          <w:jc w:val="center"/>
        </w:trPr>
        <w:tc>
          <w:tcPr>
            <w:tcW w:w="8280" w:type="dxa"/>
          </w:tcPr>
          <w:p w14:paraId="2D40F160" w14:textId="09F2C747" w:rsidR="00464FD9" w:rsidRPr="004C1360" w:rsidRDefault="009F49C6" w:rsidP="00013D42">
            <w:pPr>
              <w:pStyle w:val="MDPI42tablebody"/>
              <w:numPr>
                <w:ilvl w:val="1"/>
                <w:numId w:val="142"/>
              </w:numPr>
              <w:jc w:val="left"/>
            </w:pPr>
            <w:r w:rsidRPr="004C1360">
              <w:t>Linked to</w:t>
            </w:r>
            <w:r w:rsidR="00464FD9" w:rsidRPr="004C1360">
              <w:t xml:space="preserve"> </w:t>
            </w:r>
            <w:r w:rsidR="00013D42" w:rsidRPr="004C1360">
              <w:t>fear of facing the underlying ED psychopathology (e.g., “letting go of the coping/eating behavior)</w:t>
            </w:r>
            <w:r w:rsidR="00464FD9" w:rsidRPr="004C1360">
              <w:t xml:space="preserve"> </w:t>
            </w:r>
            <w:r w:rsidR="00464FD9" w:rsidRPr="004C1360">
              <w:rPr>
                <w:b/>
                <w:bCs/>
                <w:color w:val="FF0000"/>
              </w:rPr>
              <w:t>(</w:t>
            </w:r>
            <w:r w:rsidR="00013D42" w:rsidRPr="004C1360">
              <w:rPr>
                <w:b/>
                <w:bCs/>
                <w:color w:val="FF0000"/>
              </w:rPr>
              <w:t>9</w:t>
            </w:r>
            <w:r w:rsidR="00464FD9" w:rsidRPr="004C1360">
              <w:rPr>
                <w:b/>
                <w:bCs/>
                <w:color w:val="FF0000"/>
              </w:rPr>
              <w:t>)</w:t>
            </w:r>
          </w:p>
        </w:tc>
        <w:tc>
          <w:tcPr>
            <w:tcW w:w="1440" w:type="dxa"/>
          </w:tcPr>
          <w:p w14:paraId="43057B05" w14:textId="69F81A70" w:rsidR="00464FD9" w:rsidRPr="004C1360" w:rsidRDefault="00013D42" w:rsidP="00464FD9">
            <w:pPr>
              <w:pStyle w:val="MDPI42tablebody"/>
            </w:pPr>
            <w:r w:rsidRPr="004C1360">
              <w:t>1</w:t>
            </w:r>
            <w:r w:rsidR="00464FD9" w:rsidRPr="004C1360">
              <w:t xml:space="preserve"> (</w:t>
            </w:r>
            <w:r w:rsidRPr="004C1360">
              <w:t>7</w:t>
            </w:r>
            <w:r w:rsidR="00464FD9" w:rsidRPr="004C1360">
              <w:t xml:space="preserve">% / </w:t>
            </w:r>
            <w:r w:rsidRPr="004C1360">
              <w:t>11</w:t>
            </w:r>
            <w:r w:rsidR="00464FD9" w:rsidRPr="004C1360">
              <w:t>%)</w:t>
            </w:r>
          </w:p>
        </w:tc>
        <w:tc>
          <w:tcPr>
            <w:tcW w:w="4624" w:type="dxa"/>
            <w:gridSpan w:val="2"/>
          </w:tcPr>
          <w:p w14:paraId="4D351254" w14:textId="7310AD3E" w:rsidR="00644B8C" w:rsidRPr="00644B8C" w:rsidRDefault="00644B8C" w:rsidP="00644B8C">
            <w:pPr>
              <w:pStyle w:val="MDPI42tablebody"/>
              <w:jc w:val="left"/>
              <w:rPr>
                <w:i/>
                <w:iCs/>
              </w:rPr>
            </w:pPr>
            <w:r w:rsidRPr="00644B8C">
              <w:rPr>
                <w:i/>
                <w:iCs/>
              </w:rPr>
              <w:t xml:space="preserve">Direct support: </w:t>
            </w:r>
            <w:r w:rsidRPr="00644B8C">
              <w:rPr>
                <w:i/>
                <w:iC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Pr>
                <w:i/>
                <w:iCs/>
              </w:rPr>
              <w:instrText xml:space="preserve"> ADDIN EN.CITE </w:instrText>
            </w:r>
            <w:r w:rsidR="00CF3DBA">
              <w:rPr>
                <w:i/>
                <w:iC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Pr>
                <w:i/>
                <w:iCs/>
              </w:rPr>
              <w:instrText xml:space="preserve"> ADDIN EN.CITE.DATA </w:instrText>
            </w:r>
            <w:r w:rsidR="00CF3DBA">
              <w:rPr>
                <w:i/>
                <w:iCs/>
              </w:rPr>
            </w:r>
            <w:r w:rsidR="00CF3DBA">
              <w:rPr>
                <w:i/>
                <w:iCs/>
              </w:rPr>
              <w:fldChar w:fldCharType="end"/>
            </w:r>
            <w:r w:rsidRPr="00644B8C">
              <w:rPr>
                <w:i/>
                <w:iCs/>
              </w:rPr>
            </w:r>
            <w:r w:rsidRPr="00644B8C">
              <w:rPr>
                <w:i/>
                <w:iCs/>
              </w:rPr>
              <w:fldChar w:fldCharType="separate"/>
            </w:r>
            <w:r w:rsidR="00CF3DBA">
              <w:rPr>
                <w:i/>
                <w:iCs/>
                <w:noProof/>
              </w:rPr>
              <w:t>[43, 45, 52, 53, 73, 110, 112, 113]</w:t>
            </w:r>
            <w:r w:rsidRPr="00644B8C">
              <w:rPr>
                <w:i/>
                <w:iCs/>
              </w:rPr>
              <w:fldChar w:fldCharType="end"/>
            </w:r>
          </w:p>
          <w:p w14:paraId="080CEFDE" w14:textId="2FB72ECF" w:rsidR="00644B8C" w:rsidRPr="00644B8C" w:rsidRDefault="00644B8C" w:rsidP="00644B8C">
            <w:pPr>
              <w:pStyle w:val="MDPI42tablebody"/>
              <w:jc w:val="left"/>
              <w:rPr>
                <w:i/>
                <w:iCs/>
              </w:rPr>
            </w:pPr>
            <w:r w:rsidRPr="00644B8C">
              <w:rPr>
                <w:i/>
                <w:iCs/>
              </w:rPr>
              <w:t xml:space="preserve">Indirect support: </w:t>
            </w:r>
            <w:r w:rsidRPr="00644B8C">
              <w:rPr>
                <w:i/>
                <w:i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Pr>
                <w:i/>
                <w:iCs/>
              </w:rPr>
              <w:instrText xml:space="preserve"> ADDIN EN.CITE </w:instrText>
            </w:r>
            <w:r w:rsidR="00CF3DBA">
              <w:rPr>
                <w:i/>
                <w:i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Pr>
                <w:i/>
                <w:iCs/>
              </w:rPr>
              <w:instrText xml:space="preserve"> ADDIN EN.CITE.DATA </w:instrText>
            </w:r>
            <w:r w:rsidR="00CF3DBA">
              <w:rPr>
                <w:i/>
                <w:iCs/>
              </w:rPr>
            </w:r>
            <w:r w:rsidR="00CF3DBA">
              <w:rPr>
                <w:i/>
                <w:iCs/>
              </w:rPr>
              <w:fldChar w:fldCharType="end"/>
            </w:r>
            <w:r w:rsidRPr="00644B8C">
              <w:rPr>
                <w:i/>
                <w:iCs/>
              </w:rPr>
            </w:r>
            <w:r w:rsidRPr="00644B8C">
              <w:rPr>
                <w:i/>
                <w:iCs/>
              </w:rPr>
              <w:fldChar w:fldCharType="separate"/>
            </w:r>
            <w:r w:rsidR="00CF3DBA">
              <w:rPr>
                <w:i/>
                <w:iCs/>
                <w:noProof/>
              </w:rPr>
              <w:t>[122-126]</w:t>
            </w:r>
            <w:r w:rsidRPr="00644B8C">
              <w:rPr>
                <w:i/>
                <w:iCs/>
              </w:rPr>
              <w:fldChar w:fldCharType="end"/>
            </w:r>
          </w:p>
          <w:p w14:paraId="444D57CA" w14:textId="0D6630B2" w:rsidR="00464FD9" w:rsidRPr="004C1360" w:rsidRDefault="00644B8C" w:rsidP="00644B8C">
            <w:pPr>
              <w:pStyle w:val="MDPI42tablebody"/>
              <w:jc w:val="left"/>
              <w:rPr>
                <w:i/>
                <w:iCs/>
              </w:rPr>
            </w:pPr>
            <w:r w:rsidRPr="004C1360">
              <w:rPr>
                <w:i/>
                <w:iCs/>
              </w:rPr>
              <w:t xml:space="preserve">Reported in comorbid conditions: </w:t>
            </w:r>
            <w:r w:rsidRPr="004C1360">
              <w:rPr>
                <w:i/>
                <w:i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Pr>
                <w:i/>
                <w:iCs/>
              </w:rPr>
              <w:instrText xml:space="preserve"> ADDIN EN.CITE </w:instrText>
            </w:r>
            <w:r w:rsidR="00CF3DBA">
              <w:rPr>
                <w:i/>
                <w:i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[127-130]</w:t>
            </w:r>
            <w:r w:rsidRPr="004C1360">
              <w:rPr>
                <w:i/>
                <w:iCs/>
              </w:rPr>
              <w:fldChar w:fldCharType="end"/>
            </w:r>
          </w:p>
        </w:tc>
      </w:tr>
      <w:tr w:rsidR="00427B38" w:rsidRPr="00813E1E" w14:paraId="6BA8893D" w14:textId="77777777" w:rsidTr="00832AF5">
        <w:trPr>
          <w:jc w:val="center"/>
        </w:trPr>
        <w:tc>
          <w:tcPr>
            <w:tcW w:w="8280" w:type="dxa"/>
          </w:tcPr>
          <w:p w14:paraId="69222FD7" w14:textId="2745559F" w:rsidR="00427B38" w:rsidRPr="004C1360" w:rsidRDefault="00427B38" w:rsidP="00832AF5">
            <w:pPr>
              <w:pStyle w:val="MDPI42tablebody"/>
              <w:numPr>
                <w:ilvl w:val="0"/>
                <w:numId w:val="142"/>
              </w:numPr>
              <w:jc w:val="left"/>
              <w:rPr>
                <w:b/>
                <w:bCs/>
              </w:rPr>
            </w:pPr>
            <w:r w:rsidRPr="004C1360">
              <w:rPr>
                <w:b/>
                <w:bCs/>
              </w:rPr>
              <w:t>Denial/</w:t>
            </w:r>
            <w:r w:rsidR="007059EC" w:rsidRPr="004C1360">
              <w:rPr>
                <w:b/>
                <w:bCs/>
              </w:rPr>
              <w:t>S</w:t>
            </w:r>
            <w:r w:rsidRPr="004C1360">
              <w:rPr>
                <w:b/>
                <w:bCs/>
              </w:rPr>
              <w:t>elf-</w:t>
            </w:r>
            <w:r w:rsidR="007059EC" w:rsidRPr="004C1360">
              <w:rPr>
                <w:b/>
                <w:bCs/>
              </w:rPr>
              <w:t>S</w:t>
            </w:r>
            <w:r w:rsidRPr="004C1360">
              <w:rPr>
                <w:b/>
                <w:bCs/>
              </w:rPr>
              <w:t>tigmatization</w:t>
            </w:r>
            <w:r w:rsidR="007059EC" w:rsidRPr="004C1360">
              <w:rPr>
                <w:b/>
                <w:bCs/>
              </w:rPr>
              <w:t xml:space="preserve"> Impeding Self-Detection/Recognition</w:t>
            </w:r>
          </w:p>
        </w:tc>
        <w:tc>
          <w:tcPr>
            <w:tcW w:w="1440" w:type="dxa"/>
          </w:tcPr>
          <w:p w14:paraId="052463A4" w14:textId="77777777" w:rsidR="00427B38" w:rsidRPr="004C1360" w:rsidRDefault="00427B38" w:rsidP="00832AF5">
            <w:pPr>
              <w:pStyle w:val="MDPI42tablebody"/>
              <w:rPr>
                <w:b/>
                <w:bCs/>
              </w:rPr>
            </w:pPr>
            <w:r w:rsidRPr="004C1360">
              <w:rPr>
                <w:b/>
                <w:bCs/>
              </w:rPr>
              <w:t>5 (36% / 55%)</w:t>
            </w:r>
          </w:p>
        </w:tc>
        <w:tc>
          <w:tcPr>
            <w:tcW w:w="4624" w:type="dxa"/>
            <w:gridSpan w:val="2"/>
          </w:tcPr>
          <w:p w14:paraId="44116DA7" w14:textId="7D1069A5" w:rsidR="00427B38" w:rsidRPr="004C1360" w:rsidRDefault="007059EC" w:rsidP="00832AF5">
            <w:pPr>
              <w:pStyle w:val="MDPI42tablebody"/>
              <w:ind w:right="-346"/>
              <w:jc w:val="left"/>
              <w:rPr>
                <w:b/>
                <w:bCs/>
                <w:sz w:val="18"/>
                <w:szCs w:val="18"/>
              </w:rPr>
            </w:pPr>
            <w:r w:rsidRPr="004C1360">
              <w:rPr>
                <w:b/>
                <w:bCs/>
                <w:sz w:val="18"/>
                <w:szCs w:val="18"/>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8"/>
                <w:szCs w:val="18"/>
              </w:rPr>
              <w:instrText xml:space="preserve"> ADDIN EN.CITE </w:instrText>
            </w:r>
            <w:r w:rsidR="00CF3DBA">
              <w:rPr>
                <w:b/>
                <w:bCs/>
                <w:sz w:val="18"/>
                <w:szCs w:val="18"/>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b/>
                <w:bCs/>
                <w:sz w:val="18"/>
                <w:szCs w:val="18"/>
              </w:rPr>
              <w:instrText xml:space="preserve"> ADDIN EN.CITE.DATA </w:instrText>
            </w:r>
            <w:r w:rsidR="00CF3DBA">
              <w:rPr>
                <w:b/>
                <w:bCs/>
                <w:sz w:val="18"/>
                <w:szCs w:val="18"/>
              </w:rPr>
            </w:r>
            <w:r w:rsidR="00CF3DBA">
              <w:rPr>
                <w:b/>
                <w:bCs/>
                <w:sz w:val="18"/>
                <w:szCs w:val="18"/>
              </w:rPr>
              <w:fldChar w:fldCharType="end"/>
            </w:r>
            <w:r w:rsidR="00CF3DBA">
              <w:rPr>
                <w:b/>
                <w:bCs/>
                <w:sz w:val="18"/>
                <w:szCs w:val="18"/>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b/>
                <w:bCs/>
                <w:sz w:val="18"/>
                <w:szCs w:val="18"/>
              </w:rPr>
              <w:instrText xml:space="preserve"> ADDIN EN.CITE.DATA </w:instrText>
            </w:r>
            <w:r w:rsidR="00CF3DBA">
              <w:rPr>
                <w:b/>
                <w:bCs/>
                <w:sz w:val="18"/>
                <w:szCs w:val="18"/>
              </w:rPr>
            </w:r>
            <w:r w:rsidR="00CF3DBA">
              <w:rPr>
                <w:b/>
                <w:bCs/>
                <w:sz w:val="18"/>
                <w:szCs w:val="18"/>
              </w:rPr>
              <w:fldChar w:fldCharType="end"/>
            </w:r>
            <w:r w:rsidRPr="004C1360">
              <w:rPr>
                <w:b/>
                <w:bCs/>
                <w:sz w:val="18"/>
                <w:szCs w:val="18"/>
              </w:rPr>
            </w:r>
            <w:r w:rsidRPr="004C1360">
              <w:rPr>
                <w:b/>
                <w:bCs/>
                <w:sz w:val="18"/>
                <w:szCs w:val="18"/>
              </w:rPr>
              <w:fldChar w:fldCharType="separate"/>
            </w:r>
            <w:r w:rsidR="00CF3DBA">
              <w:rPr>
                <w:b/>
                <w:bCs/>
                <w:noProof/>
                <w:sz w:val="18"/>
                <w:szCs w:val="18"/>
              </w:rPr>
              <w:t>[15, 17, 42-58]</w:t>
            </w:r>
            <w:r w:rsidRPr="004C1360">
              <w:rPr>
                <w:b/>
                <w:bCs/>
                <w:sz w:val="18"/>
                <w:szCs w:val="18"/>
              </w:rPr>
              <w:fldChar w:fldCharType="end"/>
            </w:r>
          </w:p>
        </w:tc>
      </w:tr>
      <w:tr w:rsidR="007059EC" w:rsidRPr="00012A27" w14:paraId="6295ACFB" w14:textId="77777777" w:rsidTr="00832AF5">
        <w:trPr>
          <w:jc w:val="center"/>
        </w:trPr>
        <w:tc>
          <w:tcPr>
            <w:tcW w:w="8280" w:type="dxa"/>
          </w:tcPr>
          <w:p w14:paraId="1534EDAF" w14:textId="5FEB9427" w:rsidR="007059EC" w:rsidRPr="004C1360" w:rsidRDefault="007059EC" w:rsidP="00832AF5">
            <w:pPr>
              <w:pStyle w:val="MDPI42tablebody"/>
              <w:numPr>
                <w:ilvl w:val="1"/>
                <w:numId w:val="142"/>
              </w:numPr>
              <w:jc w:val="left"/>
            </w:pPr>
            <w:r w:rsidRPr="004C1360">
              <w:t>Separate from healthcare avoidance and under-reporting</w:t>
            </w:r>
          </w:p>
        </w:tc>
        <w:tc>
          <w:tcPr>
            <w:tcW w:w="1440" w:type="dxa"/>
          </w:tcPr>
          <w:p w14:paraId="2A8F1E1B" w14:textId="77777777" w:rsidR="007059EC" w:rsidRPr="004C1360" w:rsidRDefault="007059EC" w:rsidP="00832AF5">
            <w:pPr>
              <w:pStyle w:val="MDPI42tablebody"/>
            </w:pPr>
            <w:r w:rsidRPr="004C1360">
              <w:t>5 (36% / 55%)</w:t>
            </w:r>
          </w:p>
        </w:tc>
        <w:tc>
          <w:tcPr>
            <w:tcW w:w="4624" w:type="dxa"/>
            <w:gridSpan w:val="2"/>
          </w:tcPr>
          <w:p w14:paraId="4F82A8E1" w14:textId="0A0A236B" w:rsidR="007059EC" w:rsidRPr="004C1360" w:rsidRDefault="007059EC" w:rsidP="00832AF5">
            <w:pPr>
              <w:pStyle w:val="MDPI42tablebody"/>
              <w:jc w:val="left"/>
              <w:rPr>
                <w:i/>
                <w:iCs/>
                <w:sz w:val="17"/>
                <w:szCs w:val="17"/>
              </w:rPr>
            </w:pPr>
            <w:r w:rsidRPr="004C1360">
              <w:rPr>
                <w:i/>
                <w:iCs/>
                <w:sz w:val="17"/>
                <w:szCs w:val="17"/>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i/>
                <w:iCs/>
                <w:sz w:val="17"/>
                <w:szCs w:val="17"/>
              </w:rPr>
              <w:instrText xml:space="preserve"> ADDIN EN.CITE </w:instrText>
            </w:r>
            <w:r w:rsidR="00CF3DBA">
              <w:rPr>
                <w:i/>
                <w:iCs/>
                <w:sz w:val="17"/>
                <w:szCs w:val="17"/>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PmVuZzwvbGFuZ3VhZ2U+PC9yZWNvcmQ+PC9DaXRlPjxDaXRlPjxBdXRob3I+Q2FjaGVsaW48L0F1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IFVuaXZlcnNpdHkgb2YgTmF0dXJhbCBNZWRpY2luZSwgUG9ydGxhbmQsIE9SIDk3MjAxLCBVU0Eu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dGhvcj5CaWFsa2E8L0F1dGhvcj48WWVhcj4yMDE3PC9ZZWFyPjxSZWNOdW0+Nzk1NzwvUmVjTnVt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PENpdGU+PEF1dGhvcj5OZXlsYW5kPC9BdXRob3I+PFllYXI+MjAxOTwvWWVhcj48UmVjTnVtPjgz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SGVwd29ydGg8L0F1dGhvcj48WWVhcj4yMDA3PC9ZZWFyPjxSZWNOdW0+ODQ4ODwvUmVjTnVtPjxy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==
</w:fldData>
              </w:fldChar>
            </w:r>
            <w:r w:rsidR="00CF3DBA">
              <w:rPr>
                <w:i/>
                <w:iCs/>
                <w:sz w:val="17"/>
                <w:szCs w:val="17"/>
              </w:rPr>
              <w:instrText xml:space="preserve"> ADDIN EN.CITE.DATA </w:instrText>
            </w:r>
            <w:r w:rsidR="00CF3DBA">
              <w:rPr>
                <w:i/>
                <w:iCs/>
                <w:sz w:val="17"/>
                <w:szCs w:val="17"/>
              </w:rPr>
            </w:r>
            <w:r w:rsidR="00CF3DBA">
              <w:rPr>
                <w:i/>
                <w:iCs/>
                <w:sz w:val="17"/>
                <w:szCs w:val="17"/>
              </w:rPr>
              <w:fldChar w:fldCharType="end"/>
            </w:r>
            <w:r w:rsidR="00CF3DBA">
              <w:rPr>
                <w:i/>
                <w:iCs/>
                <w:sz w:val="17"/>
                <w:szCs w:val="17"/>
              </w:rPr>
              <w:fldChar w:fldCharType="begin">
                <w:fldData xml:space="preserve">bmQgTmV1cm9zY2llbmNlICwgVW5pdmVyc2l0eSBvZiBOb3J0aCBDYXJvbGluYSAsIENoYXBlbCBI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aXNibj48dXJscz48L3VybHM+PC9yZWNvcmQ+PC9DaXRlPjxDaXRlPjxBdXRob3I+V2Vpc3NtYW48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</w:fldData>
              </w:fldChar>
            </w:r>
            <w:r w:rsidR="00CF3DBA">
              <w:rPr>
                <w:i/>
                <w:iCs/>
                <w:sz w:val="17"/>
                <w:szCs w:val="17"/>
              </w:rPr>
              <w:instrText xml:space="preserve"> ADDIN EN.CITE.DATA </w:instrText>
            </w:r>
            <w:r w:rsidR="00CF3DBA">
              <w:rPr>
                <w:i/>
                <w:iCs/>
                <w:sz w:val="17"/>
                <w:szCs w:val="17"/>
              </w:rPr>
            </w:r>
            <w:r w:rsidR="00CF3DBA">
              <w:rPr>
                <w:i/>
                <w:iCs/>
                <w:sz w:val="17"/>
                <w:szCs w:val="17"/>
              </w:rPr>
              <w:fldChar w:fldCharType="end"/>
            </w:r>
            <w:r w:rsidRPr="004C1360">
              <w:rPr>
                <w:i/>
                <w:iCs/>
                <w:sz w:val="17"/>
                <w:szCs w:val="17"/>
              </w:rPr>
            </w:r>
            <w:r w:rsidRPr="004C1360">
              <w:rPr>
                <w:i/>
                <w:iCs/>
                <w:sz w:val="17"/>
                <w:szCs w:val="17"/>
              </w:rPr>
              <w:fldChar w:fldCharType="separate"/>
            </w:r>
            <w:r w:rsidR="00CF3DBA">
              <w:rPr>
                <w:i/>
                <w:iCs/>
                <w:noProof/>
                <w:sz w:val="17"/>
                <w:szCs w:val="17"/>
              </w:rPr>
              <w:t>[15, 17, 42-58]</w:t>
            </w:r>
            <w:r w:rsidRPr="004C1360">
              <w:rPr>
                <w:i/>
                <w:iCs/>
                <w:sz w:val="17"/>
                <w:szCs w:val="17"/>
              </w:rPr>
              <w:fldChar w:fldCharType="end"/>
            </w:r>
          </w:p>
        </w:tc>
      </w:tr>
      <w:tr w:rsidR="00427B38" w:rsidRPr="00012A27" w14:paraId="41903D61" w14:textId="77777777" w:rsidTr="00832AF5">
        <w:trPr>
          <w:jc w:val="center"/>
        </w:trPr>
        <w:tc>
          <w:tcPr>
            <w:tcW w:w="8280" w:type="dxa"/>
          </w:tcPr>
          <w:p w14:paraId="6691CAFB" w14:textId="750B79AB" w:rsidR="00427B38" w:rsidRPr="004C1360" w:rsidRDefault="007059EC" w:rsidP="00832AF5">
            <w:pPr>
              <w:pStyle w:val="MDPI42tablebody"/>
              <w:numPr>
                <w:ilvl w:val="1"/>
                <w:numId w:val="142"/>
              </w:numPr>
              <w:jc w:val="left"/>
            </w:pPr>
            <w:r w:rsidRPr="004C1360">
              <w:t>Linked to s</w:t>
            </w:r>
            <w:r w:rsidR="00427B38" w:rsidRPr="004C1360">
              <w:t>elf-stigmatization</w:t>
            </w:r>
          </w:p>
        </w:tc>
        <w:tc>
          <w:tcPr>
            <w:tcW w:w="1440" w:type="dxa"/>
          </w:tcPr>
          <w:p w14:paraId="0224F5B9" w14:textId="77777777" w:rsidR="00427B38" w:rsidRPr="004C1360" w:rsidRDefault="00427B38" w:rsidP="00832AF5">
            <w:pPr>
              <w:pStyle w:val="MDPI42tablebody"/>
            </w:pPr>
            <w:r w:rsidRPr="004C1360">
              <w:t>5 (36% / 55%)</w:t>
            </w:r>
          </w:p>
        </w:tc>
        <w:tc>
          <w:tcPr>
            <w:tcW w:w="4624" w:type="dxa"/>
            <w:gridSpan w:val="2"/>
          </w:tcPr>
          <w:p w14:paraId="3DCECCB6" w14:textId="6A24BA69" w:rsidR="00427B38" w:rsidRPr="004C1360" w:rsidRDefault="00427B38" w:rsidP="00832AF5">
            <w:pPr>
              <w:pStyle w:val="MDPI42tablebody"/>
              <w:jc w:val="left"/>
              <w:rPr>
                <w:i/>
                <w:iCs/>
                <w:sz w:val="18"/>
                <w:szCs w:val="18"/>
              </w:rPr>
            </w:pPr>
            <w:r w:rsidRPr="004C1360">
              <w:rPr>
                <w:i/>
                <w:iCs/>
                <w:sz w:val="18"/>
                <w:szCs w:val="18"/>
              </w:rPr>
              <w:fldChar w:fldCharType="begin">
                <w:fldData xml:space="preserve">PEVuZE5vdGU+PENpdGU+PEF1dGhvcj5OZXlsYW5kPC9BdXRob3I+PFllYXI+MjAxOTwvWWVhcj48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Q2l0ZT48Q2l0ZT48QXV0aG9yPkJlY2tlcjwvQXV0aG9yPjxZZWFyPjIwMTA8L1llYXI+PFJlY051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cmVjb3JkPjwvQ2l0ZT48Q2l0ZT48QXV0aG9yPlNjaG9lbjwvQXV0aG9yPjxZZWFyPjIwMTI8L1ll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</w:fldData>
              </w:fldChar>
            </w:r>
            <w:r w:rsidR="00CF3DBA">
              <w:rPr>
                <w:i/>
                <w:iCs/>
                <w:sz w:val="18"/>
                <w:szCs w:val="18"/>
              </w:rPr>
              <w:instrText xml:space="preserve"> ADDIN EN.CITE </w:instrText>
            </w:r>
            <w:r w:rsidR="00CF3DBA">
              <w:rPr>
                <w:i/>
                <w:iCs/>
                <w:sz w:val="18"/>
                <w:szCs w:val="18"/>
              </w:rPr>
              <w:fldChar w:fldCharType="begin">
                <w:fldData xml:space="preserve">PEVuZE5vdGU+PENpdGU+PEF1dGhvcj5OZXlsYW5kPC9BdXRob3I+PFllYXI+MjAxOTwvWWVhcj48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Q2l0ZT48Q2l0ZT48QXV0aG9yPkJlY2tlcjwvQXV0aG9yPjxZZWFyPjIwMTA8L1llYXI+PFJlY051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cmVjb3JkPjwvQ2l0ZT48Q2l0ZT48QXV0aG9yPlNjaG9lbjwvQXV0aG9yPjxZZWFyPjIwMTI8L1ll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</w:fldData>
              </w:fldChar>
            </w:r>
            <w:r w:rsidR="00CF3DBA">
              <w:rPr>
                <w:i/>
                <w:iCs/>
                <w:sz w:val="18"/>
                <w:szCs w:val="18"/>
              </w:rPr>
              <w:instrText xml:space="preserve"> ADDIN EN.CITE.DATA </w:instrText>
            </w:r>
            <w:r w:rsidR="00CF3DBA">
              <w:rPr>
                <w:i/>
                <w:iCs/>
                <w:sz w:val="18"/>
                <w:szCs w:val="18"/>
              </w:rPr>
            </w:r>
            <w:r w:rsidR="00CF3DBA">
              <w:rPr>
                <w:i/>
                <w:iCs/>
                <w:sz w:val="18"/>
                <w:szCs w:val="18"/>
              </w:rPr>
              <w:fldChar w:fldCharType="end"/>
            </w:r>
            <w:r w:rsidRPr="004C1360">
              <w:rPr>
                <w:i/>
                <w:iCs/>
                <w:sz w:val="18"/>
                <w:szCs w:val="18"/>
              </w:rPr>
            </w:r>
            <w:r w:rsidRPr="004C1360">
              <w:rPr>
                <w:i/>
                <w:iCs/>
                <w:sz w:val="18"/>
                <w:szCs w:val="18"/>
              </w:rPr>
              <w:fldChar w:fldCharType="separate"/>
            </w:r>
            <w:r w:rsidR="00CF3DBA">
              <w:rPr>
                <w:i/>
                <w:iCs/>
                <w:noProof/>
                <w:sz w:val="18"/>
                <w:szCs w:val="18"/>
              </w:rPr>
              <w:t>[43, 44, 48-50, 55-58]</w:t>
            </w:r>
            <w:r w:rsidRPr="004C1360">
              <w:rPr>
                <w:i/>
                <w:iCs/>
                <w:sz w:val="18"/>
                <w:szCs w:val="18"/>
              </w:rPr>
              <w:fldChar w:fldCharType="end"/>
            </w:r>
          </w:p>
        </w:tc>
      </w:tr>
      <w:tr w:rsidR="007059EC" w:rsidRPr="00012A27" w14:paraId="7FF2A639" w14:textId="77777777" w:rsidTr="00832AF5">
        <w:trPr>
          <w:jc w:val="center"/>
        </w:trPr>
        <w:tc>
          <w:tcPr>
            <w:tcW w:w="8280" w:type="dxa"/>
          </w:tcPr>
          <w:p w14:paraId="4175660F" w14:textId="77777777" w:rsidR="007059EC" w:rsidRPr="004C1360" w:rsidRDefault="007059EC" w:rsidP="007059EC">
            <w:pPr>
              <w:pStyle w:val="MDPI42tablebody"/>
              <w:numPr>
                <w:ilvl w:val="1"/>
                <w:numId w:val="142"/>
              </w:numPr>
              <w:jc w:val="left"/>
            </w:pPr>
            <w:r w:rsidRPr="004C1360">
              <w:t>Linked to shame</w:t>
            </w:r>
          </w:p>
        </w:tc>
        <w:tc>
          <w:tcPr>
            <w:tcW w:w="1440" w:type="dxa"/>
          </w:tcPr>
          <w:p w14:paraId="4FD9287D" w14:textId="77777777" w:rsidR="007059EC" w:rsidRPr="004C1360" w:rsidRDefault="007059EC" w:rsidP="00832AF5">
            <w:pPr>
              <w:pStyle w:val="MDPI42tablebody"/>
            </w:pPr>
            <w:r w:rsidRPr="004C1360">
              <w:t>3 (21% / 33%)</w:t>
            </w:r>
          </w:p>
        </w:tc>
        <w:tc>
          <w:tcPr>
            <w:tcW w:w="4624" w:type="dxa"/>
            <w:gridSpan w:val="2"/>
          </w:tcPr>
          <w:p w14:paraId="58F3117C" w14:textId="3A7B2449" w:rsidR="007059EC" w:rsidRPr="004C1360" w:rsidRDefault="007059EC" w:rsidP="00832AF5">
            <w:pPr>
              <w:pStyle w:val="MDPI42tablebody"/>
              <w:jc w:val="left"/>
              <w:rPr>
                <w:i/>
                <w:iCs/>
                <w:sz w:val="18"/>
                <w:szCs w:val="18"/>
              </w:rPr>
            </w:pPr>
            <w:r w:rsidRPr="004C1360">
              <w:rPr>
                <w:i/>
                <w:iCs/>
                <w:sz w:val="18"/>
                <w:szCs w:val="18"/>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Pr>
                <w:i/>
                <w:iCs/>
                <w:sz w:val="18"/>
                <w:szCs w:val="18"/>
              </w:rPr>
              <w:instrText xml:space="preserve"> ADDIN EN.CITE </w:instrText>
            </w:r>
            <w:r w:rsidR="00CF3DBA">
              <w:rPr>
                <w:i/>
                <w:iCs/>
                <w:sz w:val="18"/>
                <w:szCs w:val="18"/>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Pr>
                <w:i/>
                <w:iCs/>
                <w:sz w:val="18"/>
                <w:szCs w:val="18"/>
              </w:rPr>
              <w:instrText xml:space="preserve"> ADDIN EN.CITE.DATA </w:instrText>
            </w:r>
            <w:r w:rsidR="00CF3DBA">
              <w:rPr>
                <w:i/>
                <w:iCs/>
                <w:sz w:val="18"/>
                <w:szCs w:val="18"/>
              </w:rPr>
            </w:r>
            <w:r w:rsidR="00CF3DBA">
              <w:rPr>
                <w:i/>
                <w:iCs/>
                <w:sz w:val="18"/>
                <w:szCs w:val="18"/>
              </w:rPr>
              <w:fldChar w:fldCharType="end"/>
            </w:r>
            <w:r w:rsidRPr="004C1360">
              <w:rPr>
                <w:i/>
                <w:iCs/>
                <w:sz w:val="18"/>
                <w:szCs w:val="18"/>
              </w:rPr>
            </w:r>
            <w:r w:rsidRPr="004C1360">
              <w:rPr>
                <w:i/>
                <w:iCs/>
                <w:sz w:val="18"/>
                <w:szCs w:val="18"/>
              </w:rPr>
              <w:fldChar w:fldCharType="separate"/>
            </w:r>
            <w:r w:rsidR="00CF3DBA">
              <w:rPr>
                <w:i/>
                <w:iCs/>
                <w:noProof/>
                <w:sz w:val="18"/>
                <w:szCs w:val="18"/>
              </w:rPr>
              <w:t>[15, 17, 42, 43, 45-54]</w:t>
            </w:r>
            <w:r w:rsidRPr="004C1360">
              <w:rPr>
                <w:i/>
                <w:iCs/>
                <w:sz w:val="18"/>
                <w:szCs w:val="18"/>
              </w:rPr>
              <w:fldChar w:fldCharType="end"/>
            </w:r>
          </w:p>
        </w:tc>
      </w:tr>
      <w:tr w:rsidR="00427B38" w:rsidRPr="00012A27" w14:paraId="3BBEF40D" w14:textId="77777777" w:rsidTr="00832AF5">
        <w:trPr>
          <w:jc w:val="center"/>
        </w:trPr>
        <w:tc>
          <w:tcPr>
            <w:tcW w:w="8280" w:type="dxa"/>
          </w:tcPr>
          <w:p w14:paraId="005C5D2A" w14:textId="1E4FE197" w:rsidR="00427B38" w:rsidRPr="004C1360" w:rsidRDefault="007059EC" w:rsidP="007059EC">
            <w:pPr>
              <w:pStyle w:val="MDPI42tablebody"/>
              <w:numPr>
                <w:ilvl w:val="1"/>
                <w:numId w:val="142"/>
              </w:numPr>
              <w:jc w:val="left"/>
            </w:pPr>
            <w:r w:rsidRPr="004C1360">
              <w:t>Linked to d</w:t>
            </w:r>
            <w:r w:rsidR="00427B38" w:rsidRPr="004C1360">
              <w:t>enial</w:t>
            </w:r>
          </w:p>
        </w:tc>
        <w:tc>
          <w:tcPr>
            <w:tcW w:w="1440" w:type="dxa"/>
          </w:tcPr>
          <w:p w14:paraId="1E44D0BB" w14:textId="77777777" w:rsidR="00427B38" w:rsidRPr="004C1360" w:rsidRDefault="00427B38" w:rsidP="00832AF5">
            <w:pPr>
              <w:pStyle w:val="MDPI42tablebody"/>
            </w:pPr>
            <w:r w:rsidRPr="004C1360">
              <w:t>3 (21% / 33%)</w:t>
            </w:r>
          </w:p>
        </w:tc>
        <w:tc>
          <w:tcPr>
            <w:tcW w:w="4624" w:type="dxa"/>
            <w:gridSpan w:val="2"/>
          </w:tcPr>
          <w:p w14:paraId="5108686E" w14:textId="58DF3257" w:rsidR="00427B38" w:rsidRPr="004C1360" w:rsidRDefault="00427B38" w:rsidP="00832AF5">
            <w:pPr>
              <w:pStyle w:val="MDPI42tablebody"/>
              <w:jc w:val="left"/>
              <w:rPr>
                <w:i/>
                <w:iCs/>
                <w:sz w:val="18"/>
                <w:szCs w:val="18"/>
              </w:rPr>
            </w:pPr>
            <w:r w:rsidRPr="004C1360">
              <w:rPr>
                <w:i/>
                <w:iCs/>
                <w:sz w:val="18"/>
                <w:szCs w:val="18"/>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Pr>
                <w:i/>
                <w:iCs/>
                <w:sz w:val="18"/>
                <w:szCs w:val="18"/>
              </w:rPr>
              <w:instrText xml:space="preserve"> ADDIN EN.CITE </w:instrText>
            </w:r>
            <w:r w:rsidR="00CF3DBA">
              <w:rPr>
                <w:i/>
                <w:iCs/>
                <w:sz w:val="18"/>
                <w:szCs w:val="18"/>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Pr>
                <w:i/>
                <w:iCs/>
                <w:sz w:val="18"/>
                <w:szCs w:val="18"/>
              </w:rPr>
              <w:instrText xml:space="preserve"> ADDIN EN.CITE.DATA </w:instrText>
            </w:r>
            <w:r w:rsidR="00CF3DBA">
              <w:rPr>
                <w:i/>
                <w:iCs/>
                <w:sz w:val="18"/>
                <w:szCs w:val="18"/>
              </w:rPr>
            </w:r>
            <w:r w:rsidR="00CF3DBA">
              <w:rPr>
                <w:i/>
                <w:iCs/>
                <w:sz w:val="18"/>
                <w:szCs w:val="18"/>
              </w:rPr>
              <w:fldChar w:fldCharType="end"/>
            </w:r>
            <w:r w:rsidRPr="004C1360">
              <w:rPr>
                <w:i/>
                <w:iCs/>
                <w:sz w:val="18"/>
                <w:szCs w:val="18"/>
              </w:rPr>
            </w:r>
            <w:r w:rsidRPr="004C1360">
              <w:rPr>
                <w:i/>
                <w:iCs/>
                <w:sz w:val="18"/>
                <w:szCs w:val="18"/>
              </w:rPr>
              <w:fldChar w:fldCharType="separate"/>
            </w:r>
            <w:r w:rsidR="00CF3DBA">
              <w:rPr>
                <w:i/>
                <w:iCs/>
                <w:noProof/>
                <w:sz w:val="18"/>
                <w:szCs w:val="18"/>
              </w:rPr>
              <w:t>[15, 17, 42-45]</w:t>
            </w:r>
            <w:r w:rsidRPr="004C1360">
              <w:rPr>
                <w:i/>
                <w:iCs/>
                <w:sz w:val="18"/>
                <w:szCs w:val="18"/>
              </w:rPr>
              <w:fldChar w:fldCharType="end"/>
            </w:r>
          </w:p>
        </w:tc>
      </w:tr>
      <w:tr w:rsidR="00644B8C" w:rsidRPr="00012A27" w14:paraId="3619FF34" w14:textId="77777777" w:rsidTr="00832AF5">
        <w:trPr>
          <w:jc w:val="center"/>
        </w:trPr>
        <w:tc>
          <w:tcPr>
            <w:tcW w:w="8280" w:type="dxa"/>
          </w:tcPr>
          <w:p w14:paraId="1B4823E1" w14:textId="41D3B5FA" w:rsidR="00644B8C" w:rsidRPr="004C1360" w:rsidRDefault="00644B8C" w:rsidP="00644B8C">
            <w:pPr>
              <w:pStyle w:val="MDPI42tablebody"/>
              <w:numPr>
                <w:ilvl w:val="1"/>
                <w:numId w:val="142"/>
              </w:numPr>
              <w:jc w:val="left"/>
            </w:pPr>
            <w:r w:rsidRPr="004C1360">
              <w:t xml:space="preserve">Linked to physical (vs psychopathological) BED symptom attendance </w:t>
            </w:r>
            <w:r w:rsidRPr="004C1360">
              <w:rPr>
                <w:b/>
                <w:bCs/>
                <w:color w:val="FF0000"/>
              </w:rPr>
              <w:t>(2)</w:t>
            </w:r>
          </w:p>
        </w:tc>
        <w:tc>
          <w:tcPr>
            <w:tcW w:w="1440" w:type="dxa"/>
          </w:tcPr>
          <w:p w14:paraId="39952D14" w14:textId="77777777" w:rsidR="00644B8C" w:rsidRPr="004C1360" w:rsidRDefault="00644B8C" w:rsidP="00832AF5">
            <w:pPr>
              <w:pStyle w:val="MDPI42tablebody"/>
            </w:pPr>
            <w:r w:rsidRPr="004C1360">
              <w:t>3 (21% / 33%)</w:t>
            </w:r>
          </w:p>
        </w:tc>
        <w:tc>
          <w:tcPr>
            <w:tcW w:w="4624" w:type="dxa"/>
            <w:gridSpan w:val="2"/>
          </w:tcPr>
          <w:p w14:paraId="2AEF36E7" w14:textId="7AEF6307" w:rsidR="00644B8C" w:rsidRPr="004C1360" w:rsidRDefault="00644B8C" w:rsidP="00832AF5">
            <w:pPr>
              <w:pStyle w:val="MDPI42tablebody"/>
              <w:jc w:val="left"/>
              <w:rPr>
                <w:i/>
                <w:iCs/>
              </w:rPr>
            </w:pPr>
            <w:r w:rsidRPr="004C1360">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 </w:instrText>
            </w:r>
            <w:r w:rsidR="00CF3DBA">
              <w:rPr>
                <w:i/>
                <w:i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[15-19, 42, 43, 46, 50, 51, 55, 59, 62-65]</w:t>
            </w:r>
            <w:r w:rsidRPr="004C1360">
              <w:rPr>
                <w:i/>
                <w:iCs/>
              </w:rPr>
              <w:fldChar w:fldCharType="end"/>
            </w:r>
          </w:p>
        </w:tc>
      </w:tr>
      <w:tr w:rsidR="00644B8C" w:rsidRPr="00012A27" w14:paraId="4883E616" w14:textId="77777777" w:rsidTr="00832AF5">
        <w:trPr>
          <w:jc w:val="center"/>
        </w:trPr>
        <w:tc>
          <w:tcPr>
            <w:tcW w:w="8280" w:type="dxa"/>
          </w:tcPr>
          <w:p w14:paraId="1E604C14" w14:textId="71F900B9" w:rsidR="00644B8C" w:rsidRPr="004C1360" w:rsidRDefault="00644B8C" w:rsidP="00644B8C">
            <w:pPr>
              <w:pStyle w:val="MDPI42tablebody"/>
              <w:numPr>
                <w:ilvl w:val="1"/>
                <w:numId w:val="142"/>
              </w:numPr>
              <w:jc w:val="left"/>
            </w:pPr>
            <w:r w:rsidRPr="004C1360">
              <w:t xml:space="preserve">Linked to fear of facing treatment hardships </w:t>
            </w:r>
            <w:r w:rsidRPr="004C1360">
              <w:rPr>
                <w:b/>
                <w:bCs/>
                <w:color w:val="FF0000"/>
              </w:rPr>
              <w:t>(8)</w:t>
            </w:r>
          </w:p>
        </w:tc>
        <w:tc>
          <w:tcPr>
            <w:tcW w:w="1440" w:type="dxa"/>
          </w:tcPr>
          <w:p w14:paraId="6F535B1A" w14:textId="77777777" w:rsidR="00644B8C" w:rsidRPr="004C1360" w:rsidRDefault="00644B8C" w:rsidP="00832AF5">
            <w:pPr>
              <w:pStyle w:val="MDPI42tablebody"/>
            </w:pPr>
            <w:r w:rsidRPr="004C1360">
              <w:t>2 (14% / 22%)</w:t>
            </w:r>
          </w:p>
        </w:tc>
        <w:tc>
          <w:tcPr>
            <w:tcW w:w="4624" w:type="dxa"/>
            <w:gridSpan w:val="2"/>
          </w:tcPr>
          <w:p w14:paraId="6BDAEB5B" w14:textId="2223623D" w:rsidR="00644B8C" w:rsidRPr="004C1360" w:rsidRDefault="00644B8C" w:rsidP="00832AF5">
            <w:pPr>
              <w:pStyle w:val="MDPI42tablebody"/>
              <w:jc w:val="left"/>
              <w:rPr>
                <w:i/>
                <w:iCs/>
              </w:rPr>
            </w:pPr>
            <w:r w:rsidRPr="004C1360">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[36, 45, 52, 73, 110-119]</w:t>
            </w:r>
            <w:r w:rsidRPr="004C1360">
              <w:rPr>
                <w:i/>
                <w:iCs/>
              </w:rPr>
              <w:fldChar w:fldCharType="end"/>
            </w:r>
          </w:p>
        </w:tc>
      </w:tr>
      <w:tr w:rsidR="00644B8C" w:rsidRPr="00012A27" w14:paraId="1548B99F" w14:textId="77777777" w:rsidTr="00832AF5">
        <w:trPr>
          <w:jc w:val="center"/>
        </w:trPr>
        <w:tc>
          <w:tcPr>
            <w:tcW w:w="8280" w:type="dxa"/>
          </w:tcPr>
          <w:p w14:paraId="071EC6B8" w14:textId="789DAF4A" w:rsidR="00644B8C" w:rsidRPr="004C1360" w:rsidRDefault="00644B8C" w:rsidP="00644B8C">
            <w:pPr>
              <w:pStyle w:val="MDPI42tablebody"/>
              <w:numPr>
                <w:ilvl w:val="1"/>
                <w:numId w:val="142"/>
              </w:numPr>
              <w:jc w:val="left"/>
            </w:pPr>
            <w:r w:rsidRPr="004C1360">
              <w:t xml:space="preserve">Linked to fear of facing the underlying ED psychopathology (e.g., “letting go of the coping/eating behavior) </w:t>
            </w:r>
            <w:r w:rsidRPr="004C1360">
              <w:rPr>
                <w:b/>
                <w:bCs/>
                <w:color w:val="FF0000"/>
              </w:rPr>
              <w:t>(9)</w:t>
            </w:r>
          </w:p>
        </w:tc>
        <w:tc>
          <w:tcPr>
            <w:tcW w:w="1440" w:type="dxa"/>
          </w:tcPr>
          <w:p w14:paraId="42BA2376" w14:textId="77777777" w:rsidR="00644B8C" w:rsidRPr="004C1360" w:rsidRDefault="00644B8C" w:rsidP="00832AF5">
            <w:pPr>
              <w:pStyle w:val="MDPI42tablebody"/>
            </w:pPr>
            <w:r w:rsidRPr="004C1360">
              <w:t>1 (7% / 11%)</w:t>
            </w:r>
          </w:p>
        </w:tc>
        <w:tc>
          <w:tcPr>
            <w:tcW w:w="4624" w:type="dxa"/>
            <w:gridSpan w:val="2"/>
          </w:tcPr>
          <w:p w14:paraId="79EF3C8E" w14:textId="1A2CA502" w:rsidR="00644B8C" w:rsidRPr="00644B8C" w:rsidRDefault="00644B8C" w:rsidP="00832AF5">
            <w:pPr>
              <w:pStyle w:val="MDPI42tablebody"/>
              <w:jc w:val="left"/>
              <w:rPr>
                <w:i/>
                <w:iCs/>
              </w:rPr>
            </w:pPr>
            <w:r w:rsidRPr="00644B8C">
              <w:rPr>
                <w:i/>
                <w:iCs/>
              </w:rPr>
              <w:t xml:space="preserve">Direct support: </w:t>
            </w:r>
            <w:r w:rsidRPr="00644B8C">
              <w:rPr>
                <w:i/>
                <w:iC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Pr>
                <w:i/>
                <w:iCs/>
              </w:rPr>
              <w:instrText xml:space="preserve"> ADDIN EN.CITE </w:instrText>
            </w:r>
            <w:r w:rsidR="00CF3DBA">
              <w:rPr>
                <w:i/>
                <w:iC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Pr>
                <w:i/>
                <w:iCs/>
              </w:rPr>
              <w:instrText xml:space="preserve"> ADDIN EN.CITE.DATA </w:instrText>
            </w:r>
            <w:r w:rsidR="00CF3DBA">
              <w:rPr>
                <w:i/>
                <w:iCs/>
              </w:rPr>
            </w:r>
            <w:r w:rsidR="00CF3DBA">
              <w:rPr>
                <w:i/>
                <w:iCs/>
              </w:rPr>
              <w:fldChar w:fldCharType="end"/>
            </w:r>
            <w:r w:rsidRPr="00644B8C">
              <w:rPr>
                <w:i/>
                <w:iCs/>
              </w:rPr>
            </w:r>
            <w:r w:rsidRPr="00644B8C">
              <w:rPr>
                <w:i/>
                <w:iCs/>
              </w:rPr>
              <w:fldChar w:fldCharType="separate"/>
            </w:r>
            <w:r w:rsidR="00CF3DBA">
              <w:rPr>
                <w:i/>
                <w:iCs/>
                <w:noProof/>
              </w:rPr>
              <w:t>[43, 45, 52, 53, 73, 110, 112, 113]</w:t>
            </w:r>
            <w:r w:rsidRPr="00644B8C">
              <w:rPr>
                <w:i/>
                <w:iCs/>
              </w:rPr>
              <w:fldChar w:fldCharType="end"/>
            </w:r>
          </w:p>
          <w:p w14:paraId="69F319DB" w14:textId="0B120145" w:rsidR="00644B8C" w:rsidRPr="00644B8C" w:rsidRDefault="00644B8C" w:rsidP="00832AF5">
            <w:pPr>
              <w:pStyle w:val="MDPI42tablebody"/>
              <w:jc w:val="left"/>
              <w:rPr>
                <w:i/>
                <w:iCs/>
              </w:rPr>
            </w:pPr>
            <w:r w:rsidRPr="00644B8C">
              <w:rPr>
                <w:i/>
                <w:iCs/>
              </w:rPr>
              <w:t xml:space="preserve">Indirect support: </w:t>
            </w:r>
            <w:r w:rsidRPr="00644B8C">
              <w:rPr>
                <w:i/>
                <w:i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Pr>
                <w:i/>
                <w:iCs/>
              </w:rPr>
              <w:instrText xml:space="preserve"> ADDIN EN.CITE </w:instrText>
            </w:r>
            <w:r w:rsidR="00CF3DBA">
              <w:rPr>
                <w:i/>
                <w:i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Pr>
                <w:i/>
                <w:iCs/>
              </w:rPr>
              <w:instrText xml:space="preserve"> ADDIN EN.CITE.DATA </w:instrText>
            </w:r>
            <w:r w:rsidR="00CF3DBA">
              <w:rPr>
                <w:i/>
                <w:iCs/>
              </w:rPr>
            </w:r>
            <w:r w:rsidR="00CF3DBA">
              <w:rPr>
                <w:i/>
                <w:iCs/>
              </w:rPr>
              <w:fldChar w:fldCharType="end"/>
            </w:r>
            <w:r w:rsidRPr="00644B8C">
              <w:rPr>
                <w:i/>
                <w:iCs/>
              </w:rPr>
            </w:r>
            <w:r w:rsidRPr="00644B8C">
              <w:rPr>
                <w:i/>
                <w:iCs/>
              </w:rPr>
              <w:fldChar w:fldCharType="separate"/>
            </w:r>
            <w:r w:rsidR="00CF3DBA">
              <w:rPr>
                <w:i/>
                <w:iCs/>
                <w:noProof/>
              </w:rPr>
              <w:t>[122-126]</w:t>
            </w:r>
            <w:r w:rsidRPr="00644B8C">
              <w:rPr>
                <w:i/>
                <w:iCs/>
              </w:rPr>
              <w:fldChar w:fldCharType="end"/>
            </w:r>
          </w:p>
          <w:p w14:paraId="2E33D395" w14:textId="5797BB3E" w:rsidR="00644B8C" w:rsidRPr="004C1360" w:rsidRDefault="00644B8C" w:rsidP="00832AF5">
            <w:pPr>
              <w:pStyle w:val="MDPI42tablebody"/>
              <w:jc w:val="left"/>
              <w:rPr>
                <w:i/>
                <w:iCs/>
              </w:rPr>
            </w:pPr>
            <w:r w:rsidRPr="004C1360">
              <w:rPr>
                <w:i/>
                <w:iCs/>
              </w:rPr>
              <w:t xml:space="preserve">Reported in comorbid conditions: </w:t>
            </w:r>
            <w:r w:rsidRPr="004C1360">
              <w:rPr>
                <w:i/>
                <w:i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Pr>
                <w:i/>
                <w:iCs/>
              </w:rPr>
              <w:instrText xml:space="preserve"> ADDIN EN.CITE </w:instrText>
            </w:r>
            <w:r w:rsidR="00CF3DBA">
              <w:rPr>
                <w:i/>
                <w:i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[127-130]</w:t>
            </w:r>
            <w:r w:rsidRPr="004C1360">
              <w:rPr>
                <w:i/>
                <w:iCs/>
              </w:rPr>
              <w:fldChar w:fldCharType="end"/>
            </w:r>
          </w:p>
        </w:tc>
      </w:tr>
      <w:tr w:rsidR="00E30557" w:rsidRPr="00813E1E" w14:paraId="3E5C0EA8" w14:textId="77777777" w:rsidTr="00832AF5">
        <w:trPr>
          <w:jc w:val="center"/>
        </w:trPr>
        <w:tc>
          <w:tcPr>
            <w:tcW w:w="8280" w:type="dxa"/>
          </w:tcPr>
          <w:p w14:paraId="771F0C65" w14:textId="77777777" w:rsidR="00E30557" w:rsidRPr="004C1360" w:rsidRDefault="00E30557" w:rsidP="00E30557">
            <w:pPr>
              <w:pStyle w:val="MDPI42tablebody"/>
              <w:numPr>
                <w:ilvl w:val="0"/>
                <w:numId w:val="142"/>
              </w:numPr>
              <w:jc w:val="left"/>
              <w:rPr>
                <w:b/>
                <w:bCs/>
              </w:rPr>
            </w:pPr>
            <w:r w:rsidRPr="004C1360">
              <w:rPr>
                <w:b/>
                <w:bCs/>
              </w:rPr>
              <w:t xml:space="preserve">Healthcare Under-Utilization </w:t>
            </w:r>
            <w:r w:rsidRPr="004C1360">
              <w:rPr>
                <w:b/>
                <w:bCs/>
                <w:color w:val="FF0000"/>
              </w:rPr>
              <w:t>(3)</w:t>
            </w:r>
          </w:p>
        </w:tc>
        <w:tc>
          <w:tcPr>
            <w:tcW w:w="1440" w:type="dxa"/>
          </w:tcPr>
          <w:p w14:paraId="7D2B7320" w14:textId="77777777" w:rsidR="00E30557" w:rsidRPr="004C1360" w:rsidRDefault="00E30557" w:rsidP="00832AF5">
            <w:pPr>
              <w:pStyle w:val="MDPI42tablebody"/>
              <w:rPr>
                <w:b/>
                <w:bCs/>
              </w:rPr>
            </w:pPr>
            <w:r w:rsidRPr="004C1360">
              <w:rPr>
                <w:b/>
                <w:bCs/>
              </w:rPr>
              <w:t>5 (36%/ 55%)</w:t>
            </w:r>
          </w:p>
        </w:tc>
        <w:tc>
          <w:tcPr>
            <w:tcW w:w="4624" w:type="dxa"/>
            <w:gridSpan w:val="2"/>
          </w:tcPr>
          <w:p w14:paraId="06EC9D52" w14:textId="2244F809" w:rsidR="00E30557" w:rsidRPr="004C1360" w:rsidRDefault="00E30557" w:rsidP="00832AF5">
            <w:pPr>
              <w:pStyle w:val="MDPI42tablebody"/>
              <w:jc w:val="left"/>
              <w:rPr>
                <w:b/>
                <w:bCs/>
              </w:rPr>
            </w:pPr>
            <w:r w:rsidRPr="004C1360">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rPr>
              <w:instrText xml:space="preserve"> ADDIN EN.CITE </w:instrText>
            </w:r>
            <w:r w:rsidR="00CF3DBA">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rPr>
              <w:instrText xml:space="preserve"> ADDIN EN.CITE.DATA </w:instrText>
            </w:r>
            <w:r w:rsidR="00CF3DBA">
              <w:rPr>
                <w:b/>
                <w:bCs/>
              </w:rPr>
            </w:r>
            <w:r w:rsidR="00CF3DBA">
              <w:rPr>
                <w:b/>
                <w:bCs/>
              </w:rPr>
              <w:fldChar w:fldCharType="end"/>
            </w:r>
            <w:r w:rsidRPr="004C1360">
              <w:rPr>
                <w:b/>
                <w:bCs/>
              </w:rPr>
            </w:r>
            <w:r w:rsidRPr="004C1360">
              <w:rPr>
                <w:b/>
                <w:bCs/>
              </w:rPr>
              <w:fldChar w:fldCharType="separate"/>
            </w:r>
            <w:r w:rsidR="00CF3DBA">
              <w:rPr>
                <w:b/>
                <w:bCs/>
                <w:noProof/>
              </w:rPr>
              <w:t>[17, 49, 55, 61, 74-80]</w:t>
            </w:r>
            <w:r w:rsidRPr="004C1360">
              <w:rPr>
                <w:b/>
                <w:bCs/>
              </w:rPr>
              <w:fldChar w:fldCharType="end"/>
            </w:r>
          </w:p>
        </w:tc>
      </w:tr>
      <w:tr w:rsidR="00E30557" w:rsidRPr="00012A27" w14:paraId="7ED25887" w14:textId="77777777" w:rsidTr="00832AF5">
        <w:trPr>
          <w:jc w:val="center"/>
        </w:trPr>
        <w:tc>
          <w:tcPr>
            <w:tcW w:w="8280" w:type="dxa"/>
          </w:tcPr>
          <w:p w14:paraId="3F7E98BC" w14:textId="77777777" w:rsidR="00E30557" w:rsidRPr="004C1360" w:rsidRDefault="00E30557" w:rsidP="00832AF5">
            <w:pPr>
              <w:pStyle w:val="MDPI42tablebody"/>
              <w:numPr>
                <w:ilvl w:val="1"/>
                <w:numId w:val="142"/>
              </w:numPr>
              <w:jc w:val="left"/>
            </w:pPr>
            <w:r w:rsidRPr="004C1360">
              <w:t>Barrier to clinical detection, screening, diagnosis, &amp; support</w:t>
            </w:r>
          </w:p>
        </w:tc>
        <w:tc>
          <w:tcPr>
            <w:tcW w:w="1440" w:type="dxa"/>
          </w:tcPr>
          <w:p w14:paraId="76B62FAC" w14:textId="6D1CAA63" w:rsidR="00E30557" w:rsidRPr="004C1360" w:rsidRDefault="00E30557" w:rsidP="00832AF5">
            <w:pPr>
              <w:pStyle w:val="MDPI42tablebody"/>
            </w:pPr>
            <w:r w:rsidRPr="004C1360">
              <w:t>3 (21%/ 33%)</w:t>
            </w:r>
          </w:p>
        </w:tc>
        <w:tc>
          <w:tcPr>
            <w:tcW w:w="4624" w:type="dxa"/>
            <w:gridSpan w:val="2"/>
          </w:tcPr>
          <w:p w14:paraId="464FCF59" w14:textId="718B2FFF" w:rsidR="00E30557" w:rsidRPr="004C1360" w:rsidRDefault="00E30557"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49, 55, 61, 74-80]</w:t>
            </w:r>
            <w:r w:rsidRPr="004C1360">
              <w:rPr>
                <w:i/>
                <w:iCs/>
              </w:rPr>
              <w:fldChar w:fldCharType="end"/>
            </w:r>
          </w:p>
        </w:tc>
      </w:tr>
      <w:tr w:rsidR="00E30557" w:rsidRPr="00012A27" w14:paraId="40DBE17D" w14:textId="77777777" w:rsidTr="00832AF5">
        <w:trPr>
          <w:jc w:val="center"/>
        </w:trPr>
        <w:tc>
          <w:tcPr>
            <w:tcW w:w="8280" w:type="dxa"/>
          </w:tcPr>
          <w:p w14:paraId="6CAB21E3" w14:textId="77777777" w:rsidR="00E30557" w:rsidRPr="004C1360" w:rsidRDefault="00E30557" w:rsidP="00832AF5">
            <w:pPr>
              <w:pStyle w:val="MDPI42tablebody"/>
              <w:numPr>
                <w:ilvl w:val="1"/>
                <w:numId w:val="172"/>
              </w:numPr>
              <w:jc w:val="left"/>
            </w:pPr>
            <w:r w:rsidRPr="004C1360">
              <w:t xml:space="preserve">Demographically characteristic healthcare under-utilization </w:t>
            </w:r>
            <w:r w:rsidRPr="004C1360">
              <w:rPr>
                <w:b/>
                <w:bCs/>
                <w:color w:val="FF0000"/>
              </w:rPr>
              <w:t>(3)</w:t>
            </w:r>
          </w:p>
        </w:tc>
        <w:tc>
          <w:tcPr>
            <w:tcW w:w="1440" w:type="dxa"/>
          </w:tcPr>
          <w:p w14:paraId="7C400004" w14:textId="77777777" w:rsidR="00E30557" w:rsidRPr="004C1360" w:rsidRDefault="00E30557" w:rsidP="00832AF5">
            <w:pPr>
              <w:pStyle w:val="MDPI42tablebody"/>
            </w:pPr>
            <w:r w:rsidRPr="004C1360">
              <w:t>3 (21%/ 33%)</w:t>
            </w:r>
          </w:p>
        </w:tc>
        <w:tc>
          <w:tcPr>
            <w:tcW w:w="4624" w:type="dxa"/>
            <w:gridSpan w:val="2"/>
          </w:tcPr>
          <w:p w14:paraId="3E4D91B7" w14:textId="681B74DD" w:rsidR="00E30557" w:rsidRPr="004C1360" w:rsidRDefault="00E30557"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49, 55, 61, 74-80]</w:t>
            </w:r>
            <w:r w:rsidRPr="004C1360">
              <w:rPr>
                <w:i/>
                <w:iCs/>
              </w:rPr>
              <w:fldChar w:fldCharType="end"/>
            </w:r>
          </w:p>
        </w:tc>
      </w:tr>
      <w:tr w:rsidR="00E30557" w:rsidRPr="00012A27" w14:paraId="2C83B8D3" w14:textId="77777777" w:rsidTr="00832AF5">
        <w:trPr>
          <w:jc w:val="center"/>
        </w:trPr>
        <w:tc>
          <w:tcPr>
            <w:tcW w:w="8280" w:type="dxa"/>
          </w:tcPr>
          <w:p w14:paraId="4E66413D" w14:textId="77777777" w:rsidR="00E30557" w:rsidRPr="004C1360" w:rsidRDefault="00E30557" w:rsidP="00832AF5">
            <w:pPr>
              <w:pStyle w:val="MDPI42tablebody"/>
              <w:numPr>
                <w:ilvl w:val="1"/>
                <w:numId w:val="172"/>
              </w:numPr>
              <w:jc w:val="left"/>
            </w:pPr>
            <w:r w:rsidRPr="004C1360">
              <w:lastRenderedPageBreak/>
              <w:t>Associated with demographic/sociocultural beliefs about healthcare use</w:t>
            </w:r>
          </w:p>
        </w:tc>
        <w:tc>
          <w:tcPr>
            <w:tcW w:w="1440" w:type="dxa"/>
          </w:tcPr>
          <w:p w14:paraId="43E1B047" w14:textId="77777777" w:rsidR="00E30557" w:rsidRPr="004C1360" w:rsidRDefault="00E30557" w:rsidP="00832AF5">
            <w:pPr>
              <w:pStyle w:val="MDPI42tablebody"/>
            </w:pPr>
            <w:r w:rsidRPr="004C1360">
              <w:rPr>
                <w:i/>
                <w:iCs/>
              </w:rPr>
              <w:t>3 (21% / 33%)</w:t>
            </w:r>
          </w:p>
        </w:tc>
        <w:tc>
          <w:tcPr>
            <w:tcW w:w="4624" w:type="dxa"/>
            <w:gridSpan w:val="2"/>
          </w:tcPr>
          <w:p w14:paraId="44347BF2" w14:textId="0F165A1C" w:rsidR="00E30557" w:rsidRPr="004C1360" w:rsidRDefault="00E30557"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49, 55, 61, 74-80]</w:t>
            </w:r>
            <w:r w:rsidRPr="004C1360">
              <w:rPr>
                <w:i/>
                <w:iCs/>
              </w:rPr>
              <w:fldChar w:fldCharType="end"/>
            </w:r>
          </w:p>
        </w:tc>
      </w:tr>
      <w:tr w:rsidR="00E30557" w:rsidRPr="00012A27" w14:paraId="2CD0571D" w14:textId="77777777" w:rsidTr="00832AF5">
        <w:trPr>
          <w:jc w:val="center"/>
        </w:trPr>
        <w:tc>
          <w:tcPr>
            <w:tcW w:w="8280" w:type="dxa"/>
          </w:tcPr>
          <w:p w14:paraId="54563C2F" w14:textId="77777777" w:rsidR="00E30557" w:rsidRPr="004C1360" w:rsidRDefault="00E30557" w:rsidP="00832AF5">
            <w:pPr>
              <w:pStyle w:val="MDPI42tablebody"/>
              <w:numPr>
                <w:ilvl w:val="1"/>
                <w:numId w:val="172"/>
              </w:numPr>
              <w:jc w:val="left"/>
            </w:pPr>
            <w:r w:rsidRPr="004C1360">
              <w:t>Associated with undervaluation of BED symptoms and severity</w:t>
            </w:r>
          </w:p>
        </w:tc>
        <w:tc>
          <w:tcPr>
            <w:tcW w:w="1440" w:type="dxa"/>
          </w:tcPr>
          <w:p w14:paraId="0B4FC67F" w14:textId="77777777" w:rsidR="00E30557" w:rsidRPr="004C1360" w:rsidRDefault="00E30557" w:rsidP="00832AF5">
            <w:pPr>
              <w:pStyle w:val="MDPI42tablebody"/>
            </w:pPr>
            <w:r w:rsidRPr="004C1360">
              <w:rPr>
                <w:i/>
                <w:iCs/>
              </w:rPr>
              <w:t>3 (21% / 33%)</w:t>
            </w:r>
          </w:p>
        </w:tc>
        <w:tc>
          <w:tcPr>
            <w:tcW w:w="4624" w:type="dxa"/>
            <w:gridSpan w:val="2"/>
          </w:tcPr>
          <w:p w14:paraId="0E7EAD70" w14:textId="1DDBD27C" w:rsidR="00E30557" w:rsidRPr="004C1360" w:rsidRDefault="00E30557"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49, 55, 61, 74-80]</w:t>
            </w:r>
            <w:r w:rsidRPr="004C1360">
              <w:rPr>
                <w:i/>
                <w:iCs/>
              </w:rPr>
              <w:fldChar w:fldCharType="end"/>
            </w:r>
          </w:p>
        </w:tc>
      </w:tr>
      <w:tr w:rsidR="00E30557" w:rsidRPr="00012A27" w14:paraId="5F439B94" w14:textId="77777777" w:rsidTr="00832AF5">
        <w:trPr>
          <w:jc w:val="center"/>
        </w:trPr>
        <w:tc>
          <w:tcPr>
            <w:tcW w:w="8280" w:type="dxa"/>
          </w:tcPr>
          <w:p w14:paraId="4FAABA91" w14:textId="75A6DAB9" w:rsidR="00E30557" w:rsidRPr="004C1360" w:rsidRDefault="00E30557" w:rsidP="00832AF5">
            <w:pPr>
              <w:pStyle w:val="MDPI42tablebody"/>
              <w:numPr>
                <w:ilvl w:val="1"/>
                <w:numId w:val="172"/>
              </w:numPr>
              <w:jc w:val="left"/>
            </w:pPr>
            <w:r w:rsidRPr="004C1360">
              <w:t>Avoidance of race/ethnic biases &amp; inequity in healthcare systems</w:t>
            </w:r>
          </w:p>
        </w:tc>
        <w:tc>
          <w:tcPr>
            <w:tcW w:w="1440" w:type="dxa"/>
          </w:tcPr>
          <w:p w14:paraId="63C42E01" w14:textId="2FFF726B" w:rsidR="00E30557" w:rsidRPr="004C1360" w:rsidRDefault="00591692" w:rsidP="00832AF5">
            <w:pPr>
              <w:pStyle w:val="MDPI42tablebody"/>
            </w:pPr>
            <w:r w:rsidRPr="004C1360">
              <w:t>1 (7% / 11%)</w:t>
            </w:r>
          </w:p>
        </w:tc>
        <w:tc>
          <w:tcPr>
            <w:tcW w:w="4624" w:type="dxa"/>
            <w:gridSpan w:val="2"/>
          </w:tcPr>
          <w:p w14:paraId="7825DAB0" w14:textId="1327995F" w:rsidR="00E30557" w:rsidRPr="004C1360" w:rsidRDefault="00E30557"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49, 55, 61, 74-80]</w:t>
            </w:r>
            <w:r w:rsidRPr="004C1360">
              <w:rPr>
                <w:i/>
                <w:iCs/>
              </w:rPr>
              <w:fldChar w:fldCharType="end"/>
            </w:r>
          </w:p>
        </w:tc>
      </w:tr>
      <w:tr w:rsidR="00427B38" w:rsidRPr="00813E1E" w14:paraId="59D7583C" w14:textId="77777777" w:rsidTr="00832AF5">
        <w:trPr>
          <w:jc w:val="center"/>
        </w:trPr>
        <w:tc>
          <w:tcPr>
            <w:tcW w:w="8280" w:type="dxa"/>
          </w:tcPr>
          <w:p w14:paraId="011CE252" w14:textId="035DB792" w:rsidR="00427B38" w:rsidRPr="004C1360" w:rsidRDefault="009960AF" w:rsidP="00832AF5">
            <w:pPr>
              <w:pStyle w:val="MDPI42tablebody"/>
              <w:numPr>
                <w:ilvl w:val="0"/>
                <w:numId w:val="142"/>
              </w:numPr>
              <w:jc w:val="left"/>
              <w:rPr>
                <w:b/>
                <w:bCs/>
              </w:rPr>
            </w:pPr>
            <w:r w:rsidRPr="004C1360">
              <w:rPr>
                <w:b/>
                <w:bCs/>
              </w:rPr>
              <w:t>Low</w:t>
            </w:r>
            <w:r w:rsidR="00427B38" w:rsidRPr="004C1360">
              <w:rPr>
                <w:b/>
                <w:bCs/>
              </w:rPr>
              <w:t xml:space="preserve"> </w:t>
            </w:r>
            <w:r w:rsidR="00644B8C" w:rsidRPr="004C1360">
              <w:rPr>
                <w:b/>
                <w:bCs/>
              </w:rPr>
              <w:t>Education</w:t>
            </w:r>
            <w:r w:rsidR="00427B38" w:rsidRPr="004C1360">
              <w:rPr>
                <w:b/>
                <w:bCs/>
              </w:rPr>
              <w:t xml:space="preserve"> and </w:t>
            </w:r>
            <w:r w:rsidR="00644B8C" w:rsidRPr="004C1360">
              <w:rPr>
                <w:b/>
                <w:bCs/>
              </w:rPr>
              <w:t>A</w:t>
            </w:r>
            <w:r w:rsidR="00427B38" w:rsidRPr="004C1360">
              <w:rPr>
                <w:b/>
                <w:bCs/>
              </w:rPr>
              <w:t xml:space="preserve">wareness about BED </w:t>
            </w:r>
            <w:r w:rsidR="00427B38" w:rsidRPr="004C1360">
              <w:rPr>
                <w:b/>
                <w:bCs/>
                <w:color w:val="FF0000"/>
              </w:rPr>
              <w:t>(1</w:t>
            </w:r>
            <w:r w:rsidR="00644B8C" w:rsidRPr="004C1360">
              <w:rPr>
                <w:b/>
                <w:bCs/>
                <w:color w:val="FF0000"/>
              </w:rPr>
              <w:t xml:space="preserve">, </w:t>
            </w:r>
            <w:r w:rsidRPr="004C1360">
              <w:rPr>
                <w:b/>
                <w:bCs/>
                <w:color w:val="FF0000"/>
              </w:rPr>
              <w:t>5)</w:t>
            </w:r>
          </w:p>
        </w:tc>
        <w:tc>
          <w:tcPr>
            <w:tcW w:w="1440" w:type="dxa"/>
          </w:tcPr>
          <w:p w14:paraId="4C2315C4" w14:textId="77777777" w:rsidR="00427B38" w:rsidRPr="004C1360" w:rsidRDefault="00427B38" w:rsidP="00832AF5">
            <w:pPr>
              <w:pStyle w:val="MDPI42tablebody"/>
              <w:rPr>
                <w:b/>
                <w:bCs/>
              </w:rPr>
            </w:pPr>
            <w:r w:rsidRPr="004C1360">
              <w:rPr>
                <w:b/>
                <w:bCs/>
              </w:rPr>
              <w:t>4 (29% / 45%)</w:t>
            </w:r>
          </w:p>
        </w:tc>
        <w:tc>
          <w:tcPr>
            <w:tcW w:w="4624" w:type="dxa"/>
            <w:gridSpan w:val="2"/>
          </w:tcPr>
          <w:p w14:paraId="17CACAEB" w14:textId="17D3EB3C" w:rsidR="00427B38" w:rsidRPr="004C1360" w:rsidRDefault="00427B38" w:rsidP="00832AF5">
            <w:pPr>
              <w:pStyle w:val="MDPI42tablebody"/>
              <w:jc w:val="left"/>
              <w:rPr>
                <w:b/>
                <w:bCs/>
              </w:rPr>
            </w:pPr>
            <w:r w:rsidRPr="004C1360">
              <w:rPr>
                <w:b/>
                <w:bCs/>
              </w:rPr>
              <w:fldChar w:fldCharType="begin">
                <w:fldData xml:space="preserve">ZXBvcnRzPC9hYmJyLTE+PC9wZXJpb2RpY2FsPjxwYWdlcz43NTctNzY2PC9wYWdlcz48dm9sdW1l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cm9uaWMtcmVzb3VyY2UtbnVtPjwvcmVjb3JkPjwvQ2l0ZT48Q2l0ZT48QXV0aG9yPlNvbm5ldmls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PC9pc2JuPjx1cmxzPjwvdXJscz48L3JlY29yZD48L0NpdGU+PENpdGU+PEF1dGhvcj5Hb29kZTwv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ZT48QXV0aG9yPkdvcmRvbjwvQXV0aG9yPjxZZWFyPjIwMDY8L1llYXI+PFJlY051bT43MjA5PC9S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ZT48Q2l0ZT48QXV0aG9yPlNvbm5ldmlsbGU8L0F1dGhvcj48WWVhcj4yMDE4PC9ZZWFyPjxSZWNO
dW0+NzIwODwvUmVjTnVtPjxyZWNvcmQ+PHJlYy1udW1iZXI+NzIwODwvcmVjLW51bWJlcj48Zm9y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ZWNvcmQ+PC9DaXRlPjwvRW5kTm90ZT4A
</w:fldData>
              </w:fldChar>
            </w:r>
            <w:r w:rsidR="006A2418">
              <w:rPr>
                <w:b/>
                <w:bCs/>
              </w:rPr>
              <w:instrText xml:space="preserve"> ADDIN EN.CITE </w:instrText>
            </w:r>
            <w:r w:rsidR="006A2418">
              <w:rPr>
                <w:b/>
                <w:bCs/>
              </w:rPr>
              <w:fldChar w:fldCharType="begin">
                <w:fldData xml:space="preserve">PEVuZE5vdGU+PENpdGU+PEF1dGhvcj5CcmF5PC9BdXRob3I+PFllYXI+MjAyMjwvWWVhcj48UmVj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c2JuPjx1cmxzPjwvdXJscz48L3JlY29yZD48L0NpdGU+PENpdGU+PEF1dGhvcj5CaWxpxIc8L0F1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PjwvQ2l0ZT48Q2l0ZT48QXV0aG9yPlJlYXM8L0F1dGhvcj48WWVhcj4yMDE3PC9ZZWFyPjxSZWNO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Q2l0ZT48QXV0aG9yPkhlcHdvcnRoPC9BdXRob3I+PFllYXI+MjAwNzwvWWVhcj48UmVjTnVtPjg0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dXRob3I+U2FsdmlhPC9BdXRob3I+PFllYXI+MjAyMzwvWWVhcj48UmVjTnVtPjc5Mzg8L1JlY051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YWdlPmVuZzwvbGFuZ3VhZ2U+PC9yZWNvcmQ+PC9DaXRlPjxDaXRlPjxBdXRob3I+Q2FjaGVsaW48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bGVjdHJvbmljLXJlc291cmNlLW51bT48L3JlY29yZD48L0NpdGU+PENpdGU+PEF1dGhvcj5FdmFu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==
</w:fldData>
              </w:fldChar>
            </w:r>
            <w:r w:rsidR="006A2418">
              <w:rPr>
                <w:b/>
                <w:bCs/>
              </w:rPr>
              <w:instrText xml:space="preserve"> ADDIN EN.CITE.DATA </w:instrText>
            </w:r>
            <w:r w:rsidR="006A2418">
              <w:rPr>
                <w:b/>
                <w:bCs/>
              </w:rPr>
            </w:r>
            <w:r w:rsidR="006A2418">
              <w:rPr>
                <w:b/>
                <w:bCs/>
              </w:rPr>
              <w:fldChar w:fldCharType="end"/>
            </w:r>
            <w:r w:rsidR="006A2418">
              <w:rPr>
                <w:b/>
                <w:bCs/>
              </w:rPr>
              <w:fldChar w:fldCharType="begin">
                <w:fldData xml:space="preserve">YXRlPk1hci1BcHI8L2RhdGU+PC9wdWItZGF0ZXM+PC9kYXRlcz48aXNibj4xMDY0LTAyNjY8L2lz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b3I+SGlnZ2lucyBOZXlsYW5kPC9BdXRob3I+PFllYXI+MjAyMTwvWWVhcj48UmVjTnVtPjc3NzM8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IE5hdHVyYWwgTWVkaWNpbmUsIFBvcnRsYW5kLCBPUiwgVW5pdGVkIFN0YXRlcy4mI3hEO1dpbGRl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QXV0aG9yPkhlcm1hbjwvQXV0aG9yPjxZZWFyPjIwMTQ8L1llYXI+PFJlY051bT43OTM2PC9SZWNO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PENpdGU+PEF1dGhvcj5FdmFuczwvQXV0aG9yPjxZZWFyPjIwMTE8L1llYXI+PFJlY051bT44Mzg4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ZT48Q2l0ZT48QXV0aG9yPlNvbm5ldmlsbGU8L0F1dGhvcj48WWVhcj4yMDE4PC9ZZWFyPjxSZWNO
dW0+NzIwODwvUmVjTnVtPjxyZWNvcmQ+PHJlYy1udW1iZXI+NzIwODwvcmVjLW51bWJlcj48Zm9y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bGVjdHJvbmljLXJlc291cmNlLW51bT48L3JlY29yZD48L0NpdGU+PENpdGU+PEF1dGhvcj5UaGFw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==
</w:fldData>
              </w:fldChar>
            </w:r>
            <w:r w:rsidR="006A2418">
              <w:rPr>
                <w:b/>
                <w:bCs/>
              </w:rPr>
              <w:instrText xml:space="preserve"> ADDIN EN.CITE.DATA </w:instrText>
            </w:r>
            <w:r w:rsidR="006A2418">
              <w:rPr>
                <w:b/>
                <w:bCs/>
              </w:rPr>
            </w:r>
            <w:r w:rsidR="006A2418">
              <w:rPr>
                <w:b/>
                <w:bCs/>
              </w:rPr>
              <w:fldChar w:fldCharType="end"/>
            </w:r>
            <w:r w:rsidR="006A2418">
              <w:rPr>
                <w:b/>
                <w:bCs/>
              </w:rPr>
              <w:fldChar w:fldCharType="begin">
                <w:fldData xml:space="preserve">ZXBvcnRzPC9hYmJyLTE+PC9wZXJpb2RpY2FsPjxwYWdlcz43NTctNzY2PC9wYWdlcz48dm9sdW1l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cm9uaWMtcmVzb3VyY2UtbnVtPjwvcmVjb3JkPjwvQ2l0ZT48Q2l0ZT48QXV0aG9yPlNvbm5ldmls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PC9pc2JuPjx1cmxzPjwvdXJscz48L3JlY29yZD48L0NpdGU+PENpdGU+PEF1dGhvcj5Hb29kZTwv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ZT48QXV0aG9yPkdvcmRvbjwvQXV0aG9yPjxZZWFyPjIwMDY8L1llYXI+PFJlY051bT43MjA5PC9S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ZT48Q2l0ZT48QXV0aG9yPlNvbm5ldmlsbGU8L0F1dGhvcj48WWVhcj4yMDE4PC9ZZWFyPjxSZWNO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ZWNvcmQ+PC9DaXRlPjwvRW5kTm90ZT4A
</w:fldData>
              </w:fldChar>
            </w:r>
            <w:r w:rsidR="006A2418">
              <w:rPr>
                <w:b/>
                <w:bCs/>
              </w:rPr>
              <w:instrText xml:space="preserve"> ADDIN EN.CITE.DATA </w:instrText>
            </w:r>
            <w:r w:rsidR="006A2418">
              <w:rPr>
                <w:b/>
                <w:bCs/>
              </w:rPr>
            </w:r>
            <w:r w:rsidR="006A2418">
              <w:rPr>
                <w:b/>
                <w:bCs/>
              </w:rPr>
              <w:fldChar w:fldCharType="end"/>
            </w:r>
            <w:r w:rsidRPr="004C1360">
              <w:rPr>
                <w:b/>
                <w:bCs/>
              </w:rPr>
            </w:r>
            <w:r w:rsidRPr="004C1360">
              <w:rPr>
                <w:b/>
                <w:bCs/>
              </w:rPr>
              <w:fldChar w:fldCharType="separate"/>
            </w:r>
            <w:r w:rsidR="006A2418">
              <w:rPr>
                <w:b/>
                <w:bCs/>
                <w:noProof/>
              </w:rPr>
              <w:t>[15, 17-19, 42, 43, 46, 48-53, 55, 59-66, 80, 86-88]</w:t>
            </w:r>
            <w:r w:rsidRPr="004C1360">
              <w:rPr>
                <w:b/>
                <w:bCs/>
              </w:rPr>
              <w:fldChar w:fldCharType="end"/>
            </w:r>
          </w:p>
        </w:tc>
      </w:tr>
      <w:tr w:rsidR="00427B38" w:rsidRPr="00012A27" w14:paraId="4D58F0EA" w14:textId="77777777" w:rsidTr="00832AF5">
        <w:trPr>
          <w:jc w:val="center"/>
        </w:trPr>
        <w:tc>
          <w:tcPr>
            <w:tcW w:w="8280" w:type="dxa"/>
          </w:tcPr>
          <w:p w14:paraId="6051F7A2" w14:textId="0E00DA89" w:rsidR="00427B38" w:rsidRPr="004C1360" w:rsidRDefault="00C779D1" w:rsidP="00832AF5">
            <w:pPr>
              <w:pStyle w:val="MDPI42tablebody"/>
              <w:numPr>
                <w:ilvl w:val="1"/>
                <w:numId w:val="95"/>
              </w:numPr>
              <w:jc w:val="left"/>
            </w:pPr>
            <w:r w:rsidRPr="004C1360">
              <w:t>L</w:t>
            </w:r>
            <w:r w:rsidR="00427B38" w:rsidRPr="004C1360">
              <w:t>ow information on BED prevalence, risk, and severity</w:t>
            </w:r>
          </w:p>
        </w:tc>
        <w:tc>
          <w:tcPr>
            <w:tcW w:w="1440" w:type="dxa"/>
          </w:tcPr>
          <w:p w14:paraId="4395E2A9" w14:textId="77777777" w:rsidR="00427B38" w:rsidRPr="004C1360" w:rsidRDefault="00427B38" w:rsidP="00832AF5">
            <w:pPr>
              <w:pStyle w:val="MDPI42tablebody"/>
              <w:rPr>
                <w:i/>
                <w:iCs/>
              </w:rPr>
            </w:pPr>
            <w:r w:rsidRPr="004C1360">
              <w:rPr>
                <w:i/>
                <w:iCs/>
              </w:rPr>
              <w:t>4 (29% / 45%)</w:t>
            </w:r>
          </w:p>
        </w:tc>
        <w:tc>
          <w:tcPr>
            <w:tcW w:w="4624" w:type="dxa"/>
            <w:gridSpan w:val="2"/>
          </w:tcPr>
          <w:p w14:paraId="77532FAD" w14:textId="2E370C87" w:rsidR="00427B38" w:rsidRPr="004C1360" w:rsidRDefault="00427B38"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ZT48L3JlY29yZD48L0NpdGU+PENpdGU+PEF1dGhvcj5SZWFzPC9BdXRob3I+PFllYXI+MjAxNzwv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ZD48L0NpdGU+PENpdGU+PEF1dGhvcj5IZXB3b3J0aDwvQXV0aG9yPjxZZWFyPjIwMDc8L1llYXI+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PjxsYW5ndWFnZT5lbmc8L2xhbmd1YWdlPjwvcmVjb3JkPjwvQ2l0ZT48Q2l0ZT48QXV0aG9yPkJy
YXk8L0F1dGhvcj48WWVhcj4yMDIyPC9ZZWFyPjxSZWNOdW0+Nzg0MDwvUmVjTnVtPjxyZWNvcmQ+
PHJlYy1udW1iZXI+Nzg0MDwvcmVjLW51bWJlcj48Zm9yZWlnbi1rZXlzPjxrZXkgYXBwPSJFTiIg
ZGItaWQ9InZ2MnM5cmQ5cHJ6cjlsZXc1dHY1MnJ3ZGU5cmFyZDJ0NTJydCIgdGltZXN0YW1wPSIx
NjY3MzQ3NjE3Ij43ODQwPC9rZXk+PC9mb3JlaWduLWtleXM+PHJlZi10eXBlIG5hbWU9IkpvdXJu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YWwgVW5pdmVyc2l0eSBvZiBOYXR1cmFsIE1lZGljaW5lLCBQb3J0bGFuZCwgT1IgOTcyMDEsIFVT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ZT48L3JlY29yZD48L0NpdGU+PENpdGU+PEF1dGhvcj5SZWFzPC9BdXRob3I+PFllYXI+MjAxNzwv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43, 46, 48, 49, 51-53, 63, 86]</w:t>
            </w:r>
            <w:r w:rsidRPr="004C1360">
              <w:rPr>
                <w:i/>
                <w:iCs/>
              </w:rPr>
              <w:fldChar w:fldCharType="end"/>
            </w:r>
          </w:p>
        </w:tc>
      </w:tr>
      <w:tr w:rsidR="00427B38" w:rsidRPr="00012A27" w14:paraId="05777F2A" w14:textId="77777777" w:rsidTr="00832AF5">
        <w:trPr>
          <w:jc w:val="center"/>
        </w:trPr>
        <w:tc>
          <w:tcPr>
            <w:tcW w:w="8280" w:type="dxa"/>
          </w:tcPr>
          <w:p w14:paraId="0CE5820B" w14:textId="2559AE78" w:rsidR="00427B38" w:rsidRPr="004C1360" w:rsidRDefault="00427B38" w:rsidP="00832AF5">
            <w:pPr>
              <w:pStyle w:val="MDPI42tablebody"/>
              <w:numPr>
                <w:ilvl w:val="1"/>
                <w:numId w:val="95"/>
              </w:numPr>
              <w:jc w:val="left"/>
            </w:pPr>
            <w:r w:rsidRPr="004C1360">
              <w:t xml:space="preserve">Misconceptions about </w:t>
            </w:r>
            <w:r w:rsidR="00C779D1" w:rsidRPr="004C1360">
              <w:t xml:space="preserve">BED demographics and </w:t>
            </w:r>
            <w:r w:rsidRPr="004C1360">
              <w:t>who can have an ED</w:t>
            </w:r>
            <w:r w:rsidRPr="004C1360">
              <w:rPr>
                <w:b/>
                <w:bCs/>
                <w:color w:val="FF0000"/>
              </w:rPr>
              <w:t>(5)</w:t>
            </w:r>
          </w:p>
        </w:tc>
        <w:tc>
          <w:tcPr>
            <w:tcW w:w="1440" w:type="dxa"/>
          </w:tcPr>
          <w:p w14:paraId="1D84F3FB" w14:textId="77777777" w:rsidR="00427B38" w:rsidRPr="004C1360" w:rsidRDefault="00427B38" w:rsidP="00832AF5">
            <w:pPr>
              <w:pStyle w:val="MDPI42tablebody"/>
              <w:rPr>
                <w:i/>
                <w:iCs/>
              </w:rPr>
            </w:pPr>
            <w:r w:rsidRPr="004C1360">
              <w:rPr>
                <w:i/>
                <w:iCs/>
              </w:rPr>
              <w:t>4 (29% / 45%)</w:t>
            </w:r>
          </w:p>
        </w:tc>
        <w:tc>
          <w:tcPr>
            <w:tcW w:w="4624" w:type="dxa"/>
            <w:gridSpan w:val="2"/>
          </w:tcPr>
          <w:p w14:paraId="10909950" w14:textId="3F3BD1A9" w:rsidR="00427B38" w:rsidRPr="004C1360" w:rsidRDefault="00427B38" w:rsidP="00832AF5">
            <w:pPr>
              <w:pStyle w:val="MDPI42tablebody"/>
              <w:jc w:val="left"/>
              <w:rPr>
                <w:i/>
                <w:iCs/>
              </w:rPr>
            </w:pPr>
            <w:r w:rsidRPr="004C1360">
              <w:rPr>
                <w:i/>
                <w:iCs/>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TnVtPjc4NDA8L1JlY051bT48RGlzcGxheVRleHQ+WzE1LCAxNywgNDMsIDQ4LCA0OSwgNTQsIDgw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b3I+U3RyaWVnZWwtTW9vcmU8L0F1dGhvcj48WWVhcj4yMDExPC9ZZWFyPjxSZWNOdW0+NzMzNTwv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 17, 43, 48, 49, 54, 80]</w:t>
            </w:r>
            <w:r w:rsidRPr="004C1360">
              <w:rPr>
                <w:i/>
                <w:iCs/>
              </w:rPr>
              <w:fldChar w:fldCharType="end"/>
            </w:r>
          </w:p>
        </w:tc>
      </w:tr>
      <w:tr w:rsidR="001D332A" w:rsidRPr="00012A27" w14:paraId="4D544B8E" w14:textId="77777777" w:rsidTr="00832AF5">
        <w:trPr>
          <w:jc w:val="center"/>
        </w:trPr>
        <w:tc>
          <w:tcPr>
            <w:tcW w:w="8280" w:type="dxa"/>
          </w:tcPr>
          <w:p w14:paraId="7B8779B4" w14:textId="77777777" w:rsidR="001D332A" w:rsidRPr="004C1360" w:rsidRDefault="001D332A" w:rsidP="001D332A">
            <w:pPr>
              <w:pStyle w:val="MDPI42tablebody"/>
              <w:numPr>
                <w:ilvl w:val="1"/>
                <w:numId w:val="95"/>
              </w:numPr>
              <w:jc w:val="left"/>
            </w:pPr>
            <w:r w:rsidRPr="004C1360">
              <w:t>Poor education on BED diagnostic criteria and validity</w:t>
            </w:r>
          </w:p>
        </w:tc>
        <w:tc>
          <w:tcPr>
            <w:tcW w:w="1440" w:type="dxa"/>
          </w:tcPr>
          <w:p w14:paraId="1754EAD9" w14:textId="77777777" w:rsidR="001D332A" w:rsidRPr="004C1360" w:rsidRDefault="001D332A" w:rsidP="00832AF5">
            <w:pPr>
              <w:pStyle w:val="MDPI42tablebody"/>
              <w:rPr>
                <w:i/>
                <w:iCs/>
              </w:rPr>
            </w:pPr>
            <w:r w:rsidRPr="004C1360">
              <w:rPr>
                <w:i/>
                <w:iCs/>
              </w:rPr>
              <w:t>2 (14% / 22%)</w:t>
            </w:r>
          </w:p>
        </w:tc>
        <w:tc>
          <w:tcPr>
            <w:tcW w:w="4624" w:type="dxa"/>
            <w:gridSpan w:val="2"/>
          </w:tcPr>
          <w:p w14:paraId="2FC2556F" w14:textId="2E7A1D8B" w:rsidR="001D332A" w:rsidRPr="004C1360" w:rsidRDefault="001D332A" w:rsidP="00832AF5">
            <w:pPr>
              <w:pStyle w:val="MDPI42tablebody"/>
              <w:jc w:val="left"/>
              <w:rPr>
                <w:i/>
                <w:iCs/>
              </w:rPr>
            </w:pPr>
            <w:r w:rsidRPr="004C1360">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4C1360">
              <w:rPr>
                <w:i/>
                <w:iCs/>
                <w:noProof/>
              </w:rPr>
            </w:r>
            <w:r w:rsidRPr="004C1360">
              <w:rPr>
                <w:i/>
                <w:iCs/>
                <w:noProof/>
              </w:rPr>
              <w:fldChar w:fldCharType="separate"/>
            </w:r>
            <w:r w:rsidR="006A2418">
              <w:rPr>
                <w:i/>
                <w:iCs/>
                <w:noProof/>
              </w:rPr>
              <w:t>[17, 43, 46, 48, 49, 51-53, 63, 89]</w:t>
            </w:r>
            <w:r w:rsidRPr="004C1360">
              <w:rPr>
                <w:i/>
                <w:iCs/>
                <w:noProof/>
              </w:rPr>
              <w:fldChar w:fldCharType="end"/>
            </w:r>
          </w:p>
        </w:tc>
      </w:tr>
      <w:tr w:rsidR="00C779D1" w:rsidRPr="00012A27" w14:paraId="16AB83A3" w14:textId="77777777" w:rsidTr="00832AF5">
        <w:trPr>
          <w:jc w:val="center"/>
        </w:trPr>
        <w:tc>
          <w:tcPr>
            <w:tcW w:w="8280" w:type="dxa"/>
          </w:tcPr>
          <w:p w14:paraId="5A21E1EF" w14:textId="6A37D0EF" w:rsidR="00C779D1" w:rsidRPr="004C1360" w:rsidRDefault="001D332A" w:rsidP="001D332A">
            <w:pPr>
              <w:pStyle w:val="MDPI42tablebody"/>
              <w:ind w:left="1440"/>
              <w:jc w:val="left"/>
            </w:pPr>
            <w:r w:rsidRPr="004C1360">
              <w:t>E.g., that BED is a valid autonomous DSM-5 mental health diagnosis</w:t>
            </w:r>
          </w:p>
        </w:tc>
        <w:tc>
          <w:tcPr>
            <w:tcW w:w="1440" w:type="dxa"/>
          </w:tcPr>
          <w:p w14:paraId="60E56A36" w14:textId="77777777" w:rsidR="00C779D1" w:rsidRPr="004C1360" w:rsidRDefault="00C779D1" w:rsidP="00832AF5">
            <w:pPr>
              <w:pStyle w:val="MDPI42tablebody"/>
              <w:rPr>
                <w:i/>
                <w:iCs/>
              </w:rPr>
            </w:pPr>
            <w:r w:rsidRPr="004C1360">
              <w:rPr>
                <w:i/>
                <w:iCs/>
              </w:rPr>
              <w:t>2 (14% / 22%)</w:t>
            </w:r>
          </w:p>
        </w:tc>
        <w:tc>
          <w:tcPr>
            <w:tcW w:w="4624" w:type="dxa"/>
            <w:gridSpan w:val="2"/>
          </w:tcPr>
          <w:p w14:paraId="5C287208" w14:textId="2859A608" w:rsidR="00C779D1" w:rsidRPr="004C1360" w:rsidRDefault="00C779D1" w:rsidP="00832AF5">
            <w:pPr>
              <w:pStyle w:val="MDPI42tablebody"/>
              <w:jc w:val="left"/>
              <w:rPr>
                <w:i/>
                <w:iCs/>
              </w:rPr>
            </w:pPr>
            <w:r w:rsidRPr="004C1360">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4C1360">
              <w:rPr>
                <w:i/>
                <w:iCs/>
                <w:noProof/>
              </w:rPr>
            </w:r>
            <w:r w:rsidRPr="004C1360">
              <w:rPr>
                <w:i/>
                <w:iCs/>
                <w:noProof/>
              </w:rPr>
              <w:fldChar w:fldCharType="separate"/>
            </w:r>
            <w:r w:rsidR="006A2418">
              <w:rPr>
                <w:i/>
                <w:iCs/>
                <w:noProof/>
              </w:rPr>
              <w:t>[17, 43, 46, 48, 49, 51-53, 63, 89]</w:t>
            </w:r>
            <w:r w:rsidRPr="004C1360">
              <w:rPr>
                <w:i/>
                <w:iCs/>
                <w:noProof/>
              </w:rPr>
              <w:fldChar w:fldCharType="end"/>
            </w:r>
          </w:p>
        </w:tc>
      </w:tr>
      <w:tr w:rsidR="00C779D1" w:rsidRPr="00012A27" w14:paraId="71933659" w14:textId="77777777" w:rsidTr="00832AF5">
        <w:trPr>
          <w:jc w:val="center"/>
        </w:trPr>
        <w:tc>
          <w:tcPr>
            <w:tcW w:w="8280" w:type="dxa"/>
          </w:tcPr>
          <w:p w14:paraId="07692A38" w14:textId="318C783B" w:rsidR="00C779D1" w:rsidRPr="004C1360" w:rsidRDefault="00C779D1" w:rsidP="001D332A">
            <w:pPr>
              <w:pStyle w:val="MDPI42tablebody"/>
              <w:numPr>
                <w:ilvl w:val="1"/>
                <w:numId w:val="95"/>
              </w:numPr>
              <w:jc w:val="left"/>
            </w:pPr>
            <w:r w:rsidRPr="004C1360">
              <w:t>Linked to healthcare &amp; sociocultural lack or mis-information about BED</w:t>
            </w:r>
          </w:p>
        </w:tc>
        <w:tc>
          <w:tcPr>
            <w:tcW w:w="1440" w:type="dxa"/>
          </w:tcPr>
          <w:p w14:paraId="68855B77" w14:textId="3CE02C21" w:rsidR="00C779D1" w:rsidRPr="004C1360" w:rsidRDefault="00C779D1" w:rsidP="00C779D1">
            <w:pPr>
              <w:pStyle w:val="MDPI42tablebody"/>
              <w:rPr>
                <w:i/>
                <w:iCs/>
              </w:rPr>
            </w:pPr>
            <w:r w:rsidRPr="004C1360">
              <w:rPr>
                <w:i/>
                <w:iCs/>
              </w:rPr>
              <w:t>3 (21% / 33%)</w:t>
            </w:r>
          </w:p>
        </w:tc>
        <w:tc>
          <w:tcPr>
            <w:tcW w:w="4624" w:type="dxa"/>
            <w:gridSpan w:val="2"/>
          </w:tcPr>
          <w:p w14:paraId="5F12DC1D" w14:textId="37E24B09" w:rsidR="00C779D1" w:rsidRPr="004C1360" w:rsidRDefault="00C779D1" w:rsidP="00C779D1">
            <w:pPr>
              <w:pStyle w:val="MDPI42tablebody"/>
              <w:jc w:val="left"/>
              <w:rPr>
                <w:i/>
                <w:iCs/>
              </w:rPr>
            </w:pPr>
            <w:r w:rsidRPr="004C1360">
              <w:rPr>
                <w:i/>
                <w:iCs/>
              </w:rPr>
              <w:fldChar w:fldCharType="begin">
                <w:fldData xml:space="preserve">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dGU+PC9FbmROb3RlPn==
</w:fldData>
              </w:fldChar>
            </w:r>
            <w:r w:rsidR="006A2418">
              <w:rPr>
                <w:i/>
                <w:iCs/>
              </w:rPr>
              <w:instrText xml:space="preserve"> ADDIN EN.CITE </w:instrText>
            </w:r>
            <w:r w:rsidR="006A2418">
              <w:rPr>
                <w:i/>
                <w:iCs/>
              </w:rPr>
              <w:fldChar w:fldCharType="begin">
                <w:fldData xml:space="preserve">PEVuZE5vdGU+PENpdGU+PEF1dGhvcj5CcmF5PC9BdXRob3I+PFllYXI+MjAyMjwvWWVhcj48UmVj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ZXlzPjxyZWYtdHlwZSBuYW1lPSJKb3VybmFsIEFydGljbGUiPjE3PC9yZWYtdHlwZT48Y29udHJp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bnVtPjwvcmVjb3JkPjwvQ2l0ZT48Q2l0ZT48QXV0aG9yPlNvbm5ldmlsbGU8L0F1dGhvcj48WWVh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aG9yPldlaXNzbWFuPC9BdXRob3I+PFllYXI+MjAxNzwvWWVhcj48UmVjTnVtPjc5NjA8L1JlY051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L3JlY29yZD48L0NpdGU+PENpdGU+PEF1dGhvcj5CZWNrZXI8L0F1dGhvcj48WWVhcj4yMDEwPC9Z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PlNvbm5ldmlsbGU8L0F1dGhvcj48WWVhcj4yMDE4PC9ZZWFyPjxSZWNOdW0+NzIwODwvUmVjTnVt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ZWN0cm9uaWMtcmVzb3VyY2UtbnVtPjEwLjEwMDIvZWF0LjIyODQ2PC9lbGVjdHJvbmljLW==
</w:fldData>
              </w:fldChar>
            </w:r>
            <w:r w:rsidR="006A2418">
              <w:rPr>
                <w:i/>
                <w:iCs/>
              </w:rPr>
              <w:instrText xml:space="preserve"> ADDIN EN.CITE.DATA </w:instrText>
            </w:r>
            <w:r w:rsidR="006A2418">
              <w:rPr>
                <w:i/>
                <w:iCs/>
              </w:rPr>
            </w:r>
            <w:r w:rsidR="006A2418">
              <w:rPr>
                <w:i/>
                <w:iCs/>
              </w:rPr>
              <w:fldChar w:fldCharType="end"/>
            </w:r>
            <w:r w:rsidR="006A2418">
              <w:rPr>
                <w:i/>
                <w:iCs/>
              </w:rPr>
              <w:fldChar w:fldCharType="begin">
                <w:fldData xml:space="preserve">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dGU+PC9FbmROb3RlPn==
</w:fldData>
              </w:fldChar>
            </w:r>
            <w:r w:rsidR="006A2418">
              <w:rPr>
                <w:i/>
                <w:iCs/>
              </w:rPr>
              <w:instrText xml:space="preserve"> ADDIN EN.CITE.DATA </w:instrText>
            </w:r>
            <w:r w:rsidR="006A2418">
              <w:rPr>
                <w:i/>
                <w:iCs/>
              </w:rPr>
            </w:r>
            <w:r w:rsidR="006A2418">
              <w:rPr>
                <w:i/>
                <w:iCs/>
              </w:rPr>
              <w:fldChar w:fldCharType="end"/>
            </w:r>
            <w:r w:rsidRPr="004C1360">
              <w:rPr>
                <w:i/>
                <w:iCs/>
              </w:rPr>
            </w:r>
            <w:r w:rsidRPr="004C1360">
              <w:rPr>
                <w:i/>
                <w:iCs/>
              </w:rPr>
              <w:fldChar w:fldCharType="separate"/>
            </w:r>
            <w:r w:rsidR="006A2418">
              <w:rPr>
                <w:i/>
                <w:iCs/>
                <w:noProof/>
              </w:rPr>
              <w:t>[15, 17, 43, 46, 48, 49, 55, 80, 86-88]</w:t>
            </w:r>
            <w:r w:rsidRPr="004C1360">
              <w:rPr>
                <w:i/>
                <w:iCs/>
              </w:rPr>
              <w:fldChar w:fldCharType="end"/>
            </w:r>
          </w:p>
        </w:tc>
      </w:tr>
      <w:tr w:rsidR="00C779D1" w:rsidRPr="00012A27" w14:paraId="21AD7D44" w14:textId="77777777" w:rsidTr="00832AF5">
        <w:trPr>
          <w:jc w:val="center"/>
        </w:trPr>
        <w:tc>
          <w:tcPr>
            <w:tcW w:w="8280" w:type="dxa"/>
          </w:tcPr>
          <w:p w14:paraId="54561E5C" w14:textId="1D5CE043" w:rsidR="00C779D1" w:rsidRPr="004C1360" w:rsidRDefault="00C779D1" w:rsidP="001D332A">
            <w:pPr>
              <w:pStyle w:val="MDPI42tablebody"/>
              <w:numPr>
                <w:ilvl w:val="1"/>
                <w:numId w:val="95"/>
              </w:numPr>
              <w:jc w:val="left"/>
            </w:pPr>
            <w:r w:rsidRPr="004C1360">
              <w:t>Linked to prioritization of physical appearance and symptoms over mental health</w:t>
            </w:r>
            <w:r w:rsidR="009960AF" w:rsidRPr="004C1360">
              <w:t xml:space="preserve">/underlying BED/ED psychopathology </w:t>
            </w:r>
            <w:r w:rsidR="009960AF" w:rsidRPr="004C1360">
              <w:rPr>
                <w:b/>
                <w:bCs/>
                <w:color w:val="FF0000"/>
              </w:rPr>
              <w:t>(2)</w:t>
            </w:r>
          </w:p>
        </w:tc>
        <w:tc>
          <w:tcPr>
            <w:tcW w:w="1440" w:type="dxa"/>
          </w:tcPr>
          <w:p w14:paraId="19403868" w14:textId="77777777" w:rsidR="00C779D1" w:rsidRPr="004C1360" w:rsidRDefault="00C779D1" w:rsidP="00C779D1">
            <w:pPr>
              <w:pStyle w:val="MDPI42tablebody"/>
              <w:rPr>
                <w:i/>
                <w:iCs/>
              </w:rPr>
            </w:pPr>
            <w:r w:rsidRPr="004C1360">
              <w:rPr>
                <w:i/>
                <w:iCs/>
              </w:rPr>
              <w:t>2 (14% / 22%)</w:t>
            </w:r>
          </w:p>
        </w:tc>
        <w:tc>
          <w:tcPr>
            <w:tcW w:w="4624" w:type="dxa"/>
            <w:gridSpan w:val="2"/>
          </w:tcPr>
          <w:p w14:paraId="4FC0AB26" w14:textId="034CA764" w:rsidR="00C779D1" w:rsidRPr="004C1360" w:rsidRDefault="00C779D1" w:rsidP="00C779D1">
            <w:pPr>
              <w:pStyle w:val="MDPI42tablebody"/>
              <w:jc w:val="left"/>
              <w:rPr>
                <w:i/>
                <w:iCs/>
              </w:rPr>
            </w:pPr>
            <w:r w:rsidRPr="004C1360">
              <w:rPr>
                <w:i/>
                <w:iCs/>
                <w:noProof/>
              </w:rPr>
              <w:fldChar w:fldCharType="begin">
                <w:fldData xml:space="preserve">Sm91cm5hbCBBcnRpY2xlIj4xNzwvcmVmLXR5cGU+PGNvbnRyaWJ1dG9ycz48YXV0aG9ycz48YXV0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cm9uaWMtcmVzb3VyY2UtbnVtPjwvcmVjb3JkPjwvQ2l0ZT48L0VuZE5vdGU+AG==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TnVtPjc4NDA8L1JlY051bT48RGlzcGxheVRleHQ+WzE3LTE5LCA0MywgNDYsIDQ4LTUzLCA1NSwg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cmVzb3VyY2UtbnVtPjwvcmVjb3JkPjwvQ2l0ZT48Q2l0ZT48QXV0aG9yPkpvaG5zPC9BdXRob3I+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bGFuZ3VhZ2U+ZW5nPC9sYW5ndWFnZT48L3JlY29yZD48L0NpdGU+PENpdGU+PEF1dGhvcj5CZWNr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Z2U+PC9yZWNvcmQ+PC9DaXRlPjxDaXRlPjxBdXRob3I+QnJheTwvQXV0aG9yPjxZZWFyPjIwMjI8
L1llYXI+PFJlY051bT43ODM4PC9SZWNOdW0+PHJlY29yZD48cmVjLW51bWJlcj43ODM4PC9yZWMt
bnVtYmVyPjxmb3JlaWduLWtleXM+PGtleSBhcHA9IkVOIiBkYi1pZD0idnYyczlyZDlwcnpyOWxl
dzV0djUycndkZTlyYXJkMnQ1MnJ0IiB0aW1lc3RhbXA9IjE2NjUzOTE0NDciPjc4Mzg8L2tleT48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YWwgTWVkaWNpbmUsIFBvcnRsYW5kLCBPUiwgVW5pdGVkIFN0YXRlcy4mI3hEO1dpbGRlciBSZXNl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dWFnZT5lbmc8L2xhbmd1YWdlPjwvcmVjb3JkPjwvQ2l0ZT48Q2l0ZT48QXV0aG9yPlNhbHZpYTwv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PjxsYW5ndWFnZT5lbmc8L2xhbmd1YWdlPjwvcmVjb3JkPjwvQ2l0ZT48Q2l0ZT48QXV0aG9yPkhh
cnQ8L0F1dGhvcj48WWVhcj4yMDExPC9ZZWFyPjxSZWNOdW0+ODM4MDwvUmVjTnVtPjxyZWNvcmQ+
PHJlYy1udW1iZXI+ODM4MDwvcmVjLW51bWJlcj48Zm9yZWlnbi1rZXlzPjxrZXkgYXBwPSJFTiIg
ZGItaWQ9InZ2MnM5cmQ5cHJ6cjlsZXc1dHY1MnJ3ZGU5cmFyZDJ0NTJydCIgdGltZXN0YW1wPSIx
Njk4MTU3MDkxIj44MzgwPC9rZXk+PC9mb3JlaWduLWtleXM+PHJlZi10eXBlIG5hbWU9Im==
</w:fldData>
              </w:fldChar>
            </w:r>
            <w:r w:rsidR="006A2418">
              <w:rPr>
                <w:i/>
                <w:iCs/>
                <w:noProof/>
              </w:rPr>
              <w:instrText xml:space="preserve"> ADDIN EN.CITE.DATA </w:instrText>
            </w:r>
            <w:r w:rsidR="006A2418">
              <w:rPr>
                <w:i/>
                <w:iCs/>
                <w:noProof/>
              </w:rPr>
            </w:r>
            <w:r w:rsidR="006A2418">
              <w:rPr>
                <w:i/>
                <w:iCs/>
                <w:noProof/>
              </w:rPr>
              <w:fldChar w:fldCharType="end"/>
            </w:r>
            <w:r w:rsidR="006A2418">
              <w:rPr>
                <w:i/>
                <w:iCs/>
                <w:noProof/>
              </w:rPr>
              <w:fldChar w:fldCharType="begin">
                <w:fldData xml:space="preserve">Sm91cm5hbCBBcnRpY2xlIj4xNzwvcmVmLXR5cGU+PGNvbnRyaWJ1dG9ycz48YXV0aG9ycz48YXV0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cm9uaWMtcmVzb3VyY2UtbnVtPjwvcmVjb3JkPjwvQ2l0ZT48L0VuZE5vdGU+AG==
</w:fldData>
              </w:fldChar>
            </w:r>
            <w:r w:rsidR="006A2418">
              <w:rPr>
                <w:i/>
                <w:iCs/>
                <w:noProof/>
              </w:rPr>
              <w:instrText xml:space="preserve"> ADDIN EN.CITE.DATA </w:instrText>
            </w:r>
            <w:r w:rsidR="006A2418">
              <w:rPr>
                <w:i/>
                <w:iCs/>
                <w:noProof/>
              </w:rPr>
            </w:r>
            <w:r w:rsidR="006A2418">
              <w:rPr>
                <w:i/>
                <w:iCs/>
                <w:noProof/>
              </w:rPr>
              <w:fldChar w:fldCharType="end"/>
            </w:r>
            <w:r w:rsidRPr="004C1360">
              <w:rPr>
                <w:i/>
                <w:iCs/>
                <w:noProof/>
              </w:rPr>
            </w:r>
            <w:r w:rsidRPr="004C1360">
              <w:rPr>
                <w:i/>
                <w:iCs/>
                <w:noProof/>
              </w:rPr>
              <w:fldChar w:fldCharType="separate"/>
            </w:r>
            <w:r w:rsidR="006A2418">
              <w:rPr>
                <w:i/>
                <w:iCs/>
                <w:noProof/>
              </w:rPr>
              <w:t>[17-19, 43, 46, 48-53, 55, 59, 62-65, 89]</w:t>
            </w:r>
            <w:r w:rsidRPr="004C1360">
              <w:rPr>
                <w:i/>
                <w:iCs/>
                <w:noProof/>
              </w:rPr>
              <w:fldChar w:fldCharType="end"/>
            </w:r>
          </w:p>
        </w:tc>
      </w:tr>
      <w:tr w:rsidR="00C779D1" w:rsidRPr="009960AF" w14:paraId="0F0DBCB8" w14:textId="77777777" w:rsidTr="00832AF5">
        <w:trPr>
          <w:jc w:val="center"/>
        </w:trPr>
        <w:tc>
          <w:tcPr>
            <w:tcW w:w="8280" w:type="dxa"/>
          </w:tcPr>
          <w:p w14:paraId="74ECE179" w14:textId="51A3F936" w:rsidR="00C779D1" w:rsidRPr="004C1360" w:rsidRDefault="001D332A" w:rsidP="009960AF">
            <w:pPr>
              <w:pStyle w:val="MDPI42tablebody"/>
              <w:numPr>
                <w:ilvl w:val="0"/>
                <w:numId w:val="142"/>
              </w:numPr>
              <w:jc w:val="left"/>
              <w:rPr>
                <w:b/>
                <w:bCs/>
              </w:rPr>
            </w:pPr>
            <w:r w:rsidRPr="004C1360">
              <w:rPr>
                <w:b/>
                <w:bCs/>
              </w:rPr>
              <w:t>Attendance to</w:t>
            </w:r>
            <w:r w:rsidR="00C779D1" w:rsidRPr="004C1360">
              <w:rPr>
                <w:b/>
                <w:bCs/>
              </w:rPr>
              <w:t xml:space="preserve"> </w:t>
            </w:r>
            <w:r w:rsidRPr="004C1360">
              <w:rPr>
                <w:b/>
                <w:bCs/>
              </w:rPr>
              <w:t>P</w:t>
            </w:r>
            <w:r w:rsidR="00C779D1" w:rsidRPr="004C1360">
              <w:rPr>
                <w:b/>
                <w:bCs/>
              </w:rPr>
              <w:t xml:space="preserve">hysical </w:t>
            </w:r>
            <w:r w:rsidRPr="004C1360">
              <w:rPr>
                <w:b/>
                <w:bCs/>
              </w:rPr>
              <w:t>BED S</w:t>
            </w:r>
            <w:r w:rsidR="00C779D1" w:rsidRPr="004C1360">
              <w:rPr>
                <w:b/>
                <w:bCs/>
              </w:rPr>
              <w:t xml:space="preserve">ymptoms vs. </w:t>
            </w:r>
            <w:r w:rsidRPr="004C1360">
              <w:rPr>
                <w:b/>
                <w:bCs/>
              </w:rPr>
              <w:t>U</w:t>
            </w:r>
            <w:r w:rsidR="00C779D1" w:rsidRPr="004C1360">
              <w:rPr>
                <w:b/>
                <w:bCs/>
              </w:rPr>
              <w:t xml:space="preserve">nderlying </w:t>
            </w:r>
            <w:r w:rsidRPr="004C1360">
              <w:rPr>
                <w:b/>
                <w:bCs/>
              </w:rPr>
              <w:t>ED P</w:t>
            </w:r>
            <w:r w:rsidR="00C779D1" w:rsidRPr="004C1360">
              <w:rPr>
                <w:b/>
                <w:bCs/>
              </w:rPr>
              <w:t xml:space="preserve">sychopathology </w:t>
            </w:r>
            <w:r w:rsidR="00C779D1" w:rsidRPr="004C1360">
              <w:rPr>
                <w:b/>
                <w:bCs/>
                <w:color w:val="FF0000"/>
              </w:rPr>
              <w:t>(2)</w:t>
            </w:r>
          </w:p>
        </w:tc>
        <w:tc>
          <w:tcPr>
            <w:tcW w:w="1440" w:type="dxa"/>
          </w:tcPr>
          <w:p w14:paraId="3E92DF4F" w14:textId="77777777" w:rsidR="00C779D1" w:rsidRPr="004C1360" w:rsidRDefault="00C779D1" w:rsidP="001D332A">
            <w:pPr>
              <w:pStyle w:val="MDPI42tablebody"/>
              <w:jc w:val="left"/>
              <w:rPr>
                <w:b/>
                <w:bCs/>
              </w:rPr>
            </w:pPr>
            <w:r w:rsidRPr="004C1360">
              <w:rPr>
                <w:b/>
                <w:bCs/>
              </w:rPr>
              <w:t>3 (21% / 33%)</w:t>
            </w:r>
          </w:p>
        </w:tc>
        <w:tc>
          <w:tcPr>
            <w:tcW w:w="4624" w:type="dxa"/>
            <w:gridSpan w:val="2"/>
          </w:tcPr>
          <w:p w14:paraId="238DB962" w14:textId="050A834C" w:rsidR="00C779D1" w:rsidRPr="004C1360" w:rsidRDefault="001D332A" w:rsidP="001D332A">
            <w:pPr>
              <w:pStyle w:val="MDPI42tablebody"/>
              <w:jc w:val="left"/>
              <w:rPr>
                <w:b/>
                <w:bCs/>
              </w:rPr>
            </w:pPr>
            <w:r w:rsidRPr="004C1360">
              <w:rPr>
                <w:b/>
                <w:b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b/>
                <w:bCs/>
              </w:rPr>
              <w:instrText xml:space="preserve"> ADDIN EN.CITE </w:instrText>
            </w:r>
            <w:r w:rsidR="00CF3DBA">
              <w:rPr>
                <w:b/>
                <w:b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00CF3DBA">
              <w:rPr>
                <w:b/>
                <w:bCs/>
              </w:rPr>
              <w:instrText xml:space="preserve"> ADDIN EN.CITE.DATA </w:instrText>
            </w:r>
            <w:r w:rsidR="00CF3DBA">
              <w:rPr>
                <w:b/>
                <w:bCs/>
              </w:rPr>
            </w:r>
            <w:r w:rsidR="00CF3DBA">
              <w:rPr>
                <w:b/>
                <w:bCs/>
              </w:rPr>
              <w:fldChar w:fldCharType="end"/>
            </w:r>
            <w:r w:rsidR="00CF3DBA">
              <w:rPr>
                <w:b/>
                <w:b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b/>
                <w:bCs/>
              </w:rPr>
              <w:instrText xml:space="preserve"> ADDIN EN.CITE.DATA </w:instrText>
            </w:r>
            <w:r w:rsidR="00CF3DBA">
              <w:rPr>
                <w:b/>
                <w:bCs/>
              </w:rPr>
            </w:r>
            <w:r w:rsidR="00CF3DBA">
              <w:rPr>
                <w:b/>
                <w:bCs/>
              </w:rPr>
              <w:fldChar w:fldCharType="end"/>
            </w:r>
            <w:r w:rsidRPr="004C1360">
              <w:rPr>
                <w:b/>
                <w:bCs/>
              </w:rPr>
            </w:r>
            <w:r w:rsidRPr="004C1360">
              <w:rPr>
                <w:b/>
                <w:bCs/>
              </w:rPr>
              <w:fldChar w:fldCharType="separate"/>
            </w:r>
            <w:r w:rsidR="00CF3DBA">
              <w:rPr>
                <w:b/>
                <w:bCs/>
                <w:noProof/>
              </w:rPr>
              <w:t>[15-19, 42, 43, 46, 50, 51, 55, 59, 62-65]</w:t>
            </w:r>
            <w:r w:rsidRPr="004C1360">
              <w:rPr>
                <w:b/>
                <w:bCs/>
              </w:rPr>
              <w:fldChar w:fldCharType="end"/>
            </w:r>
          </w:p>
        </w:tc>
      </w:tr>
      <w:tr w:rsidR="00C779D1" w:rsidRPr="00813E1E" w14:paraId="23C44025" w14:textId="77777777" w:rsidTr="00832AF5">
        <w:trPr>
          <w:jc w:val="center"/>
        </w:trPr>
        <w:tc>
          <w:tcPr>
            <w:tcW w:w="8280" w:type="dxa"/>
          </w:tcPr>
          <w:p w14:paraId="06C5B4D4" w14:textId="234CCBAF" w:rsidR="00C779D1" w:rsidRPr="004C1360" w:rsidRDefault="001D332A" w:rsidP="001D332A">
            <w:pPr>
              <w:pStyle w:val="MDPI42tablebody"/>
              <w:numPr>
                <w:ilvl w:val="1"/>
                <w:numId w:val="142"/>
              </w:numPr>
              <w:jc w:val="left"/>
            </w:pPr>
            <w:r w:rsidRPr="004C1360">
              <w:t>A</w:t>
            </w:r>
            <w:r w:rsidR="00C779D1" w:rsidRPr="004C1360">
              <w:t xml:space="preserve">ttending to/prioritizing </w:t>
            </w:r>
            <w:r w:rsidRPr="004C1360">
              <w:t xml:space="preserve">physical comorbidities (e.g., </w:t>
            </w:r>
            <w:r w:rsidR="00C779D1" w:rsidRPr="004C1360">
              <w:t>weight/GI symptoms</w:t>
            </w:r>
            <w:r w:rsidRPr="004C1360">
              <w:t>)</w:t>
            </w:r>
            <w:r w:rsidR="00C779D1" w:rsidRPr="004C1360">
              <w:t xml:space="preserve"> vs. eating behaviors</w:t>
            </w:r>
            <w:r w:rsidRPr="004C1360">
              <w:t xml:space="preserve"> and underlying psychopathology</w:t>
            </w:r>
            <w:r w:rsidR="00C779D1" w:rsidRPr="004C1360">
              <w:rPr>
                <w:color w:val="FF0000"/>
              </w:rPr>
              <w:t xml:space="preserve"> (2)</w:t>
            </w:r>
          </w:p>
        </w:tc>
        <w:tc>
          <w:tcPr>
            <w:tcW w:w="1440" w:type="dxa"/>
          </w:tcPr>
          <w:p w14:paraId="2621ABDD" w14:textId="77777777" w:rsidR="00C779D1" w:rsidRPr="004C1360" w:rsidRDefault="00C779D1" w:rsidP="00C779D1">
            <w:pPr>
              <w:pStyle w:val="MDPI42tablebody"/>
            </w:pPr>
            <w:r w:rsidRPr="004C1360">
              <w:t>3 (21% / 33%)</w:t>
            </w:r>
          </w:p>
        </w:tc>
        <w:tc>
          <w:tcPr>
            <w:tcW w:w="4624" w:type="dxa"/>
            <w:gridSpan w:val="2"/>
          </w:tcPr>
          <w:p w14:paraId="74CAFC4C" w14:textId="60FAC595" w:rsidR="00C779D1" w:rsidRPr="004C1360" w:rsidRDefault="00C779D1" w:rsidP="00C779D1">
            <w:pPr>
              <w:pStyle w:val="MDPI42tablebody"/>
              <w:jc w:val="left"/>
              <w:rPr>
                <w:i/>
                <w:iCs/>
              </w:rPr>
            </w:pPr>
            <w:r w:rsidRPr="004C1360">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 </w:instrText>
            </w:r>
            <w:r w:rsidR="00CF3DBA">
              <w:rPr>
                <w:i/>
                <w:i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[15-19, 42, 43, 46, 50, 51, 55, 59, 62-65]</w:t>
            </w:r>
            <w:r w:rsidRPr="004C1360">
              <w:rPr>
                <w:i/>
                <w:iCs/>
              </w:rPr>
              <w:fldChar w:fldCharType="end"/>
            </w:r>
          </w:p>
        </w:tc>
      </w:tr>
      <w:tr w:rsidR="00D26FD9" w:rsidRPr="00012A27" w14:paraId="2D061A75" w14:textId="77777777" w:rsidTr="00832AF5">
        <w:trPr>
          <w:jc w:val="center"/>
        </w:trPr>
        <w:tc>
          <w:tcPr>
            <w:tcW w:w="8280" w:type="dxa"/>
          </w:tcPr>
          <w:p w14:paraId="20632F20" w14:textId="6029E475" w:rsidR="00D26FD9" w:rsidRPr="004C1360" w:rsidRDefault="00013D42" w:rsidP="00D26FD9">
            <w:pPr>
              <w:pStyle w:val="MDPI42tablebody"/>
              <w:numPr>
                <w:ilvl w:val="0"/>
                <w:numId w:val="177"/>
              </w:numPr>
              <w:jc w:val="left"/>
            </w:pPr>
            <w:r w:rsidRPr="004C1360">
              <w:t>Possible link</w:t>
            </w:r>
            <w:r w:rsidR="00D26FD9" w:rsidRPr="004C1360">
              <w:t xml:space="preserve"> to denial/self-stigma (</w:t>
            </w:r>
            <w:r w:rsidRPr="004C1360">
              <w:t>re:</w:t>
            </w:r>
            <w:r w:rsidR="00D26FD9" w:rsidRPr="004C1360">
              <w:t xml:space="preserve"> body, ED, &amp; mental health stigma)</w:t>
            </w:r>
          </w:p>
        </w:tc>
        <w:tc>
          <w:tcPr>
            <w:tcW w:w="1440" w:type="dxa"/>
          </w:tcPr>
          <w:p w14:paraId="1813A73C" w14:textId="41315E7D" w:rsidR="00D26FD9" w:rsidRPr="004C1360" w:rsidRDefault="00D26FD9" w:rsidP="00832AF5">
            <w:pPr>
              <w:pStyle w:val="MDPI42tablebody"/>
            </w:pPr>
            <w:r w:rsidRPr="004C1360">
              <w:t>3 (36% / 55%)</w:t>
            </w:r>
          </w:p>
        </w:tc>
        <w:tc>
          <w:tcPr>
            <w:tcW w:w="4624" w:type="dxa"/>
            <w:gridSpan w:val="2"/>
          </w:tcPr>
          <w:p w14:paraId="45035CA6" w14:textId="49DA8E97" w:rsidR="00D26FD9" w:rsidRPr="004C1360" w:rsidRDefault="00D26FD9" w:rsidP="00832AF5">
            <w:pPr>
              <w:pStyle w:val="MDPI42tablebody"/>
              <w:ind w:right="-346"/>
              <w:jc w:val="left"/>
              <w:rPr>
                <w:sz w:val="18"/>
                <w:szCs w:val="18"/>
              </w:rPr>
            </w:pPr>
            <w:r w:rsidRPr="004C1360">
              <w:rPr>
                <w:sz w:val="18"/>
                <w:szCs w:val="18"/>
              </w:rPr>
              <w:fldChar w:fldCharType="begin">
                <w:fldData xml:space="preserve">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PC9yZWNvcmQ+PC9DaXRlPjxDaXRlPjxBdXRob3I+U2Nob2VuPC9BdXRob3I+PFllYXI+MjAxMjwv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PkJpYWxrYTwvQXV0aG9yPjxZZWFyPjIwMTc8L1llYXI+PFJlY051bT43OTU3PC9SZWNOdW0+PHJl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Z3VhZ2U+PC9yZWNvcmQ+PC9DaXRlPjxDaXRlPjxBdXRob3I+UmVhczwvQXV0aG9yPjxZZWFyPjIw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PmVuZzwvbGFuZ3VhZ2U+PC9yZWNvcmQ+PC9DaXRlPjxDaXRlPjxBdXRob3I+U3RyaWVnZWwtTW9v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</w:fldData>
              </w:fldChar>
            </w:r>
            <w:r w:rsidR="00CF3DBA">
              <w:rPr>
                <w:sz w:val="18"/>
                <w:szCs w:val="18"/>
              </w:rPr>
              <w:instrText xml:space="preserve"> ADDIN EN.CITE </w:instrText>
            </w:r>
            <w:r w:rsidR="00CF3DBA">
              <w:rPr>
                <w:sz w:val="18"/>
                <w:szCs w:val="18"/>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PmVuZzwvbGFuZ3VhZ2U+PC9yZWNvcmQ+PC9DaXRlPjxDaXRlPjxBdXRob3I+TmV5bGFuZDwvQXV0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LTM0Nzg8L2lzYm4+PHVybHM+PC91cmxzPjwvcmVjb3JkPjwvQ2l0ZT48Q2l0ZT48QXV0aG9yPldl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ZT48Q2l0ZT48QXV0aG9yPkhlcm1hbjwvQXV0aG9yPjxZZWFyPjIwMTQ8L1llYXI+PFJlY051bT43
OTM2PC9SZWNOdW0+PHJlY29yZD48cmVjLW51bWJlcj43OTM2PC9yZWMtbnVtYmVyPjxmb3JlaWdu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QXV0aG9yPkJpbGnEhzwvQXV0aG9yPjxZZWFyPjIwMjA8L1llYXI+PFJlY051bT43OTUxPD==
</w:fldData>
              </w:fldChar>
            </w:r>
            <w:r w:rsidR="00CF3DBA">
              <w:rPr>
                <w:sz w:val="18"/>
                <w:szCs w:val="18"/>
              </w:rPr>
              <w:instrText xml:space="preserve"> ADDIN EN.CITE.DATA </w:instrText>
            </w:r>
            <w:r w:rsidR="00CF3DBA">
              <w:rPr>
                <w:sz w:val="18"/>
                <w:szCs w:val="18"/>
              </w:rPr>
            </w:r>
            <w:r w:rsidR="00CF3DBA">
              <w:rPr>
                <w:sz w:val="18"/>
                <w:szCs w:val="18"/>
              </w:rPr>
              <w:fldChar w:fldCharType="end"/>
            </w:r>
            <w:r w:rsidR="00CF3DBA">
              <w:rPr>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Z2U+ZW5nPC9sYW5ndWFnZT48L3JlY29yZD48L0NpdGU+PENpdGU+PEF1dGhvcj5OZXlsYW5kPC9B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ZD48L0NpdGU+PENpdGU+PEF1dGhvcj5UaGFwbGl5YWw8L0F1dGhvcj48WWVhcj4yMDE3PC9ZZWFy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b3I+U2Nob2VuPC9BdXRob3I+PFllYXI+MjAxMjwvWWVhcj48UmVjTnVtPjg0Nzk8L1JlY051bT48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YW5ndWFnZT48L3JlY29yZD48L0NpdGU+PENpdGU+PEF1dGhvcj5Tb25uZXZpbGxlPC9BdXRob3I+
PFllYXI+MjAxODwvWWVhcj48UmVjTnVtPjcyMDg8L1JlY051bT48cmVjb3JkPjxyZWMtbnVtYmVy
PjcyMDg8L3JlYy1udW1iZXI+PGZvcmVpZ24ta2V5cz48a2V5IGFwcD0iRU4iIGRiLWlkPSJ2djJz
OXJkOXByenI5bGV3NXR2NTJyd2RlOXJhcmQydDUycnQiIHRpbWVzdGFtcD0iMTYzNjY1NjM4MyI+
NzIwODwva2V5PjwvZm9yZWlnbi1rZXlzPjxyZWYtdHlwZSBuYW1lPSJKb3VybmFsIEFydGljbGUi
PjE3PC9yZWYtdHlwZT48Y29udHJpYnV0b3JzPjxhdXRob3JzPjxhdXRob3I+U29ubmV2aWxsZSwg
Sy4gUi48L2F1dGhvcj48YXV0aG9yPkxpcHNvbiwgUy4gSy48L2F1dGhvcj48L2F1dGhvcm==
</w:fldData>
              </w:fldChar>
            </w:r>
            <w:r w:rsidR="00CF3DBA">
              <w:rPr>
                <w:sz w:val="18"/>
                <w:szCs w:val="18"/>
              </w:rPr>
              <w:instrText xml:space="preserve"> ADDIN EN.CITE.DATA </w:instrText>
            </w:r>
            <w:r w:rsidR="00CF3DBA">
              <w:rPr>
                <w:sz w:val="18"/>
                <w:szCs w:val="18"/>
              </w:rPr>
            </w:r>
            <w:r w:rsidR="00CF3DBA">
              <w:rPr>
                <w:sz w:val="18"/>
                <w:szCs w:val="18"/>
              </w:rPr>
              <w:fldChar w:fldCharType="end"/>
            </w:r>
            <w:r w:rsidR="00CF3DBA">
              <w:rPr>
                <w:sz w:val="18"/>
                <w:szCs w:val="18"/>
              </w:rPr>
              <w:fldChar w:fldCharType="begin">
                <w:fldData xml:space="preserve">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PC9yZWNvcmQ+PC9DaXRlPjxDaXRlPjxBdXRob3I+U2Nob2VuPC9BdXRob3I+PFllYXI+MjAxMjwv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bmd1YWdlPmVuZzwvbGFuZ3VhZ2U+PC9yZWNvcmQ+PC9DaXRlPjxDaXRlPjxBdXRob3I+QmlsacSH
PC9BdXRob3I+PFllYXI+MjAyMDwvWWVhcj48UmVjTnVtPjc5NTE8L1JlY051bT48cmVjb3JkPjxy
ZWMtbnVtYmVyPjc5NTE8L3JlYy1udW1iZXI+PGZvcmVpZ24ta2V5cz48a2V5IGFwcD0iRU4iIGRi
LWlkPSJ2djJzOXJkOXByenI5bGV3NXR2NTJyd2RlOXJhcmQydDUycnQiIHRpbWVzdGFtcD0iMTY5
MzY5NDY1OSI+Nzk1MTwva2V5PjwvZm9yZWlnbi1rZXlzPjxyZWYtdHlwZSBuYW1lPSJCb29rIFNl
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PkJpYWxrYTwvQXV0aG9yPjxZZWFyPjIwMTc8L1llYXI+PFJlY051bT43OTU3PC9SZWNOdW0+PHJl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Z3VhZ2U+PC9yZWNvcmQ+PC9DaXRlPjxDaXRlPjxBdXRob3I+UmVhczwvQXV0aG9yPjxZZWFyPjIw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PmVuZzwvbGFuZ3VhZ2U+PC9yZWNvcmQ+PC9DaXRlPjxDaXRlPjxBdXRob3I+U3RyaWVnZWwtTW9v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</w:fldData>
              </w:fldChar>
            </w:r>
            <w:r w:rsidR="00CF3DBA">
              <w:rPr>
                <w:sz w:val="18"/>
                <w:szCs w:val="18"/>
              </w:rPr>
              <w:instrText xml:space="preserve"> ADDIN EN.CITE.DATA </w:instrText>
            </w:r>
            <w:r w:rsidR="00CF3DBA">
              <w:rPr>
                <w:sz w:val="18"/>
                <w:szCs w:val="18"/>
              </w:rPr>
            </w:r>
            <w:r w:rsidR="00CF3DBA">
              <w:rPr>
                <w:sz w:val="18"/>
                <w:szCs w:val="18"/>
              </w:rPr>
              <w:fldChar w:fldCharType="end"/>
            </w:r>
            <w:r w:rsidRPr="004C1360">
              <w:rPr>
                <w:sz w:val="18"/>
                <w:szCs w:val="18"/>
              </w:rPr>
            </w:r>
            <w:r w:rsidRPr="004C1360">
              <w:rPr>
                <w:sz w:val="18"/>
                <w:szCs w:val="18"/>
              </w:rPr>
              <w:fldChar w:fldCharType="separate"/>
            </w:r>
            <w:r w:rsidR="00CF3DBA">
              <w:rPr>
                <w:noProof/>
                <w:sz w:val="18"/>
                <w:szCs w:val="18"/>
              </w:rPr>
              <w:t>[15, 17, 42-58]</w:t>
            </w:r>
            <w:r w:rsidRPr="004C1360">
              <w:rPr>
                <w:sz w:val="18"/>
                <w:szCs w:val="18"/>
              </w:rPr>
              <w:fldChar w:fldCharType="end"/>
            </w:r>
          </w:p>
        </w:tc>
      </w:tr>
      <w:tr w:rsidR="00C779D1" w:rsidRPr="00012A27" w14:paraId="00CE0F52" w14:textId="77777777" w:rsidTr="00832AF5">
        <w:trPr>
          <w:jc w:val="center"/>
        </w:trPr>
        <w:tc>
          <w:tcPr>
            <w:tcW w:w="8280" w:type="dxa"/>
          </w:tcPr>
          <w:p w14:paraId="407231E4" w14:textId="53EC5D24" w:rsidR="00C779D1" w:rsidRPr="004C1360" w:rsidRDefault="00013D42" w:rsidP="00D26FD9">
            <w:pPr>
              <w:pStyle w:val="MDPI42tablebody"/>
              <w:numPr>
                <w:ilvl w:val="0"/>
                <w:numId w:val="177"/>
              </w:numPr>
              <w:jc w:val="left"/>
            </w:pPr>
            <w:r w:rsidRPr="004C1360">
              <w:t>Possible l</w:t>
            </w:r>
            <w:r w:rsidR="00D26FD9" w:rsidRPr="004C1360">
              <w:t>ink</w:t>
            </w:r>
            <w:r w:rsidRPr="004C1360">
              <w:t>s</w:t>
            </w:r>
            <w:r w:rsidR="001D332A" w:rsidRPr="004C1360">
              <w:t xml:space="preserve"> to </w:t>
            </w:r>
            <w:r w:rsidR="00D26FD9" w:rsidRPr="004C1360">
              <w:t xml:space="preserve">external </w:t>
            </w:r>
            <w:r w:rsidR="00C779D1" w:rsidRPr="004C1360">
              <w:t xml:space="preserve">stigmatization </w:t>
            </w:r>
            <w:r w:rsidR="00D26FD9" w:rsidRPr="004C1360">
              <w:t xml:space="preserve">avoidance </w:t>
            </w:r>
            <w:r w:rsidR="001D332A" w:rsidRPr="004C1360">
              <w:t>(</w:t>
            </w:r>
            <w:r w:rsidRPr="004C1360">
              <w:t xml:space="preserve">e.g., </w:t>
            </w:r>
            <w:r w:rsidR="00D26FD9" w:rsidRPr="004C1360">
              <w:t>avoiding interpersonal, healthcare, and sociocultural body-, ED-, and mental health stigma)</w:t>
            </w:r>
          </w:p>
        </w:tc>
        <w:tc>
          <w:tcPr>
            <w:tcW w:w="1440" w:type="dxa"/>
          </w:tcPr>
          <w:p w14:paraId="77F0C800" w14:textId="670A981F" w:rsidR="00C779D1" w:rsidRPr="004C1360" w:rsidRDefault="00D26FD9" w:rsidP="00C779D1">
            <w:pPr>
              <w:pStyle w:val="MDPI42tablebody"/>
            </w:pPr>
            <w:r w:rsidRPr="004C1360">
              <w:t>3</w:t>
            </w:r>
            <w:r w:rsidR="00C779D1" w:rsidRPr="004C1360">
              <w:t xml:space="preserve"> (36% / 55%)</w:t>
            </w:r>
          </w:p>
        </w:tc>
        <w:tc>
          <w:tcPr>
            <w:tcW w:w="4624" w:type="dxa"/>
            <w:gridSpan w:val="2"/>
          </w:tcPr>
          <w:p w14:paraId="6B358F79" w14:textId="4CA0123F" w:rsidR="00C779D1" w:rsidRPr="004C1360" w:rsidRDefault="00C779D1" w:rsidP="00C779D1">
            <w:pPr>
              <w:pStyle w:val="MDPI42tablebody"/>
              <w:ind w:right="-346"/>
              <w:jc w:val="left"/>
              <w:rPr>
                <w:sz w:val="18"/>
                <w:szCs w:val="18"/>
              </w:rPr>
            </w:pPr>
            <w:r w:rsidRPr="004C1360">
              <w:rPr>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Z2U+ZW5nPC9sYW5ndWFnZT48L3JlY29yZD48L0NpdGU+PC9FbmROb3RlPn==
</w:fldData>
              </w:fldChar>
            </w:r>
            <w:r w:rsidR="00CF3DBA">
              <w:rPr>
                <w:sz w:val="18"/>
                <w:szCs w:val="18"/>
              </w:rPr>
              <w:instrText xml:space="preserve"> ADDIN EN.CITE </w:instrText>
            </w:r>
            <w:r w:rsidR="00CF3DBA">
              <w:rPr>
                <w:sz w:val="18"/>
                <w:szCs w:val="18"/>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PmVuZzwvbGFuZ3VhZ2U+PC9yZWNvcmQ+PC9DaXRlPjxDaXRlPjxBdXRob3I+TmV5bGFuZDwvQXV0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LTM0Nzg8L2lzYm4+PHVybHM+PC91cmxzPjwvcmVjb3JkPjwvQ2l0ZT48Q2l0ZT48QXV0aG9yPldl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ZT48Q2l0ZT48QXV0aG9yPkhlcm1hbjwvQXV0aG9yPjxZZWFyPjIwMTQ8L1llYXI+PFJlY051bT43
OTM2PC9SZWNOdW0+PHJlY29yZD48cmVjLW51bWJlcj43OTM2PC9yZWMtbnVtYmVyPjxmb3JlaWdu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QXV0aG9yPkJpbGnEhzwvQXV0aG9yPjxZZWFyPjIwMjA8L1llYXI+PFJlY051bT43OTUxPD==
</w:fldData>
              </w:fldChar>
            </w:r>
            <w:r w:rsidR="00CF3DBA">
              <w:rPr>
                <w:sz w:val="18"/>
                <w:szCs w:val="18"/>
              </w:rPr>
              <w:instrText xml:space="preserve"> ADDIN EN.CITE.DATA </w:instrText>
            </w:r>
            <w:r w:rsidR="00CF3DBA">
              <w:rPr>
                <w:sz w:val="18"/>
                <w:szCs w:val="18"/>
              </w:rPr>
            </w:r>
            <w:r w:rsidR="00CF3DBA">
              <w:rPr>
                <w:sz w:val="18"/>
                <w:szCs w:val="18"/>
              </w:rPr>
              <w:fldChar w:fldCharType="end"/>
            </w:r>
            <w:r w:rsidR="00CF3DBA">
              <w:rPr>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Z2U+ZW5nPC9sYW5ndWFnZT48L3JlY29yZD48L0NpdGU+PC9FbmROb3RlPn==
</w:fldData>
              </w:fldChar>
            </w:r>
            <w:r w:rsidR="00CF3DBA">
              <w:rPr>
                <w:sz w:val="18"/>
                <w:szCs w:val="18"/>
              </w:rPr>
              <w:instrText xml:space="preserve"> ADDIN EN.CITE.DATA </w:instrText>
            </w:r>
            <w:r w:rsidR="00CF3DBA">
              <w:rPr>
                <w:sz w:val="18"/>
                <w:szCs w:val="18"/>
              </w:rPr>
            </w:r>
            <w:r w:rsidR="00CF3DBA">
              <w:rPr>
                <w:sz w:val="18"/>
                <w:szCs w:val="18"/>
              </w:rPr>
              <w:fldChar w:fldCharType="end"/>
            </w:r>
            <w:r w:rsidRPr="004C1360">
              <w:rPr>
                <w:sz w:val="18"/>
                <w:szCs w:val="18"/>
              </w:rPr>
            </w:r>
            <w:r w:rsidRPr="004C1360">
              <w:rPr>
                <w:sz w:val="18"/>
                <w:szCs w:val="18"/>
              </w:rPr>
              <w:fldChar w:fldCharType="separate"/>
            </w:r>
            <w:r w:rsidR="00CF3DBA">
              <w:rPr>
                <w:noProof/>
                <w:sz w:val="18"/>
                <w:szCs w:val="18"/>
              </w:rPr>
              <w:t>[15, 17, 42-58]</w:t>
            </w:r>
            <w:r w:rsidRPr="004C1360">
              <w:rPr>
                <w:sz w:val="18"/>
                <w:szCs w:val="18"/>
              </w:rPr>
              <w:fldChar w:fldCharType="end"/>
            </w:r>
            <w:r w:rsidR="00D26FD9" w:rsidRPr="004C1360">
              <w:rPr>
                <w:sz w:val="18"/>
                <w:szCs w:val="18"/>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sz w:val="18"/>
                <w:szCs w:val="18"/>
              </w:rPr>
              <w:instrText xml:space="preserve"> ADDIN EN.CITE </w:instrText>
            </w:r>
            <w:r w:rsidR="00CF3DBA">
              <w:rPr>
                <w:sz w:val="18"/>
                <w:szCs w:val="18"/>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sz w:val="18"/>
                <w:szCs w:val="18"/>
              </w:rPr>
              <w:instrText xml:space="preserve"> ADDIN EN.CITE.DATA </w:instrText>
            </w:r>
            <w:r w:rsidR="00CF3DBA">
              <w:rPr>
                <w:sz w:val="18"/>
                <w:szCs w:val="18"/>
              </w:rPr>
            </w:r>
            <w:r w:rsidR="00CF3DBA">
              <w:rPr>
                <w:sz w:val="18"/>
                <w:szCs w:val="18"/>
              </w:rPr>
              <w:fldChar w:fldCharType="end"/>
            </w:r>
            <w:r w:rsidR="00D26FD9" w:rsidRPr="004C1360">
              <w:rPr>
                <w:sz w:val="18"/>
                <w:szCs w:val="18"/>
              </w:rPr>
            </w:r>
            <w:r w:rsidR="00D26FD9" w:rsidRPr="004C1360">
              <w:rPr>
                <w:sz w:val="18"/>
                <w:szCs w:val="18"/>
              </w:rPr>
              <w:fldChar w:fldCharType="separate"/>
            </w:r>
            <w:r w:rsidR="00CF3DBA">
              <w:rPr>
                <w:noProof/>
                <w:sz w:val="18"/>
                <w:szCs w:val="18"/>
              </w:rPr>
              <w:t>[15-19, 42, 43, 46, 50, 51, 55, 59, 62-65]</w:t>
            </w:r>
            <w:r w:rsidR="00D26FD9" w:rsidRPr="004C1360">
              <w:rPr>
                <w:sz w:val="18"/>
                <w:szCs w:val="18"/>
              </w:rPr>
              <w:fldChar w:fldCharType="end"/>
            </w:r>
          </w:p>
        </w:tc>
      </w:tr>
      <w:tr w:rsidR="00C779D1" w:rsidRPr="00012A27" w14:paraId="6200DF38" w14:textId="77777777" w:rsidTr="002E3AD1">
        <w:trPr>
          <w:jc w:val="center"/>
        </w:trPr>
        <w:tc>
          <w:tcPr>
            <w:tcW w:w="8280" w:type="dxa"/>
          </w:tcPr>
          <w:p w14:paraId="080D5D2F" w14:textId="58A108AA" w:rsidR="00C779D1" w:rsidRPr="004C1360" w:rsidRDefault="00013D42" w:rsidP="00D26FD9">
            <w:pPr>
              <w:pStyle w:val="MDPI42tablebody"/>
              <w:numPr>
                <w:ilvl w:val="0"/>
                <w:numId w:val="177"/>
              </w:numPr>
              <w:jc w:val="left"/>
            </w:pPr>
            <w:r w:rsidRPr="004C1360">
              <w:t>Possible link to l</w:t>
            </w:r>
            <w:r w:rsidR="00C779D1" w:rsidRPr="004C1360">
              <w:t>o</w:t>
            </w:r>
            <w:r w:rsidRPr="004C1360">
              <w:t>w</w:t>
            </w:r>
            <w:r w:rsidR="00C779D1" w:rsidRPr="004C1360">
              <w:t xml:space="preserve"> education and awareness about BED </w:t>
            </w:r>
            <w:r w:rsidR="00C779D1" w:rsidRPr="004C1360">
              <w:rPr>
                <w:b/>
                <w:bCs/>
                <w:color w:val="FF0000"/>
              </w:rPr>
              <w:t>(1)</w:t>
            </w:r>
          </w:p>
        </w:tc>
        <w:tc>
          <w:tcPr>
            <w:tcW w:w="1440" w:type="dxa"/>
          </w:tcPr>
          <w:p w14:paraId="03BC866E" w14:textId="77777777" w:rsidR="00C779D1" w:rsidRPr="004C1360" w:rsidRDefault="00C779D1" w:rsidP="00C779D1">
            <w:pPr>
              <w:pStyle w:val="MDPI42tablebody"/>
            </w:pPr>
            <w:r w:rsidRPr="004C1360">
              <w:t>4 (29% / 45%)</w:t>
            </w:r>
          </w:p>
        </w:tc>
        <w:tc>
          <w:tcPr>
            <w:tcW w:w="4624" w:type="dxa"/>
            <w:gridSpan w:val="2"/>
          </w:tcPr>
          <w:p w14:paraId="727DDFD5" w14:textId="0B1AC5C7" w:rsidR="00C779D1" w:rsidRPr="004C1360" w:rsidRDefault="00C779D1" w:rsidP="00C779D1">
            <w:pPr>
              <w:pStyle w:val="MDPI42tablebody"/>
              <w:jc w:val="left"/>
            </w:pPr>
            <w:r w:rsidRPr="004C1360">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instrText xml:space="preserve"> ADDIN EN.CITE.DATA </w:instrText>
            </w:r>
            <w:r w:rsidR="00CF3DBA">
              <w:fldChar w:fldCharType="end"/>
            </w:r>
            <w:r w:rsidRPr="004C1360">
              <w:fldChar w:fldCharType="separate"/>
            </w:r>
            <w:r w:rsidR="00CF3DBA">
              <w:rPr>
                <w:noProof/>
              </w:rPr>
              <w:t>[17, 43, 46, 48, 49, 51-53, 63, 86]</w:t>
            </w:r>
            <w:r w:rsidRPr="004C1360">
              <w:fldChar w:fldCharType="end"/>
            </w:r>
          </w:p>
        </w:tc>
      </w:tr>
      <w:tr w:rsidR="00C779D1" w:rsidRPr="00012A27" w14:paraId="6DF4B4EA" w14:textId="77777777" w:rsidTr="002E3AD1">
        <w:trPr>
          <w:jc w:val="center"/>
        </w:trPr>
        <w:tc>
          <w:tcPr>
            <w:tcW w:w="8280" w:type="dxa"/>
          </w:tcPr>
          <w:p w14:paraId="0AFB7468" w14:textId="11E83021" w:rsidR="00C779D1" w:rsidRPr="004C1360" w:rsidRDefault="00013D42" w:rsidP="001D332A">
            <w:pPr>
              <w:pStyle w:val="MDPI42tablebody"/>
              <w:numPr>
                <w:ilvl w:val="1"/>
                <w:numId w:val="95"/>
              </w:numPr>
              <w:jc w:val="left"/>
            </w:pPr>
            <w:r w:rsidRPr="004C1360">
              <w:t>Possible link to interpersonal and sociocultural prioritization of physical appearance and symptoms over mental and holistic health</w:t>
            </w:r>
          </w:p>
        </w:tc>
        <w:tc>
          <w:tcPr>
            <w:tcW w:w="1440" w:type="dxa"/>
          </w:tcPr>
          <w:p w14:paraId="6BAD71E6" w14:textId="5C424C45" w:rsidR="00C779D1" w:rsidRPr="004C1360" w:rsidRDefault="00013D42" w:rsidP="00C779D1">
            <w:pPr>
              <w:pStyle w:val="MDPI42tablebody"/>
              <w:rPr>
                <w:i/>
                <w:iCs/>
              </w:rPr>
            </w:pPr>
            <w:r w:rsidRPr="004C1360">
              <w:rPr>
                <w:i/>
                <w:iCs/>
              </w:rPr>
              <w:t>3</w:t>
            </w:r>
            <w:r w:rsidR="00C779D1" w:rsidRPr="004C1360">
              <w:rPr>
                <w:i/>
                <w:iCs/>
              </w:rPr>
              <w:t xml:space="preserve"> (2</w:t>
            </w:r>
            <w:r w:rsidRPr="004C1360">
              <w:rPr>
                <w:i/>
                <w:iCs/>
              </w:rPr>
              <w:t>1</w:t>
            </w:r>
            <w:r w:rsidR="00C779D1" w:rsidRPr="004C1360">
              <w:rPr>
                <w:i/>
                <w:iCs/>
              </w:rPr>
              <w:t xml:space="preserve">% / </w:t>
            </w:r>
            <w:r w:rsidRPr="004C1360">
              <w:rPr>
                <w:i/>
                <w:iCs/>
              </w:rPr>
              <w:t>33</w:t>
            </w:r>
            <w:r w:rsidR="00C779D1" w:rsidRPr="004C1360">
              <w:rPr>
                <w:i/>
                <w:iCs/>
              </w:rPr>
              <w:t>%)</w:t>
            </w:r>
          </w:p>
        </w:tc>
        <w:tc>
          <w:tcPr>
            <w:tcW w:w="4624" w:type="dxa"/>
            <w:gridSpan w:val="2"/>
          </w:tcPr>
          <w:p w14:paraId="77F786A1" w14:textId="032F6771" w:rsidR="00C779D1" w:rsidRPr="004C1360" w:rsidRDefault="00C779D1" w:rsidP="00C779D1">
            <w:pPr>
              <w:pStyle w:val="MDPI42tablebody"/>
              <w:jc w:val="left"/>
              <w:rPr>
                <w:i/>
                <w:iCs/>
              </w:rPr>
            </w:pPr>
            <w:r w:rsidRPr="004C1360">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[17, 43, 46, 48, 49, 51-53, 63, 86]</w:t>
            </w:r>
            <w:r w:rsidRPr="004C1360">
              <w:rPr>
                <w:i/>
                <w:iCs/>
              </w:rPr>
              <w:fldChar w:fldCharType="end"/>
            </w:r>
            <w:r w:rsidR="00013D42" w:rsidRPr="004C1360">
              <w:rPr>
                <w:i/>
                <w:iCs/>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sidR="00CF3DBA">
              <w:rPr>
                <w:i/>
                <w:iCs/>
              </w:rPr>
              <w:instrText xml:space="preserve"> ADDIN EN.CITE </w:instrText>
            </w:r>
            <w:r w:rsidR="00CF3DBA">
              <w:rPr>
                <w:i/>
                <w:iCs/>
              </w:rPr>
              <w:fldChar w:fldCharType="begin">
                <w:fldData xml:space="preserve">PEVuZE5vdGU+PENpdGU+PEF1dGhvcj5CZWNrZXI8L0F1dGhvcj48WWVhcj4yMDEwPC9ZZWFyPjxS
ZWNOdW0+ODM0NTwvUmVjTnVtPjxEaXNwbGF5VGV4dD5bMTctMTksIDQzLTQ2LCA0OC01MCwgNTIs
IDUzLCA1NSwgNTksIDYyLTY1LCA2Ny03M108L0Rpc3BsYXlUZXh0PjxyZWNvcmQ+PHJlYy1udW1i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QXV0aG9yPkJyYXk8L0F1dGhvcj48WWVhcj4yMDIzPC9ZZWFyPjxSZWNOdW0+Nzg1NDwvUmVjTnVt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b3VyY2UtbnVtPjwvcmVjb3JkPjwvQ2l0ZT48Q2l0ZT48QXV0aG9yPkV2YW5zPC9BdXRob3I+PFll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Y2UtbnVtPjwvcmVjb3JkPjwvQ2l0ZT48Q2l0ZT48QXV0aG9yPkhlcm1hbjwvQXV0aG9yPjxZZWFy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dGU+PENpdGU+PEF1dGhvcj5OZXlsYW5kPC9BdXRob3I+PFllYXI+MjAxOTwvWWVhcj48UmVjTnVt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==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cz48L3JlY29yZD48L0NpdGU+PENpdGU+PEF1dGhvcj5XZWlzc21hbjwvQXV0aG9yPjxZZWFyPjIw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PC9DaXRlPjxDaXRlPjxBdXRob3I+QWxpPC9BdXRob3I+PFllYXI+MjAxNzwvWWVhcj48UmVjTnVt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PC9yZWNvcmQ+PC9DaXRlPjxDaXRlPjxBdXRob3I+SW5uZXM8L0F1dGhvcj48WWVhcj4yMDE3PC9Z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ZWRpY2luZSwgUG9ydGxhbmQsIE9SLCBVbml0ZWQgU3RhdGVzLiYjeEQ7V2lsZGVyIFJlc2VhcmNo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Y2lhbCBtZWRpYTwva2V5d29yZD48a2V5d29yZD5zdGlnbWE8L2tleXdvcmQ+PGtleXdvcn==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ZD50cmF1bWE8L2tleXdvcmQ+PC9rZXl3b3Jkcz48ZGF0ZXM+PHllYXI+MjAyMjwveWVhcj48cHVi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cj48bGFuZ3VhZ2U+ZW5nPC9sYW5ndWFnZT48L3JlY29yZD48L0NpdGU+PENpdGU+PEF1dGhvcj5I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Yy1yZXNvdXJjZS1udW0+PC9yZWNvcmQ+PC9DaXRlPjwvRW5kTm90ZT5=
</w:fldData>
              </w:fldChar>
            </w:r>
            <w:r w:rsidR="00CF3DBA">
              <w:rPr>
                <w:i/>
                <w:iCs/>
              </w:rPr>
              <w:instrText xml:space="preserve"> ADDIN EN.CITE.DATA </w:instrText>
            </w:r>
            <w:r w:rsidR="00CF3DBA">
              <w:rPr>
                <w:i/>
                <w:iCs/>
              </w:rPr>
            </w:r>
            <w:r w:rsidR="00CF3DBA">
              <w:rPr>
                <w:i/>
                <w:iCs/>
              </w:rPr>
              <w:fldChar w:fldCharType="end"/>
            </w:r>
            <w:r w:rsidR="00013D42" w:rsidRPr="004C1360">
              <w:rPr>
                <w:i/>
                <w:iCs/>
              </w:rPr>
            </w:r>
            <w:r w:rsidR="00013D42" w:rsidRPr="004C1360">
              <w:rPr>
                <w:i/>
                <w:iCs/>
              </w:rPr>
              <w:fldChar w:fldCharType="separate"/>
            </w:r>
            <w:r w:rsidR="00CF3DBA">
              <w:rPr>
                <w:i/>
                <w:iCs/>
                <w:noProof/>
              </w:rPr>
              <w:t>[17-19, 43-46, 48-50, 52, 53, 55, 59, 62-65, 67-73]</w:t>
            </w:r>
            <w:r w:rsidR="00013D42" w:rsidRPr="004C1360">
              <w:rPr>
                <w:i/>
                <w:iCs/>
              </w:rPr>
              <w:fldChar w:fldCharType="end"/>
            </w:r>
          </w:p>
        </w:tc>
      </w:tr>
      <w:tr w:rsidR="00644B8C" w:rsidRPr="009960AF" w14:paraId="62FF8E9A" w14:textId="77777777" w:rsidTr="00832AF5">
        <w:trPr>
          <w:jc w:val="center"/>
        </w:trPr>
        <w:tc>
          <w:tcPr>
            <w:tcW w:w="8280" w:type="dxa"/>
          </w:tcPr>
          <w:p w14:paraId="1CD63B68" w14:textId="03AA0328" w:rsidR="00644B8C" w:rsidRPr="004C1360" w:rsidRDefault="00644B8C" w:rsidP="00644B8C">
            <w:pPr>
              <w:pStyle w:val="MDPI42tablebody"/>
              <w:numPr>
                <w:ilvl w:val="0"/>
                <w:numId w:val="142"/>
              </w:numPr>
              <w:jc w:val="left"/>
              <w:rPr>
                <w:b/>
                <w:bCs/>
              </w:rPr>
            </w:pPr>
            <w:r w:rsidRPr="004C1360">
              <w:rPr>
                <w:b/>
                <w:bCs/>
              </w:rPr>
              <w:t xml:space="preserve">Fear of Facing Underlying ED Psychopathology &amp;/or Treatment Hardships </w:t>
            </w:r>
            <w:r w:rsidRPr="004C1360">
              <w:rPr>
                <w:b/>
                <w:bCs/>
                <w:color w:val="FF0000"/>
              </w:rPr>
              <w:t>(8,9)</w:t>
            </w:r>
          </w:p>
        </w:tc>
        <w:tc>
          <w:tcPr>
            <w:tcW w:w="1440" w:type="dxa"/>
          </w:tcPr>
          <w:p w14:paraId="61B1BDCD" w14:textId="5DBEF364" w:rsidR="00644B8C" w:rsidRPr="004C1360" w:rsidRDefault="00644B8C" w:rsidP="00644B8C">
            <w:pPr>
              <w:pStyle w:val="MDPI42tablebody"/>
              <w:jc w:val="left"/>
              <w:rPr>
                <w:b/>
                <w:bCs/>
              </w:rPr>
            </w:pPr>
            <w:r w:rsidRPr="004C1360">
              <w:rPr>
                <w:b/>
                <w:bCs/>
              </w:rPr>
              <w:t>3 (21% / 33%)</w:t>
            </w:r>
          </w:p>
        </w:tc>
        <w:tc>
          <w:tcPr>
            <w:tcW w:w="4624" w:type="dxa"/>
            <w:gridSpan w:val="2"/>
          </w:tcPr>
          <w:p w14:paraId="7ACB4413" w14:textId="418D03B9" w:rsidR="00644B8C" w:rsidRPr="004C1360" w:rsidRDefault="00644B8C" w:rsidP="00644B8C">
            <w:pPr>
              <w:pStyle w:val="MDPI42tablebody"/>
              <w:jc w:val="left"/>
              <w:rPr>
                <w:b/>
                <w:bCs/>
              </w:rPr>
            </w:pPr>
            <w:r w:rsidRPr="004C1360">
              <w:rPr>
                <w:rFonts w:eastAsiaTheme="minorHAnsi" w:cstheme="minorBidi"/>
                <w:b/>
                <w:bCs/>
                <w:lang w:eastAsia="en-US"/>
              </w:rPr>
              <w:fldChar w:fldCharType="begin">
                <w:fldData xml:space="preserve">PEVuZE5vdGU+PENpdGU+PEF1dGhvcj5MZWF2ZXk8L0F1dGhvcj48WWVhcj4yMDExPC9ZZWFyPjxS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bGU+PHNlY29uZGFyeS10aXRsZT5Kb3VybmFsIG9mIENsaW5pY2FsIE1lZGljaW5lPC9zZWNvbmRh
cnktdGl0bGU+PHNob3J0LXRpdGxlPlRyZWF0bWVudCBCYXJyaWVycyBpbiBCaW5nZSBFYXRpbmcg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cz48eWVhcj5TdWJtaXR0ZWQgQXByaWwgMjAyNDwveWVhcj48cHViLWRhdGVzPjxkYXRlPlN1Ym1p
dHRlZDwvZGF0ZT48L3B1Yi1kYXRlcz48L2RhdGVzPjx3b3JrLXR5cGU+T3JpZ2luYWwgUmVzZWFy
Y2g8L3dvcmstdHlwZT48dXJscz48L3VybHM+PGxhbmd1YWdlPkVuZ2xpc2g8L2xhbmd1YWdlPjwv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UmV5ZXMtUm9kcsOtZ3VlejwvQXV0aG9yPjxZZWFyPjIwMTM8L1llYXI+PFJlY051bT44NDg3PC9S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==
</w:fldData>
              </w:fldChar>
            </w:r>
            <w:r w:rsidR="00CF3DBA">
              <w:rPr>
                <w:rFonts w:eastAsiaTheme="minorHAnsi" w:cstheme="minorBidi"/>
                <w:b/>
                <w:bCs/>
                <w:lang w:eastAsia="en-US"/>
              </w:rPr>
              <w:instrText xml:space="preserve"> ADDIN EN.CITE </w:instrText>
            </w:r>
            <w:r w:rsidR="00CF3DBA">
              <w:rPr>
                <w:rFonts w:eastAsiaTheme="minorHAnsi" w:cstheme="minorBidi"/>
                <w:b/>
                <w:bCs/>
                <w:lang w:eastAsia="en-US"/>
              </w:rPr>
              <w:fldChar w:fldCharType="begin">
                <w:fldData xml:space="preserve">PEVuZE5vdGU+PENpdGU+PEF1dGhvcj5MZWF2ZXk8L0F1dGhvcj48WWVhcj4yMDExPC9ZZWFyPjxS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bGU+PHNlY29uZGFyeS10aXRsZT5Kb3VybmFsIG9mIENsaW5pY2FsIE1lZGljaW5lPC9zZWNvbmRh
cnktdGl0bGU+PHNob3J0LXRpdGxlPlRyZWF0bWVudCBCYXJyaWVycyBpbiBCaW5nZSBFYXRpbmcg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cz48eWVhcj5TdWJtaXR0ZWQgQXByaWwgMjAyNDwveWVhcj48cHViLWRhdGVzPjxkYXRlPlN1Ym1p
dHRlZDwvZGF0ZT48L3B1Yi1kYXRlcz48L2RhdGVzPjx3b3JrLXR5cGU+T3JpZ2luYWwgUmVzZWFy
Y2g8L3dvcmstdHlwZT48dXJscz48L3VybHM+PGxhbmd1YWdlPkVuZ2xpc2g8L2xhbmd1YWdlPjwv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UmV5ZXMtUm9kcsOtZ3VlejwvQXV0aG9yPjxZZWFyPjIwMTM8L1llYXI+PFJlY051bT44NDg3PC9S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==
</w:fldData>
              </w:fldChar>
            </w:r>
            <w:r w:rsidR="00CF3DBA">
              <w:rPr>
                <w:rFonts w:eastAsiaTheme="minorHAnsi" w:cstheme="minorBidi"/>
                <w:b/>
                <w:bCs/>
                <w:lang w:eastAsia="en-US"/>
              </w:rPr>
              <w:instrText xml:space="preserve"> ADDIN EN.CITE.DATA </w:instrText>
            </w:r>
            <w:r w:rsidR="00CF3DBA">
              <w:rPr>
                <w:rFonts w:eastAsiaTheme="minorHAnsi" w:cstheme="minorBidi"/>
                <w:b/>
                <w:bCs/>
                <w:lang w:eastAsia="en-US"/>
              </w:rPr>
            </w:r>
            <w:r w:rsidR="00CF3DBA">
              <w:rPr>
                <w:rFonts w:eastAsiaTheme="minorHAnsi" w:cstheme="minorBidi"/>
                <w:b/>
                <w:bCs/>
                <w:lang w:eastAsia="en-US"/>
              </w:rPr>
              <w:fldChar w:fldCharType="end"/>
            </w:r>
            <w:r w:rsidRPr="004C1360">
              <w:rPr>
                <w:rFonts w:eastAsiaTheme="minorHAnsi" w:cstheme="minorBidi"/>
                <w:b/>
                <w:bCs/>
                <w:lang w:eastAsia="en-US"/>
              </w:rPr>
            </w:r>
            <w:r w:rsidRPr="004C1360">
              <w:rPr>
                <w:rFonts w:eastAsiaTheme="minorHAnsi" w:cstheme="minorBidi"/>
                <w:b/>
                <w:bCs/>
                <w:lang w:eastAsia="en-US"/>
              </w:rPr>
              <w:fldChar w:fldCharType="separate"/>
            </w:r>
            <w:r w:rsidR="00CF3DBA">
              <w:rPr>
                <w:rFonts w:eastAsiaTheme="minorHAnsi" w:cstheme="minorBidi"/>
                <w:b/>
                <w:bCs/>
                <w:noProof/>
                <w:lang w:eastAsia="en-US"/>
              </w:rPr>
              <w:t>[36, 45, 52, 73, 110-113]</w:t>
            </w:r>
            <w:r w:rsidRPr="004C1360">
              <w:rPr>
                <w:rFonts w:eastAsiaTheme="minorHAnsi" w:cstheme="minorBidi"/>
                <w:b/>
                <w:bCs/>
                <w:lang w:eastAsia="en-US"/>
              </w:rPr>
              <w:fldChar w:fldCharType="end"/>
            </w:r>
          </w:p>
        </w:tc>
      </w:tr>
      <w:tr w:rsidR="00644B8C" w:rsidRPr="00012A27" w14:paraId="2BD4F036" w14:textId="77777777" w:rsidTr="00832AF5">
        <w:trPr>
          <w:jc w:val="center"/>
        </w:trPr>
        <w:tc>
          <w:tcPr>
            <w:tcW w:w="8280" w:type="dxa"/>
          </w:tcPr>
          <w:p w14:paraId="16B83D78" w14:textId="411F2588" w:rsidR="00644B8C" w:rsidRPr="004C1360" w:rsidRDefault="00644B8C" w:rsidP="00644B8C">
            <w:pPr>
              <w:pStyle w:val="MDPI42tablebody"/>
              <w:numPr>
                <w:ilvl w:val="0"/>
                <w:numId w:val="182"/>
              </w:numPr>
              <w:jc w:val="left"/>
            </w:pPr>
            <w:r w:rsidRPr="004C1360">
              <w:t xml:space="preserve">Fear of facing treatment hardships </w:t>
            </w:r>
            <w:r w:rsidRPr="004C1360">
              <w:rPr>
                <w:b/>
                <w:bCs/>
                <w:color w:val="FF0000"/>
              </w:rPr>
              <w:t>(8)</w:t>
            </w:r>
          </w:p>
        </w:tc>
        <w:tc>
          <w:tcPr>
            <w:tcW w:w="1440" w:type="dxa"/>
          </w:tcPr>
          <w:p w14:paraId="351AD73F" w14:textId="77777777" w:rsidR="00644B8C" w:rsidRPr="004C1360" w:rsidRDefault="00644B8C" w:rsidP="00832AF5">
            <w:pPr>
              <w:pStyle w:val="MDPI42tablebody"/>
            </w:pPr>
            <w:r w:rsidRPr="004C1360">
              <w:t>2 (14% / 22%)</w:t>
            </w:r>
          </w:p>
        </w:tc>
        <w:tc>
          <w:tcPr>
            <w:tcW w:w="4624" w:type="dxa"/>
            <w:gridSpan w:val="2"/>
          </w:tcPr>
          <w:p w14:paraId="61C05DA2" w14:textId="43F65BA2" w:rsidR="00644B8C" w:rsidRPr="004C1360" w:rsidRDefault="00644B8C" w:rsidP="00832AF5">
            <w:pPr>
              <w:pStyle w:val="MDPI42tablebody"/>
              <w:jc w:val="left"/>
              <w:rPr>
                <w:i/>
                <w:iCs/>
              </w:rPr>
            </w:pPr>
            <w:r w:rsidRPr="004C1360">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UmVjTnVtPjQ5Njk8L1JlY051bT48RGlzcGxheVRleHQ+WzM2LCA0NSwgNTIsIDczLCAxMTAtMTE5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PC9DaXRlPjxDaXRlPjxBdXRob3I+QWxpPC9BdXRob3I+PFllYXI+MjAyMDwvWWVhcj48UmVjTnVt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[36, 45, 52, 73, 110-119]</w:t>
            </w:r>
            <w:r w:rsidRPr="004C1360">
              <w:rPr>
                <w:i/>
                <w:iCs/>
              </w:rPr>
              <w:fldChar w:fldCharType="end"/>
            </w:r>
          </w:p>
        </w:tc>
      </w:tr>
      <w:tr w:rsidR="00644B8C" w:rsidRPr="00012A27" w14:paraId="3A7FF80B" w14:textId="77777777" w:rsidTr="00832AF5">
        <w:trPr>
          <w:jc w:val="center"/>
        </w:trPr>
        <w:tc>
          <w:tcPr>
            <w:tcW w:w="8280" w:type="dxa"/>
          </w:tcPr>
          <w:p w14:paraId="231011B9" w14:textId="7E150357" w:rsidR="00644B8C" w:rsidRPr="004C1360" w:rsidRDefault="00644B8C" w:rsidP="00644B8C">
            <w:pPr>
              <w:pStyle w:val="MDPI42tablebody"/>
              <w:numPr>
                <w:ilvl w:val="0"/>
                <w:numId w:val="182"/>
              </w:numPr>
              <w:jc w:val="left"/>
            </w:pPr>
            <w:r w:rsidRPr="004C1360">
              <w:t xml:space="preserve">Fear of facing the underlying ED psychopathology (e.g., “letting go of the coping/eating behavior) </w:t>
            </w:r>
            <w:r w:rsidRPr="004C1360">
              <w:rPr>
                <w:b/>
                <w:bCs/>
                <w:color w:val="FF0000"/>
              </w:rPr>
              <w:t>(9)</w:t>
            </w:r>
          </w:p>
        </w:tc>
        <w:tc>
          <w:tcPr>
            <w:tcW w:w="1440" w:type="dxa"/>
          </w:tcPr>
          <w:p w14:paraId="3A84B256" w14:textId="77777777" w:rsidR="00644B8C" w:rsidRPr="004C1360" w:rsidRDefault="00644B8C" w:rsidP="00832AF5">
            <w:pPr>
              <w:pStyle w:val="MDPI42tablebody"/>
            </w:pPr>
            <w:r w:rsidRPr="004C1360">
              <w:t>1 (7% / 11%)</w:t>
            </w:r>
          </w:p>
        </w:tc>
        <w:tc>
          <w:tcPr>
            <w:tcW w:w="4624" w:type="dxa"/>
            <w:gridSpan w:val="2"/>
          </w:tcPr>
          <w:p w14:paraId="0FBA55B3" w14:textId="556847E5" w:rsidR="00644B8C" w:rsidRPr="00644B8C" w:rsidRDefault="00644B8C" w:rsidP="00832AF5">
            <w:pPr>
              <w:pStyle w:val="MDPI42tablebody"/>
              <w:jc w:val="left"/>
              <w:rPr>
                <w:i/>
                <w:iCs/>
              </w:rPr>
            </w:pPr>
            <w:r w:rsidRPr="00644B8C">
              <w:rPr>
                <w:i/>
                <w:iCs/>
              </w:rPr>
              <w:t xml:space="preserve">Direct support: </w:t>
            </w:r>
            <w:r w:rsidRPr="00644B8C">
              <w:rPr>
                <w:i/>
                <w:iC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Pr>
                <w:i/>
                <w:iCs/>
              </w:rPr>
              <w:instrText xml:space="preserve"> ADDIN EN.CITE </w:instrText>
            </w:r>
            <w:r w:rsidR="00CF3DBA">
              <w:rPr>
                <w:i/>
                <w:iC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Pr>
                <w:i/>
                <w:iCs/>
              </w:rPr>
              <w:instrText xml:space="preserve"> ADDIN EN.CITE.DATA </w:instrText>
            </w:r>
            <w:r w:rsidR="00CF3DBA">
              <w:rPr>
                <w:i/>
                <w:iCs/>
              </w:rPr>
            </w:r>
            <w:r w:rsidR="00CF3DBA">
              <w:rPr>
                <w:i/>
                <w:iCs/>
              </w:rPr>
              <w:fldChar w:fldCharType="end"/>
            </w:r>
            <w:r w:rsidRPr="00644B8C">
              <w:rPr>
                <w:i/>
                <w:iCs/>
              </w:rPr>
            </w:r>
            <w:r w:rsidRPr="00644B8C">
              <w:rPr>
                <w:i/>
                <w:iCs/>
              </w:rPr>
              <w:fldChar w:fldCharType="separate"/>
            </w:r>
            <w:r w:rsidR="00CF3DBA">
              <w:rPr>
                <w:i/>
                <w:iCs/>
                <w:noProof/>
              </w:rPr>
              <w:t>[43, 45, 52, 53, 73, 110, 112, 113]</w:t>
            </w:r>
            <w:r w:rsidRPr="00644B8C">
              <w:rPr>
                <w:i/>
                <w:iCs/>
              </w:rPr>
              <w:fldChar w:fldCharType="end"/>
            </w:r>
          </w:p>
          <w:p w14:paraId="7A76804D" w14:textId="04444BEA" w:rsidR="00644B8C" w:rsidRPr="00644B8C" w:rsidRDefault="00644B8C" w:rsidP="00832AF5">
            <w:pPr>
              <w:pStyle w:val="MDPI42tablebody"/>
              <w:jc w:val="left"/>
              <w:rPr>
                <w:i/>
                <w:iCs/>
              </w:rPr>
            </w:pPr>
            <w:r w:rsidRPr="00644B8C">
              <w:rPr>
                <w:i/>
                <w:iCs/>
              </w:rPr>
              <w:t xml:space="preserve">Indirect support: </w:t>
            </w:r>
            <w:r w:rsidRPr="00644B8C">
              <w:rPr>
                <w:i/>
                <w:i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Pr>
                <w:i/>
                <w:iCs/>
              </w:rPr>
              <w:instrText xml:space="preserve"> ADDIN EN.CITE </w:instrText>
            </w:r>
            <w:r w:rsidR="00CF3DBA">
              <w:rPr>
                <w:i/>
                <w:i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Pr>
                <w:i/>
                <w:iCs/>
              </w:rPr>
              <w:instrText xml:space="preserve"> ADDIN EN.CITE.DATA </w:instrText>
            </w:r>
            <w:r w:rsidR="00CF3DBA">
              <w:rPr>
                <w:i/>
                <w:iCs/>
              </w:rPr>
            </w:r>
            <w:r w:rsidR="00CF3DBA">
              <w:rPr>
                <w:i/>
                <w:iCs/>
              </w:rPr>
              <w:fldChar w:fldCharType="end"/>
            </w:r>
            <w:r w:rsidRPr="00644B8C">
              <w:rPr>
                <w:i/>
                <w:iCs/>
              </w:rPr>
            </w:r>
            <w:r w:rsidRPr="00644B8C">
              <w:rPr>
                <w:i/>
                <w:iCs/>
              </w:rPr>
              <w:fldChar w:fldCharType="separate"/>
            </w:r>
            <w:r w:rsidR="00CF3DBA">
              <w:rPr>
                <w:i/>
                <w:iCs/>
                <w:noProof/>
              </w:rPr>
              <w:t>[122-126]</w:t>
            </w:r>
            <w:r w:rsidRPr="00644B8C">
              <w:rPr>
                <w:i/>
                <w:iCs/>
              </w:rPr>
              <w:fldChar w:fldCharType="end"/>
            </w:r>
          </w:p>
          <w:p w14:paraId="2F2506BB" w14:textId="4210BE52" w:rsidR="00644B8C" w:rsidRPr="004C1360" w:rsidRDefault="00644B8C" w:rsidP="00832AF5">
            <w:pPr>
              <w:pStyle w:val="MDPI42tablebody"/>
              <w:jc w:val="left"/>
              <w:rPr>
                <w:i/>
                <w:iCs/>
              </w:rPr>
            </w:pPr>
            <w:r w:rsidRPr="004C1360">
              <w:rPr>
                <w:i/>
                <w:iCs/>
              </w:rPr>
              <w:t xml:space="preserve">Reported in comorbid conditions: </w:t>
            </w:r>
            <w:r w:rsidRPr="004C1360">
              <w:rPr>
                <w:i/>
                <w:i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Pr>
                <w:i/>
                <w:iCs/>
              </w:rPr>
              <w:instrText xml:space="preserve"> ADDIN EN.CITE </w:instrText>
            </w:r>
            <w:r w:rsidR="00CF3DBA">
              <w:rPr>
                <w:i/>
                <w:i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[127-130]</w:t>
            </w:r>
            <w:r w:rsidRPr="004C1360">
              <w:rPr>
                <w:i/>
                <w:iCs/>
              </w:rPr>
              <w:fldChar w:fldCharType="end"/>
            </w:r>
          </w:p>
        </w:tc>
      </w:tr>
      <w:tr w:rsidR="00644B8C" w:rsidRPr="00012A27" w14:paraId="2D54FC6A" w14:textId="77777777" w:rsidTr="00832AF5">
        <w:trPr>
          <w:jc w:val="center"/>
        </w:trPr>
        <w:tc>
          <w:tcPr>
            <w:tcW w:w="8280" w:type="dxa"/>
          </w:tcPr>
          <w:p w14:paraId="58D41975" w14:textId="692CE945" w:rsidR="00644B8C" w:rsidRPr="004C1360" w:rsidRDefault="00644B8C" w:rsidP="00644B8C">
            <w:pPr>
              <w:pStyle w:val="MDPI42tablebody"/>
              <w:numPr>
                <w:ilvl w:val="0"/>
                <w:numId w:val="182"/>
              </w:numPr>
              <w:jc w:val="left"/>
            </w:pPr>
            <w:r w:rsidRPr="004C1360">
              <w:t xml:space="preserve">Linked to  healthcare avoidance, stigmatization, and attending to physical (vs psychopathological) symptoms </w:t>
            </w:r>
            <w:r w:rsidRPr="004C1360">
              <w:rPr>
                <w:b/>
                <w:bCs/>
                <w:color w:val="FF0000"/>
              </w:rPr>
              <w:t>(2)</w:t>
            </w:r>
          </w:p>
        </w:tc>
        <w:tc>
          <w:tcPr>
            <w:tcW w:w="1440" w:type="dxa"/>
          </w:tcPr>
          <w:p w14:paraId="5BE1856E" w14:textId="77777777" w:rsidR="00644B8C" w:rsidRPr="004C1360" w:rsidRDefault="00644B8C" w:rsidP="00832AF5">
            <w:pPr>
              <w:pStyle w:val="MDPI42tablebody"/>
            </w:pPr>
            <w:r w:rsidRPr="004C1360">
              <w:t>2 (14% / 22%)</w:t>
            </w:r>
          </w:p>
        </w:tc>
        <w:tc>
          <w:tcPr>
            <w:tcW w:w="4624" w:type="dxa"/>
            <w:gridSpan w:val="2"/>
          </w:tcPr>
          <w:p w14:paraId="75C8A453" w14:textId="75AA93D0" w:rsidR="00644B8C" w:rsidRPr="004C1360" w:rsidRDefault="00644B8C" w:rsidP="00832AF5">
            <w:pPr>
              <w:pStyle w:val="MDPI42tablebody"/>
              <w:jc w:val="left"/>
              <w:rPr>
                <w:i/>
                <w:iCs/>
              </w:rPr>
            </w:pPr>
            <w:r w:rsidRPr="004C1360">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 </w:instrText>
            </w:r>
            <w:r w:rsidR="00CF3DBA">
              <w:rPr>
                <w:i/>
                <w:iCs/>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dGluZyBEaXNvcmRlcixPYmVzaXR5LGRpc3RyZXNzLG5lZ2F0aXZlIGFmZmVjdCxOZWdhdGl2ZSB1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cmxzPjwvdXJscz48L3JlY29yZD48L0NpdGU+PENpdGU+PEF1dGhvcj5FdmFuczwvQXV0aG9yPjxZ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b3JkPjwvQ2l0ZT48Q2l0ZT48QXV0aG9yPkJpbGnEhzwvQXV0aG9yPjxZZWFyPjIwMjA8L1llYXI+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[15-19, 42, 43, 46, 50, 51, 55, 59, 62-65]</w:t>
            </w:r>
            <w:r w:rsidRPr="004C1360">
              <w:rPr>
                <w:i/>
                <w:iCs/>
              </w:rPr>
              <w:fldChar w:fldCharType="end"/>
            </w:r>
            <w:r w:rsidRPr="004C1360">
              <w:rPr>
                <w:i/>
                <w:iCs/>
              </w:rPr>
              <w:fldChar w:fldCharType="begin">
                <w:fldData xml:space="preserve">dXJjZS1udW0+MTAuMTAwNy85NzgtMy0wMzAtNDM1NjItMl8yMjwvZWxlY3Ryb25pYy1yZXNvdXJj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L0NpdGU+PENpdGU+PEF1dGhvcj5BbGk8L0F1dGhvcj48WWVhcj4yMDE3PC9ZZWFyPjxSZWNOdW0+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PHNlY29uZGFyeS10aXRsZT5Kb3VybmFsIG9mIENsaW5pY2FsIE1lZGljaW5lPC9zZWNvbmRhcnkt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=
</w:fldData>
              </w:fldChar>
            </w:r>
            <w:r w:rsidR="00CF3DBA">
              <w:rPr>
                <w:i/>
                <w:iCs/>
              </w:rPr>
              <w:instrText xml:space="preserve"> ADDIN EN.CITE </w:instrText>
            </w:r>
            <w:r w:rsidR="00CF3DBA">
              <w:rPr>
                <w:i/>
                <w:iCs/>
              </w:rPr>
              <w:fldChar w:fldCharType="begin">
                <w:fldData xml:space="preserve">PEVuZE5vdGU+PENpdGU+PEF1dGhvcj5Gb2dhcnR5PC9BdXRob3I+PFllYXI+MjAxMDwvWWVhcj48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dG1lbnQ8L2tleXdvcmQ+PC9rZXl3b3Jkcz48ZGF0ZXM+PHllYXI+U3VibWl0dGVkIEFwcmlsIDIw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b3VyY2UtbnVtPjwvcmVjb3JkPjwvQ2l0ZT48Q2l0ZT48QXV0aG9yPkxlYXZleTwvQXV0aG9yPjxZ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NTYyLTJfMjI8L3VybD48L3JlbGF0ZWQtdXJscz48L3VybHM+PGVsZWN0cm9uaWMtcmVzb2==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dXJjZS1udW0+MTAuMTAwNy85NzgtMy0wMzAtNDM1NjItMl8yMjwvZWxlY3Ryb25pYy1yZXNvdXJj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L0NpdGU+PENpdGU+PEF1dGhvcj5BbGk8L0F1dGhvcj48WWVhcj4yMDE3PC9ZZWFyPjxSZWNOdW0+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=
</w:fldData>
              </w:fldChar>
            </w:r>
            <w:r w:rsidR="00CF3DBA">
              <w:rPr>
                <w:i/>
                <w:iCs/>
              </w:rPr>
              <w:instrText xml:space="preserve"> ADDIN EN.CITE.DATA </w:instrText>
            </w:r>
            <w:r w:rsidR="00CF3DBA">
              <w:rPr>
                <w:i/>
                <w:iCs/>
              </w:rPr>
            </w:r>
            <w:r w:rsidR="00CF3DBA">
              <w:rPr>
                <w:i/>
                <w:iCs/>
              </w:rPr>
              <w:fldChar w:fldCharType="end"/>
            </w:r>
            <w:r w:rsidRPr="004C1360">
              <w:rPr>
                <w:i/>
                <w:iCs/>
              </w:rPr>
            </w:r>
            <w:r w:rsidRPr="004C1360">
              <w:rPr>
                <w:i/>
                <w:iCs/>
              </w:rPr>
              <w:fldChar w:fldCharType="separate"/>
            </w:r>
            <w:r w:rsidR="00CF3DBA">
              <w:rPr>
                <w:i/>
                <w:iCs/>
                <w:noProof/>
              </w:rPr>
              <w:t>[36, 43, 45, 52, 53, 73, 110-119]</w:t>
            </w:r>
            <w:r w:rsidRPr="004C1360">
              <w:rPr>
                <w:i/>
                <w:iCs/>
              </w:rPr>
              <w:fldChar w:fldCharType="end"/>
            </w:r>
          </w:p>
        </w:tc>
      </w:tr>
      <w:tr w:rsidR="00C779D1" w:rsidRPr="001229FC" w14:paraId="1BFC3F03" w14:textId="42925EC2" w:rsidTr="00811BE5">
        <w:trPr>
          <w:jc w:val="center"/>
        </w:trPr>
        <w:tc>
          <w:tcPr>
            <w:tcW w:w="8280" w:type="dxa"/>
          </w:tcPr>
          <w:p w14:paraId="3C515114" w14:textId="1F9323B1" w:rsidR="00C779D1" w:rsidRPr="00374B12" w:rsidRDefault="00C779D1" w:rsidP="00C779D1">
            <w:pPr>
              <w:pStyle w:val="MDPI42tablebody"/>
              <w:numPr>
                <w:ilvl w:val="0"/>
                <w:numId w:val="126"/>
              </w:numPr>
              <w:jc w:val="left"/>
              <w:rPr>
                <w:b/>
                <w:bCs/>
              </w:rPr>
            </w:pPr>
            <w:r>
              <w:rPr>
                <w:b/>
                <w:bCs/>
              </w:rPr>
              <w:t>Interpersonal/</w:t>
            </w:r>
            <w:r w:rsidRPr="001229FC">
              <w:rPr>
                <w:b/>
                <w:bCs/>
              </w:rPr>
              <w:t xml:space="preserve">Provider-Level Barriers </w:t>
            </w:r>
            <w:r>
              <w:rPr>
                <w:b/>
                <w:bCs/>
              </w:rPr>
              <w:t>(Section 3.2.1.2)</w:t>
            </w:r>
          </w:p>
        </w:tc>
        <w:tc>
          <w:tcPr>
            <w:tcW w:w="1440" w:type="dxa"/>
          </w:tcPr>
          <w:p w14:paraId="16A03ACB" w14:textId="593D1804" w:rsidR="00C779D1" w:rsidRPr="00374B12" w:rsidRDefault="00C779D1" w:rsidP="00C779D1">
            <w:pPr>
              <w:pStyle w:val="MDPI42tablebody"/>
              <w:rPr>
                <w:b/>
                <w:bCs/>
              </w:rPr>
            </w:pPr>
            <w:r w:rsidRPr="00374B12">
              <w:rPr>
                <w:b/>
                <w:bCs/>
              </w:rPr>
              <w:t>7 (50%</w:t>
            </w:r>
            <w:r>
              <w:rPr>
                <w:b/>
                <w:bCs/>
              </w:rPr>
              <w:t xml:space="preserve"> </w:t>
            </w:r>
            <w:r>
              <w:rPr>
                <w:b/>
                <w:bCs/>
                <w:i/>
                <w:iCs/>
              </w:rPr>
              <w:t>/ 78%</w:t>
            </w:r>
            <w:r w:rsidRPr="00374B12">
              <w:rPr>
                <w:b/>
                <w:bCs/>
              </w:rPr>
              <w:t>)</w:t>
            </w:r>
          </w:p>
        </w:tc>
        <w:tc>
          <w:tcPr>
            <w:tcW w:w="4624" w:type="dxa"/>
            <w:gridSpan w:val="2"/>
          </w:tcPr>
          <w:p w14:paraId="044A1A7D" w14:textId="77777777" w:rsidR="00C779D1" w:rsidRPr="00D216D6" w:rsidRDefault="00C779D1" w:rsidP="00C779D1">
            <w:pPr>
              <w:pStyle w:val="MDPI42tablebody"/>
              <w:jc w:val="left"/>
            </w:pPr>
          </w:p>
        </w:tc>
      </w:tr>
      <w:tr w:rsidR="00DE606D" w:rsidRPr="001F6141" w14:paraId="18757C90" w14:textId="77777777" w:rsidTr="002E3AD1">
        <w:trPr>
          <w:jc w:val="center"/>
        </w:trPr>
        <w:tc>
          <w:tcPr>
            <w:tcW w:w="8280" w:type="dxa"/>
          </w:tcPr>
          <w:p w14:paraId="7D1EF57D" w14:textId="3E1C103B" w:rsidR="00DE606D" w:rsidRPr="001F6141" w:rsidRDefault="00DE606D" w:rsidP="00DE606D">
            <w:pPr>
              <w:pStyle w:val="MDPI42tablebody"/>
              <w:numPr>
                <w:ilvl w:val="0"/>
                <w:numId w:val="96"/>
              </w:numPr>
              <w:jc w:val="left"/>
              <w:rPr>
                <w:b/>
                <w:bCs/>
              </w:rPr>
            </w:pPr>
            <w:r w:rsidRPr="001F6141">
              <w:rPr>
                <w:b/>
                <w:bCs/>
                <w:highlight w:val="green"/>
              </w:rPr>
              <w:t xml:space="preserve">Stigmatization </w:t>
            </w:r>
            <w:r w:rsidR="00C44A80" w:rsidRPr="001F6141">
              <w:rPr>
                <w:b/>
                <w:bCs/>
                <w:highlight w:val="green"/>
              </w:rPr>
              <w:t>&amp;</w:t>
            </w:r>
            <w:r w:rsidR="00C44A80" w:rsidRPr="001F6141">
              <w:rPr>
                <w:b/>
                <w:bCs/>
              </w:rPr>
              <w:t xml:space="preserve"> </w:t>
            </w:r>
            <w:r w:rsidR="001F6141">
              <w:rPr>
                <w:b/>
                <w:bCs/>
              </w:rPr>
              <w:t>W</w:t>
            </w:r>
            <w:r w:rsidR="00C44A80" w:rsidRPr="001F6141">
              <w:rPr>
                <w:b/>
                <w:bCs/>
              </w:rPr>
              <w:t xml:space="preserve">eight </w:t>
            </w:r>
            <w:r w:rsidR="001F6141">
              <w:rPr>
                <w:b/>
                <w:bCs/>
              </w:rPr>
              <w:t>B</w:t>
            </w:r>
            <w:r w:rsidR="00C44A80" w:rsidRPr="001F6141">
              <w:rPr>
                <w:b/>
                <w:bCs/>
              </w:rPr>
              <w:t xml:space="preserve">ias </w:t>
            </w:r>
            <w:r w:rsidRPr="001F6141">
              <w:rPr>
                <w:b/>
                <w:bCs/>
              </w:rPr>
              <w:t xml:space="preserve">from </w:t>
            </w:r>
            <w:r w:rsidR="001F6141">
              <w:rPr>
                <w:b/>
                <w:bCs/>
              </w:rPr>
              <w:t>H</w:t>
            </w:r>
            <w:r w:rsidRPr="001F6141">
              <w:rPr>
                <w:b/>
                <w:bCs/>
              </w:rPr>
              <w:t xml:space="preserve">ealthcare </w:t>
            </w:r>
            <w:r w:rsidR="001F6141">
              <w:rPr>
                <w:b/>
                <w:bCs/>
              </w:rPr>
              <w:t>P</w:t>
            </w:r>
            <w:r w:rsidRPr="001F6141">
              <w:rPr>
                <w:b/>
                <w:bCs/>
              </w:rPr>
              <w:t>roviders</w:t>
            </w:r>
          </w:p>
        </w:tc>
        <w:tc>
          <w:tcPr>
            <w:tcW w:w="1440" w:type="dxa"/>
          </w:tcPr>
          <w:p w14:paraId="27BCC66E" w14:textId="493E5D58" w:rsidR="00DE606D" w:rsidRPr="001F6141" w:rsidRDefault="00DE606D" w:rsidP="00DE606D">
            <w:pPr>
              <w:pStyle w:val="MDPI42tablebody"/>
              <w:rPr>
                <w:b/>
                <w:bCs/>
              </w:rPr>
            </w:pPr>
            <w:r w:rsidRPr="001F6141">
              <w:rPr>
                <w:b/>
                <w:bCs/>
              </w:rPr>
              <w:t>6 (43% / 67%)</w:t>
            </w:r>
          </w:p>
        </w:tc>
        <w:tc>
          <w:tcPr>
            <w:tcW w:w="4624" w:type="dxa"/>
            <w:gridSpan w:val="2"/>
          </w:tcPr>
          <w:p w14:paraId="101533EB" w14:textId="18AF2DAC" w:rsidR="00DE606D" w:rsidRPr="001F6141" w:rsidRDefault="00DE606D" w:rsidP="00DE606D">
            <w:pPr>
              <w:pStyle w:val="MDPI42tablebody"/>
              <w:jc w:val="left"/>
              <w:rPr>
                <w:b/>
                <w:bCs/>
                <w:noProof/>
              </w:rPr>
            </w:pPr>
            <w:r w:rsidRPr="001F6141">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 </w:instrText>
            </w:r>
            <w:r w:rsidR="00CF3DBA">
              <w:rPr>
                <w:b/>
                <w:b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sidR="00CF3DBA">
              <w:rPr>
                <w:b/>
                <w:bCs/>
                <w:noProof/>
              </w:rPr>
              <w:instrText xml:space="preserve"> ADDIN EN.CITE.DATA </w:instrText>
            </w:r>
            <w:r w:rsidR="00CF3DBA">
              <w:rPr>
                <w:b/>
                <w:bCs/>
                <w:noProof/>
              </w:rPr>
            </w:r>
            <w:r w:rsidR="00CF3DBA">
              <w:rPr>
                <w:b/>
                <w:bCs/>
                <w:noProof/>
              </w:rPr>
              <w:fldChar w:fldCharType="end"/>
            </w:r>
            <w:r w:rsidR="00CF3DBA">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b/>
                <w:bCs/>
                <w:noProof/>
              </w:rPr>
              <w:instrText xml:space="preserve"> ADDIN EN.CITE.DATA </w:instrText>
            </w:r>
            <w:r w:rsidR="00CF3DBA">
              <w:rPr>
                <w:b/>
                <w:bCs/>
                <w:noProof/>
              </w:rPr>
            </w:r>
            <w:r w:rsidR="00CF3DBA">
              <w:rPr>
                <w:b/>
                <w:bCs/>
                <w:noProof/>
              </w:rPr>
              <w:fldChar w:fldCharType="end"/>
            </w:r>
            <w:r w:rsidRPr="001F6141">
              <w:rPr>
                <w:b/>
                <w:bCs/>
                <w:noProof/>
              </w:rPr>
            </w:r>
            <w:r w:rsidRPr="001F6141">
              <w:rPr>
                <w:b/>
                <w:bCs/>
                <w:noProof/>
              </w:rPr>
              <w:fldChar w:fldCharType="separate"/>
            </w:r>
            <w:r w:rsidR="00CF3DBA">
              <w:rPr>
                <w:b/>
                <w:bCs/>
                <w:noProof/>
              </w:rPr>
              <w:t>[15, 17-19, 42, 43, 46, 48-51, 55, 59-66]</w:t>
            </w:r>
            <w:r w:rsidRPr="001F6141">
              <w:rPr>
                <w:b/>
                <w:bCs/>
                <w:noProof/>
              </w:rPr>
              <w:fldChar w:fldCharType="end"/>
            </w:r>
          </w:p>
        </w:tc>
      </w:tr>
      <w:tr w:rsidR="00DE606D" w:rsidRPr="00012A27" w14:paraId="1AC22796" w14:textId="77777777" w:rsidTr="00832AF5">
        <w:trPr>
          <w:jc w:val="center"/>
        </w:trPr>
        <w:tc>
          <w:tcPr>
            <w:tcW w:w="8280" w:type="dxa"/>
          </w:tcPr>
          <w:p w14:paraId="55C9805E" w14:textId="77777777" w:rsidR="00DE606D" w:rsidRPr="001229FC" w:rsidRDefault="00DE606D" w:rsidP="00832AF5">
            <w:pPr>
              <w:pStyle w:val="MDPI42tablebody"/>
              <w:numPr>
                <w:ilvl w:val="1"/>
                <w:numId w:val="96"/>
              </w:numPr>
              <w:jc w:val="left"/>
            </w:pPr>
            <w:r>
              <w:t xml:space="preserve">Including </w:t>
            </w:r>
            <w:r w:rsidRPr="00137E83">
              <w:t>weight</w:t>
            </w:r>
            <w:r>
              <w:t xml:space="preserve">, </w:t>
            </w:r>
            <w:r w:rsidRPr="00137E83">
              <w:t>B/ED</w:t>
            </w:r>
            <w:r>
              <w:t>, mental health, &amp; medical diagnosis stigmatization</w:t>
            </w:r>
          </w:p>
        </w:tc>
        <w:tc>
          <w:tcPr>
            <w:tcW w:w="1440" w:type="dxa"/>
          </w:tcPr>
          <w:p w14:paraId="2E4E72B0" w14:textId="77777777" w:rsidR="00DE606D" w:rsidRPr="00DE606D" w:rsidRDefault="00DE606D" w:rsidP="00832AF5">
            <w:pPr>
              <w:pStyle w:val="MDPI42tablebody"/>
              <w:rPr>
                <w:i/>
                <w:iCs/>
              </w:rPr>
            </w:pPr>
            <w:r w:rsidRPr="00DE606D">
              <w:rPr>
                <w:i/>
                <w:iCs/>
              </w:rPr>
              <w:t>6 (43% / 67%)</w:t>
            </w:r>
          </w:p>
        </w:tc>
        <w:tc>
          <w:tcPr>
            <w:tcW w:w="4624" w:type="dxa"/>
            <w:gridSpan w:val="2"/>
          </w:tcPr>
          <w:p w14:paraId="129289EE" w14:textId="2C9C693E" w:rsidR="00DE606D" w:rsidRPr="00D60933" w:rsidRDefault="00DE606D" w:rsidP="00832AF5">
            <w:pPr>
              <w:pStyle w:val="MDPI42tablebody"/>
              <w:jc w:val="left"/>
              <w:rPr>
                <w:i/>
                <w:iCs/>
                <w:noProof/>
              </w:rPr>
            </w:pPr>
            <w:r w:rsidRPr="00D60933">
              <w:rPr>
                <w:i/>
                <w:i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Pr>
                <w:i/>
                <w:iCs/>
              </w:rPr>
              <w:instrText xml:space="preserve"> ADDIN EN.CITE </w:instrText>
            </w:r>
            <w:r w:rsidR="00CF3DBA">
              <w:rPr>
                <w:i/>
                <w:iCs/>
              </w:rPr>
              <w:fldChar w:fldCharType="begin">
                <w:fldData xml:space="preserve">PEVuZE5vdGU+PENpdGU+PEF1dGhvcj5OZXlsYW5kPC9BdXRob3I+PFllYXI+MjAxOTwvWWVhcj48
UmVjTnVtPjgzMjM8L1JlY051bT48RGlzcGxheVRleHQ+WzQzLTQ1LCA0OC01MywgNTUsIDU3LCA1
OCwgNjctNzNdPC9EaXNwbGF5VGV4dD48cmVjb3JkPjxyZWMtbnVtYmVyPjgzMjM8L3JlYy1udW1i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cz48aXNibj4wMDA1LTc5Njc8L2lzYm4+PHVybHM+PC91cmxzPjwvcmVjb3JkPjwvQ2l0ZT48Q2l0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NTkiPjc5NTE8L2tleT48L2ZvcmVpZ24ta2V5cz48cmVmLXR5cGUgbmFtZT0iQm9vayBTZS==
</w:fldData>
              </w:fldChar>
            </w:r>
            <w:r w:rsidR="00CF3DBA">
              <w:rPr>
                <w:i/>
                <w:iCs/>
              </w:rPr>
              <w:instrText xml:space="preserve"> ADDIN EN.CITE.DATA </w:instrText>
            </w:r>
            <w:r w:rsidR="00CF3DBA">
              <w:rPr>
                <w:i/>
                <w:iCs/>
              </w:rPr>
            </w:r>
            <w:r w:rsidR="00CF3DBA">
              <w:rPr>
                <w:i/>
                <w:iCs/>
              </w:rPr>
              <w:fldChar w:fldCharType="end"/>
            </w:r>
            <w:r w:rsidR="00CF3DBA">
              <w:rPr>
                <w:i/>
                <w:i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Pr>
                <w:i/>
                <w:iCs/>
              </w:rPr>
              <w:instrText xml:space="preserve"> ADDIN EN.CITE.DATA </w:instrText>
            </w:r>
            <w:r w:rsidR="00CF3DBA">
              <w:rPr>
                <w:i/>
                <w:iCs/>
              </w:rPr>
            </w:r>
            <w:r w:rsidR="00CF3DBA">
              <w:rPr>
                <w:i/>
                <w:iCs/>
              </w:rPr>
              <w:fldChar w:fldCharType="end"/>
            </w:r>
            <w:r w:rsidRPr="00D60933">
              <w:rPr>
                <w:i/>
                <w:iCs/>
              </w:rPr>
            </w:r>
            <w:r w:rsidRPr="00D60933">
              <w:rPr>
                <w:i/>
                <w:iCs/>
              </w:rPr>
              <w:fldChar w:fldCharType="separate"/>
            </w:r>
            <w:r w:rsidR="00CF3DBA">
              <w:rPr>
                <w:i/>
                <w:iCs/>
                <w:noProof/>
              </w:rPr>
              <w:t>[43-45, 48-53, 55, 57, 58, 67-73]</w:t>
            </w:r>
            <w:r w:rsidRPr="00D60933">
              <w:rPr>
                <w:i/>
                <w:iCs/>
              </w:rPr>
              <w:fldChar w:fldCharType="end"/>
            </w:r>
          </w:p>
        </w:tc>
      </w:tr>
      <w:tr w:rsidR="00DE606D" w:rsidRPr="00012A27" w14:paraId="0C7CDDA1" w14:textId="77777777" w:rsidTr="002E3AD1">
        <w:trPr>
          <w:jc w:val="center"/>
        </w:trPr>
        <w:tc>
          <w:tcPr>
            <w:tcW w:w="8280" w:type="dxa"/>
          </w:tcPr>
          <w:p w14:paraId="6E387102" w14:textId="6EF32A5C" w:rsidR="00DE606D" w:rsidRPr="001229FC" w:rsidRDefault="00D734CB" w:rsidP="00DE606D">
            <w:pPr>
              <w:pStyle w:val="MDPI42tablebody"/>
              <w:numPr>
                <w:ilvl w:val="1"/>
                <w:numId w:val="96"/>
              </w:numPr>
              <w:jc w:val="left"/>
            </w:pPr>
            <w:r>
              <w:t>Linked to</w:t>
            </w:r>
            <w:r w:rsidR="00DE606D">
              <w:t xml:space="preserve"> patient healthcare avoidance or nondisclosure</w:t>
            </w:r>
          </w:p>
        </w:tc>
        <w:tc>
          <w:tcPr>
            <w:tcW w:w="1440" w:type="dxa"/>
          </w:tcPr>
          <w:p w14:paraId="06544B9F" w14:textId="63148783" w:rsidR="00DE606D" w:rsidRPr="00D60933" w:rsidRDefault="00DE606D" w:rsidP="00DE606D">
            <w:pPr>
              <w:pStyle w:val="MDPI42tablebody"/>
              <w:rPr>
                <w:i/>
                <w:iCs/>
              </w:rPr>
            </w:pPr>
            <w:r w:rsidRPr="00C70424">
              <w:t>6 (43% / 67%)</w:t>
            </w:r>
          </w:p>
        </w:tc>
        <w:tc>
          <w:tcPr>
            <w:tcW w:w="4624" w:type="dxa"/>
            <w:gridSpan w:val="2"/>
          </w:tcPr>
          <w:p w14:paraId="6AE5C9D5" w14:textId="6D8ACD25" w:rsidR="00DE606D" w:rsidRPr="00D60933" w:rsidRDefault="00DE606D" w:rsidP="00DE606D">
            <w:pPr>
              <w:pStyle w:val="MDPI42tablebody"/>
              <w:jc w:val="left"/>
              <w:rPr>
                <w:i/>
                <w:iCs/>
                <w:noProof/>
              </w:rPr>
            </w:pPr>
            <w:r w:rsidRPr="00807CAB">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17, 42, 46, 48-50, 55, 59-63, 66]</w:t>
            </w:r>
            <w:r w:rsidRPr="00807CAB">
              <w:rPr>
                <w:i/>
                <w:iCs/>
              </w:rPr>
              <w:fldChar w:fldCharType="end"/>
            </w:r>
          </w:p>
        </w:tc>
      </w:tr>
      <w:tr w:rsidR="00DE606D" w:rsidRPr="00012A27" w14:paraId="2B8FC4B3" w14:textId="77777777" w:rsidTr="00832AF5">
        <w:trPr>
          <w:jc w:val="center"/>
        </w:trPr>
        <w:tc>
          <w:tcPr>
            <w:tcW w:w="8280" w:type="dxa"/>
          </w:tcPr>
          <w:p w14:paraId="6CA2C164" w14:textId="26FB23FB" w:rsidR="00DE606D" w:rsidRPr="001229FC" w:rsidRDefault="00D734CB" w:rsidP="00DE606D">
            <w:pPr>
              <w:pStyle w:val="MDPI42tablebody"/>
              <w:numPr>
                <w:ilvl w:val="1"/>
                <w:numId w:val="96"/>
              </w:numPr>
              <w:jc w:val="left"/>
            </w:pPr>
            <w:r>
              <w:t>Linked to</w:t>
            </w:r>
            <w:r w:rsidR="00DE606D">
              <w:t xml:space="preserve"> missed provider detection, screening, discussion, diagnosis</w:t>
            </w:r>
          </w:p>
        </w:tc>
        <w:tc>
          <w:tcPr>
            <w:tcW w:w="1440" w:type="dxa"/>
          </w:tcPr>
          <w:p w14:paraId="3AE1FB43" w14:textId="77777777" w:rsidR="00DE606D" w:rsidRPr="00D60933" w:rsidRDefault="00DE606D" w:rsidP="00832AF5">
            <w:pPr>
              <w:pStyle w:val="MDPI42tablebody"/>
              <w:rPr>
                <w:i/>
                <w:iCs/>
              </w:rPr>
            </w:pPr>
            <w:r w:rsidRPr="00D60933">
              <w:rPr>
                <w:i/>
                <w:iCs/>
              </w:rPr>
              <w:t>5 (36% / 55%)</w:t>
            </w:r>
          </w:p>
        </w:tc>
        <w:tc>
          <w:tcPr>
            <w:tcW w:w="4624" w:type="dxa"/>
            <w:gridSpan w:val="2"/>
          </w:tcPr>
          <w:p w14:paraId="0A70FC67" w14:textId="63DA7701" w:rsidR="00DE606D" w:rsidRPr="00D60933" w:rsidRDefault="00DE606D" w:rsidP="00832AF5">
            <w:pPr>
              <w:pStyle w:val="MDPI42tablebody"/>
              <w:jc w:val="left"/>
              <w:rPr>
                <w:i/>
                <w:iCs/>
                <w:noProof/>
              </w:rPr>
            </w:pPr>
            <w:r w:rsidRPr="00D60933">
              <w:rPr>
                <w:i/>
                <w:i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i/>
                <w:iCs/>
                <w:noProof/>
              </w:rPr>
              <w:instrText xml:space="preserve"> ADDIN EN.CITE </w:instrText>
            </w:r>
            <w:r w:rsidR="00CF3DBA">
              <w:rPr>
                <w:i/>
                <w:i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sidR="00CF3DBA">
              <w:rPr>
                <w:i/>
                <w:iCs/>
                <w:noProof/>
              </w:rPr>
              <w:instrText xml:space="preserve"> ADDIN EN.CITE.DATA </w:instrText>
            </w:r>
            <w:r w:rsidR="00CF3DBA">
              <w:rPr>
                <w:i/>
                <w:iCs/>
                <w:noProof/>
              </w:rPr>
            </w:r>
            <w:r w:rsidR="00CF3DBA">
              <w:rPr>
                <w:i/>
                <w:iCs/>
                <w:noProof/>
              </w:rPr>
              <w:fldChar w:fldCharType="end"/>
            </w:r>
            <w:r w:rsidR="00CF3DBA">
              <w:rPr>
                <w:i/>
                <w:i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sidR="00CF3DBA">
              <w:rPr>
                <w:i/>
                <w:iCs/>
                <w:noProof/>
              </w:rPr>
              <w:instrText xml:space="preserve"> ADDIN EN.CITE.DATA </w:instrText>
            </w:r>
            <w:r w:rsidR="00CF3DBA">
              <w:rPr>
                <w:i/>
                <w:iCs/>
                <w:noProof/>
              </w:rPr>
            </w:r>
            <w:r w:rsidR="00CF3DBA">
              <w:rPr>
                <w:i/>
                <w:iCs/>
                <w:noProof/>
              </w:rPr>
              <w:fldChar w:fldCharType="end"/>
            </w:r>
            <w:r w:rsidRPr="00D60933">
              <w:rPr>
                <w:i/>
                <w:iCs/>
                <w:noProof/>
              </w:rPr>
            </w:r>
            <w:r w:rsidRPr="00D60933">
              <w:rPr>
                <w:i/>
                <w:iCs/>
                <w:noProof/>
              </w:rPr>
              <w:fldChar w:fldCharType="separate"/>
            </w:r>
            <w:r w:rsidR="00CF3DBA">
              <w:rPr>
                <w:i/>
                <w:iCs/>
                <w:noProof/>
              </w:rPr>
              <w:t>[15, 17-19, 42, 43, 46, 48-51, 55, 59-66]</w:t>
            </w:r>
            <w:r w:rsidRPr="00D60933">
              <w:rPr>
                <w:i/>
                <w:iCs/>
                <w:noProof/>
              </w:rPr>
              <w:fldChar w:fldCharType="end"/>
            </w:r>
          </w:p>
        </w:tc>
      </w:tr>
      <w:tr w:rsidR="00DE606D" w:rsidRPr="00012A27" w14:paraId="2F5DFC20" w14:textId="77777777" w:rsidTr="00832AF5">
        <w:trPr>
          <w:jc w:val="center"/>
        </w:trPr>
        <w:tc>
          <w:tcPr>
            <w:tcW w:w="8280" w:type="dxa"/>
          </w:tcPr>
          <w:p w14:paraId="2936622C" w14:textId="426BBAC3" w:rsidR="00DE606D" w:rsidRPr="001229FC" w:rsidRDefault="00325AF5" w:rsidP="00DE606D">
            <w:pPr>
              <w:pStyle w:val="MDPI42tablebody"/>
              <w:numPr>
                <w:ilvl w:val="1"/>
                <w:numId w:val="96"/>
              </w:numPr>
              <w:jc w:val="left"/>
            </w:pPr>
            <w:r>
              <w:t xml:space="preserve">Linked to physical vs psychopathological BED symptom attendance </w:t>
            </w:r>
            <w:r w:rsidRPr="006E4C63">
              <w:rPr>
                <w:b/>
                <w:bCs/>
                <w:color w:val="FF0000"/>
              </w:rPr>
              <w:t>(</w:t>
            </w:r>
            <w:r>
              <w:rPr>
                <w:b/>
                <w:bCs/>
                <w:color w:val="FF0000"/>
              </w:rPr>
              <w:t>2</w:t>
            </w:r>
            <w:r w:rsidRPr="006E4C63">
              <w:rPr>
                <w:b/>
                <w:bCs/>
                <w:color w:val="FF0000"/>
              </w:rPr>
              <w:t>)</w:t>
            </w:r>
          </w:p>
        </w:tc>
        <w:tc>
          <w:tcPr>
            <w:tcW w:w="1440" w:type="dxa"/>
          </w:tcPr>
          <w:p w14:paraId="2661045E" w14:textId="01E99A10" w:rsidR="00DE606D" w:rsidRPr="00D60933" w:rsidRDefault="00325AF5" w:rsidP="00832AF5">
            <w:pPr>
              <w:pStyle w:val="MDPI42tablebody"/>
              <w:rPr>
                <w:i/>
                <w:iCs/>
              </w:rPr>
            </w:pPr>
            <w:r>
              <w:rPr>
                <w:i/>
                <w:iCs/>
              </w:rPr>
              <w:t xml:space="preserve">3 </w:t>
            </w:r>
            <w:r w:rsidR="00DE606D" w:rsidRPr="00D60933">
              <w:rPr>
                <w:i/>
                <w:iCs/>
              </w:rPr>
              <w:t>(</w:t>
            </w:r>
            <w:r>
              <w:rPr>
                <w:i/>
                <w:iCs/>
              </w:rPr>
              <w:t>21</w:t>
            </w:r>
            <w:r w:rsidR="00DE606D" w:rsidRPr="00D60933">
              <w:rPr>
                <w:i/>
                <w:iCs/>
              </w:rPr>
              <w:t xml:space="preserve">% / </w:t>
            </w:r>
            <w:r>
              <w:rPr>
                <w:i/>
                <w:iCs/>
              </w:rPr>
              <w:t>33</w:t>
            </w:r>
            <w:r w:rsidR="00DE606D" w:rsidRPr="00D60933">
              <w:rPr>
                <w:i/>
                <w:iCs/>
              </w:rPr>
              <w:t>%)</w:t>
            </w:r>
          </w:p>
        </w:tc>
        <w:tc>
          <w:tcPr>
            <w:tcW w:w="4624" w:type="dxa"/>
            <w:gridSpan w:val="2"/>
          </w:tcPr>
          <w:p w14:paraId="72F15530" w14:textId="69744B4E" w:rsidR="00DE606D" w:rsidRPr="00D60933" w:rsidRDefault="00325AF5" w:rsidP="00832AF5">
            <w:pPr>
              <w:pStyle w:val="MDPI42tablebody"/>
              <w:jc w:val="left"/>
              <w:rPr>
                <w:i/>
                <w:iCs/>
                <w:noProof/>
              </w:rPr>
            </w:pPr>
            <w:r w:rsidRPr="00807CAB">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 </w:instrText>
            </w:r>
            <w:r w:rsidR="00CF3DBA">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EN.CITE.DATA </w:instrText>
            </w:r>
            <w:r w:rsidR="00CF3DBA">
              <w:rPr>
                <w:i/>
                <w:iCs/>
                <w:noProof/>
              </w:rPr>
            </w:r>
            <w:r w:rsidR="00CF3DBA">
              <w:rPr>
                <w:i/>
                <w:iCs/>
                <w:noProof/>
              </w:rPr>
              <w:fldChar w:fldCharType="end"/>
            </w:r>
            <w:r w:rsidRPr="00807CAB">
              <w:rPr>
                <w:i/>
                <w:iCs/>
                <w:noProof/>
              </w:rPr>
            </w:r>
            <w:r w:rsidRPr="00807CAB">
              <w:rPr>
                <w:i/>
                <w:iCs/>
                <w:noProof/>
              </w:rPr>
              <w:fldChar w:fldCharType="separate"/>
            </w:r>
            <w:r w:rsidR="00CF3DBA">
              <w:rPr>
                <w:i/>
                <w:iCs/>
                <w:noProof/>
              </w:rPr>
              <w:t>[15-19, 42, 43, 46, 50, 51, 55, 59, 62-65]</w:t>
            </w:r>
            <w:r w:rsidRPr="00807CAB">
              <w:rPr>
                <w:i/>
                <w:iCs/>
                <w:noProof/>
              </w:rPr>
              <w:fldChar w:fldCharType="end"/>
            </w:r>
          </w:p>
        </w:tc>
      </w:tr>
      <w:tr w:rsidR="00C779D1" w:rsidRPr="00012A27" w14:paraId="65E47364" w14:textId="77777777" w:rsidTr="002E3AD1">
        <w:trPr>
          <w:jc w:val="center"/>
        </w:trPr>
        <w:tc>
          <w:tcPr>
            <w:tcW w:w="8280" w:type="dxa"/>
          </w:tcPr>
          <w:p w14:paraId="2D4F16AC" w14:textId="51E2C6F8" w:rsidR="00C779D1" w:rsidRPr="001229FC" w:rsidRDefault="00325AF5" w:rsidP="00DE606D">
            <w:pPr>
              <w:pStyle w:val="MDPI42tablebody"/>
              <w:numPr>
                <w:ilvl w:val="1"/>
                <w:numId w:val="96"/>
              </w:numPr>
              <w:jc w:val="left"/>
            </w:pPr>
            <w:r>
              <w:lastRenderedPageBreak/>
              <w:t xml:space="preserve">Possible link to low education on BED </w:t>
            </w:r>
            <w:r w:rsidR="00C44A80">
              <w:t>(including prevalence and risk, underlying psychopathology, demographic prevalence rates and who can have BED, and screening and diagnostic criteria and processes)</w:t>
            </w:r>
            <w:r w:rsidR="00C44A80" w:rsidRPr="00C44A80">
              <w:rPr>
                <w:b/>
                <w:bCs/>
                <w:color w:val="FF0000"/>
              </w:rPr>
              <w:t>(1,5)</w:t>
            </w:r>
          </w:p>
        </w:tc>
        <w:tc>
          <w:tcPr>
            <w:tcW w:w="1440" w:type="dxa"/>
          </w:tcPr>
          <w:p w14:paraId="4E258C44" w14:textId="77777777" w:rsidR="00C779D1" w:rsidRPr="00D60933" w:rsidRDefault="00C779D1" w:rsidP="00C779D1">
            <w:pPr>
              <w:pStyle w:val="MDPI42tablebody"/>
              <w:rPr>
                <w:i/>
                <w:iCs/>
              </w:rPr>
            </w:pPr>
            <w:r w:rsidRPr="00D60933">
              <w:rPr>
                <w:i/>
                <w:iCs/>
              </w:rPr>
              <w:t>5 (36% / 55%)</w:t>
            </w:r>
          </w:p>
        </w:tc>
        <w:tc>
          <w:tcPr>
            <w:tcW w:w="4624" w:type="dxa"/>
            <w:gridSpan w:val="2"/>
          </w:tcPr>
          <w:p w14:paraId="1182E6FF" w14:textId="52795847" w:rsidR="00C779D1" w:rsidRPr="00D60933" w:rsidRDefault="00C44A80" w:rsidP="00C779D1">
            <w:pPr>
              <w:pStyle w:val="MDPI42tablebody"/>
              <w:jc w:val="left"/>
              <w:rPr>
                <w:i/>
                <w:iCs/>
                <w:noProof/>
              </w:rPr>
            </w:pPr>
            <w:r w:rsidRPr="00C44A80">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 </w:instrText>
            </w:r>
            <w:r w:rsidR="006A2418">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C44A80">
              <w:rPr>
                <w:i/>
                <w:iCs/>
                <w:noProof/>
              </w:rPr>
            </w:r>
            <w:r w:rsidRPr="00C44A80">
              <w:rPr>
                <w:i/>
                <w:iCs/>
                <w:noProof/>
              </w:rPr>
              <w:fldChar w:fldCharType="separate"/>
            </w:r>
            <w:r w:rsidR="006A2418">
              <w:rPr>
                <w:i/>
                <w:iCs/>
                <w:noProof/>
              </w:rPr>
              <w:t>[15, 17, 43, 46, 49, 55, 80, 88]</w:t>
            </w:r>
            <w:r w:rsidRPr="00C44A80">
              <w:rPr>
                <w:i/>
                <w:iCs/>
                <w:noProof/>
              </w:rPr>
              <w:fldChar w:fldCharType="end"/>
            </w:r>
          </w:p>
        </w:tc>
      </w:tr>
      <w:tr w:rsidR="00F72395" w:rsidRPr="00C44A80" w14:paraId="054A4281" w14:textId="77777777" w:rsidTr="00F72395">
        <w:trPr>
          <w:jc w:val="center"/>
        </w:trPr>
        <w:tc>
          <w:tcPr>
            <w:tcW w:w="8280" w:type="dxa"/>
          </w:tcPr>
          <w:p w14:paraId="64F5D515" w14:textId="77777777" w:rsidR="00F72395" w:rsidRPr="00C44A80" w:rsidRDefault="00F72395" w:rsidP="003041FB">
            <w:pPr>
              <w:pStyle w:val="MDPI42tablebody"/>
              <w:numPr>
                <w:ilvl w:val="0"/>
                <w:numId w:val="96"/>
              </w:numPr>
              <w:jc w:val="left"/>
              <w:rPr>
                <w:b/>
                <w:bCs/>
              </w:rPr>
            </w:pPr>
            <w:r w:rsidRPr="001F6141">
              <w:rPr>
                <w:b/>
                <w:bCs/>
                <w:highlight w:val="green"/>
              </w:rPr>
              <w:t>Low/Insufficient</w:t>
            </w:r>
            <w:r w:rsidRPr="00C44A80">
              <w:rPr>
                <w:b/>
                <w:bCs/>
              </w:rPr>
              <w:t xml:space="preserve"> </w:t>
            </w:r>
            <w:r>
              <w:rPr>
                <w:b/>
                <w:bCs/>
              </w:rPr>
              <w:t>Information, E</w:t>
            </w:r>
            <w:r w:rsidRPr="00C44A80">
              <w:rPr>
                <w:b/>
                <w:bCs/>
              </w:rPr>
              <w:t>ducation</w:t>
            </w:r>
            <w:r>
              <w:rPr>
                <w:b/>
                <w:bCs/>
              </w:rPr>
              <w:t>,</w:t>
            </w:r>
            <w:r w:rsidRPr="00C44A80">
              <w:rPr>
                <w:b/>
                <w:bCs/>
              </w:rPr>
              <w:t xml:space="preserve"> and </w:t>
            </w:r>
            <w:r>
              <w:rPr>
                <w:b/>
                <w:bCs/>
              </w:rPr>
              <w:t>A</w:t>
            </w:r>
            <w:r w:rsidRPr="00C44A80">
              <w:rPr>
                <w:b/>
                <w:bCs/>
              </w:rPr>
              <w:t xml:space="preserve">wareness </w:t>
            </w:r>
            <w:r>
              <w:rPr>
                <w:b/>
                <w:bCs/>
              </w:rPr>
              <w:t>A</w:t>
            </w:r>
            <w:r w:rsidRPr="00C44A80">
              <w:rPr>
                <w:b/>
                <w:bCs/>
              </w:rPr>
              <w:t xml:space="preserve">bout BED </w:t>
            </w:r>
            <w:r w:rsidRPr="00C44A80">
              <w:rPr>
                <w:b/>
                <w:bCs/>
                <w:color w:val="FF0000"/>
              </w:rPr>
              <w:t>(1)</w:t>
            </w:r>
          </w:p>
        </w:tc>
        <w:tc>
          <w:tcPr>
            <w:tcW w:w="1440" w:type="dxa"/>
          </w:tcPr>
          <w:p w14:paraId="45FC639D" w14:textId="77777777" w:rsidR="00F72395" w:rsidRPr="00C44A80" w:rsidRDefault="00F72395" w:rsidP="00832AF5">
            <w:pPr>
              <w:pStyle w:val="MDPI42tablebody"/>
              <w:rPr>
                <w:b/>
                <w:bCs/>
              </w:rPr>
            </w:pPr>
            <w:r w:rsidRPr="00C44A80">
              <w:rPr>
                <w:b/>
                <w:bCs/>
              </w:rPr>
              <w:t>6 (43% / 67%)</w:t>
            </w:r>
          </w:p>
        </w:tc>
        <w:tc>
          <w:tcPr>
            <w:tcW w:w="4624" w:type="dxa"/>
            <w:gridSpan w:val="2"/>
          </w:tcPr>
          <w:p w14:paraId="7E8667D5" w14:textId="77777777" w:rsidR="00F72395" w:rsidRPr="00C44A80" w:rsidRDefault="00F72395" w:rsidP="00F72395">
            <w:pPr>
              <w:pStyle w:val="MDPI42tablebody"/>
              <w:ind w:right="-155"/>
              <w:jc w:val="left"/>
              <w:rPr>
                <w:b/>
                <w:bCs/>
              </w:rPr>
            </w:pPr>
            <w:r w:rsidRPr="00C44A80">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Pr>
                <w:b/>
                <w:bCs/>
                <w:noProof/>
              </w:rPr>
              <w:instrText xml:space="preserve"> ADDIN EN.CITE </w:instrText>
            </w:r>
            <w:r>
              <w:rPr>
                <w:b/>
                <w:bCs/>
                <w:noProof/>
              </w:rPr>
              <w:fldChar w:fldCharType="begin">
                <w:fldData xml:space="preserve">PEVuZE5vdGU+PENpdGU+PEF1dGhvcj5IZXJtYW48L0F1dGhvcj48WWVhcj4yMDE0PC9ZZWFyPjxS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ZCwgT1IgOTcyMDEsIFVTQS4mI3hEO1dpbGRlciBSZXNlYXJjaCBEaXZpc2lvbiwgQW1oZXJzdCBI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Ym4+PHVybHM+PC91cmxzPjwvcmVjb3JkPjwvQ2l0ZT48Q2l0ZT48QXV0aG9yPkhhbWVkPC9BdXRo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dGhvcj5OZXlsYW5kPC9BdXRob3I+PFllYXI+MjAxOTwvWWVhcj48UmVjTnVtPjgzMjM8L1JlY051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PENpdGU+PEF1dGhvcj5XZWlzc21hbjwvQXV0aG9yPjxZZWFyPjIwMTc8L1llYXI+PFJlY051bT43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aXRlPjxBdXRob3I+U2FsdmlhPC9BdXRob3I+PFllYXI+MjAyMzwvWWVhcj48UmVjTnVtPjc5Mzg8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b25hbCBVbml2ZXJzaXR5IG9mIE5hdHVyYWwgTWVkaWNpbmUsIFBvcnRsYW5kLCBPUiA5NzIwMSwg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==
</w:fldData>
              </w:fldChar>
            </w:r>
            <w:r>
              <w:rPr>
                <w:b/>
                <w:bCs/>
                <w:noProof/>
              </w:rPr>
              <w:instrText xml:space="preserve"> ADDIN EN.CITE.DATA </w:instrText>
            </w:r>
            <w:r>
              <w:rPr>
                <w:b/>
                <w:bCs/>
                <w:noProof/>
              </w:rPr>
            </w:r>
            <w:r>
              <w:rPr>
                <w:b/>
                <w:bCs/>
                <w:noProof/>
              </w:rPr>
              <w:fldChar w:fldCharType="end"/>
            </w:r>
            <w:r>
              <w:rPr>
                <w:b/>
                <w:bCs/>
                <w:noProof/>
              </w:rPr>
              <w:fldChar w:fldCharType="begin">
                <w:fldData xml:space="preserve">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Z3VhZ2U+PC9yZWNvcmQ+PC9DaXRlPjxDaXRlPjxBdXRob3I+QnJheTwvQXV0aG9yPjxZZWFyPjIw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bHM+PC9yZWNvcmQ+PC9DaXRlPjxDaXRlPjxBdXRob3I+RXZhbnM8L0F1dGhvcj48WWVhcj4yMDEx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aXRlPjxBdXRob3I+TWNOaWNob2xhczwvQXV0aG9yPjxZZWFyPjIwMTY8L1llYXI+PFJlY051bT43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</w:fldData>
              </w:fldChar>
            </w:r>
            <w:r>
              <w:rPr>
                <w:b/>
                <w:bCs/>
                <w:noProof/>
              </w:rPr>
              <w:instrText xml:space="preserve"> ADDIN EN.CITE.DATA </w:instrText>
            </w:r>
            <w:r>
              <w:rPr>
                <w:b/>
                <w:bCs/>
                <w:noProof/>
              </w:rPr>
            </w:r>
            <w:r>
              <w:rPr>
                <w:b/>
                <w:bCs/>
                <w:noProof/>
              </w:rPr>
              <w:fldChar w:fldCharType="end"/>
            </w:r>
            <w:r w:rsidRPr="00C44A80">
              <w:rPr>
                <w:b/>
                <w:bCs/>
                <w:noProof/>
              </w:rPr>
            </w:r>
            <w:r w:rsidRPr="00C44A80">
              <w:rPr>
                <w:b/>
                <w:bCs/>
                <w:noProof/>
              </w:rPr>
              <w:fldChar w:fldCharType="separate"/>
            </w:r>
            <w:r>
              <w:rPr>
                <w:b/>
                <w:bCs/>
                <w:noProof/>
              </w:rPr>
              <w:t>[15, 17-19, 42, 43, 46, 48-51, 55, 59-66]</w:t>
            </w:r>
            <w:r w:rsidRPr="00C44A80">
              <w:rPr>
                <w:b/>
                <w:bCs/>
                <w:noProof/>
              </w:rPr>
              <w:fldChar w:fldCharType="end"/>
            </w:r>
          </w:p>
        </w:tc>
      </w:tr>
      <w:tr w:rsidR="001F6141" w:rsidRPr="00C44A80" w14:paraId="0B82EECC" w14:textId="77777777" w:rsidTr="00F72395">
        <w:trPr>
          <w:jc w:val="center"/>
        </w:trPr>
        <w:tc>
          <w:tcPr>
            <w:tcW w:w="8280" w:type="dxa"/>
          </w:tcPr>
          <w:p w14:paraId="02B455A0" w14:textId="753CD116" w:rsidR="001F6141" w:rsidRPr="00C44A80" w:rsidRDefault="00F72395" w:rsidP="00F72395">
            <w:pPr>
              <w:pStyle w:val="MDPI42tablebody"/>
              <w:ind w:left="720"/>
              <w:jc w:val="left"/>
              <w:rPr>
                <w:b/>
                <w:bCs/>
              </w:rPr>
            </w:pPr>
            <w:r>
              <w:rPr>
                <w:b/>
                <w:bCs/>
              </w:rPr>
              <w:t>Including:</w:t>
            </w:r>
          </w:p>
        </w:tc>
        <w:tc>
          <w:tcPr>
            <w:tcW w:w="1440" w:type="dxa"/>
          </w:tcPr>
          <w:p w14:paraId="5B458263" w14:textId="6150A379" w:rsidR="001F6141" w:rsidRPr="00C44A80" w:rsidRDefault="001F6141" w:rsidP="00832AF5">
            <w:pPr>
              <w:pStyle w:val="MDPI42tablebody"/>
              <w:rPr>
                <w:b/>
                <w:bCs/>
              </w:rPr>
            </w:pPr>
          </w:p>
        </w:tc>
        <w:tc>
          <w:tcPr>
            <w:tcW w:w="4624" w:type="dxa"/>
            <w:gridSpan w:val="2"/>
          </w:tcPr>
          <w:p w14:paraId="14A7FC33" w14:textId="6D9C4BAB" w:rsidR="001F6141" w:rsidRPr="00C44A80" w:rsidRDefault="001F6141" w:rsidP="00F72395">
            <w:pPr>
              <w:pStyle w:val="MDPI42tablebody"/>
              <w:ind w:right="-155"/>
              <w:jc w:val="left"/>
              <w:rPr>
                <w:b/>
                <w:bCs/>
              </w:rPr>
            </w:pPr>
          </w:p>
        </w:tc>
      </w:tr>
      <w:tr w:rsidR="001F6141" w:rsidRPr="00374B12" w14:paraId="0305FFA7" w14:textId="77777777" w:rsidTr="00F72395">
        <w:trPr>
          <w:jc w:val="center"/>
        </w:trPr>
        <w:tc>
          <w:tcPr>
            <w:tcW w:w="8280" w:type="dxa"/>
          </w:tcPr>
          <w:p w14:paraId="390FB96A" w14:textId="77777777" w:rsidR="001F6141" w:rsidRPr="00B356AB" w:rsidRDefault="001F6141" w:rsidP="00832AF5">
            <w:pPr>
              <w:pStyle w:val="MDPI42tablebody"/>
              <w:numPr>
                <w:ilvl w:val="0"/>
                <w:numId w:val="133"/>
              </w:numPr>
              <w:jc w:val="left"/>
            </w:pPr>
            <w:r>
              <w:t>Lack of information on BED prevalence, risk, and severity</w:t>
            </w:r>
          </w:p>
        </w:tc>
        <w:tc>
          <w:tcPr>
            <w:tcW w:w="1440" w:type="dxa"/>
          </w:tcPr>
          <w:p w14:paraId="2B48DEEB" w14:textId="77777777" w:rsidR="001F6141" w:rsidRPr="00807CAB" w:rsidRDefault="001F6141" w:rsidP="00832AF5">
            <w:pPr>
              <w:pStyle w:val="MDPI42tablebody"/>
              <w:rPr>
                <w:i/>
                <w:iCs/>
              </w:rPr>
            </w:pPr>
            <w:r w:rsidRPr="00807CAB">
              <w:rPr>
                <w:i/>
                <w:iCs/>
              </w:rPr>
              <w:t>4 (29% / 45%)</w:t>
            </w:r>
          </w:p>
        </w:tc>
        <w:tc>
          <w:tcPr>
            <w:tcW w:w="4624" w:type="dxa"/>
            <w:gridSpan w:val="2"/>
          </w:tcPr>
          <w:p w14:paraId="259C94D2" w14:textId="0E40017A" w:rsidR="001F6141" w:rsidRPr="00807CAB" w:rsidRDefault="001F6141" w:rsidP="00F72395">
            <w:pPr>
              <w:pStyle w:val="MDPI42tablebody"/>
              <w:ind w:right="-155"/>
              <w:jc w:val="left"/>
              <w:rPr>
                <w:i/>
                <w:iCs/>
              </w:rPr>
            </w:pPr>
            <w:r w:rsidRPr="00D216D6">
              <w:rPr>
                <w:noProof/>
              </w:rPr>
              <w:fldChar w:fldCharType="begin">
                <w:fldData xml:space="preserve">PEVuZE5vdGU+PENpdGU+PEF1dGhvcj5Tb25uZXZpbGxlPC9BdXRob3I+PFllYXI+MjAxODwvWWVh
cj48UmVjTnVtPjcyMDg8L1JlY051bT48RGlzcGxheVRleHQ+WzE1LCAxNywgNDMsIDQ2LCA0OSwg
NTUsIDgwLCA4NywgODhdPC9EaXNwbGF5VGV4dD48cmVjb3JkPjxyZWMtbnVtYmVyPjcyMDg8L3Jl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PjxBdXRob3I+V2Vpc3NtYW48L0F1dGhvcj48WWVhcj4yMDE3PC9ZZWFyPjxSZWNOdW0+Nzk2MDwv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YWdlPjwvcmVjb3JkPjwvQ2l0ZT48Q2l0ZT48QXV0aG9yPkJlY2tlcjwvQXV0aG9yPjxZZWFyPjIw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MjwvZWxlY3Ryb25pYy1yZXNvdXJjZS1udW0+PC9yZWNvcmQ+PC9DaXRlPjxDaXRlPjxBdXRob3I+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dGU+PC9FbmROb3RlPgB=
</w:fldData>
              </w:fldChar>
            </w:r>
            <w:r w:rsidR="006A2418">
              <w:rPr>
                <w:noProof/>
              </w:rPr>
              <w:instrText xml:space="preserve"> ADDIN EN.CITE </w:instrText>
            </w:r>
            <w:r w:rsidR="006A2418">
              <w:rPr>
                <w:noProof/>
              </w:rPr>
              <w:fldChar w:fldCharType="begin">
                <w:fldData xml:space="preserve">PEVuZE5vdGU+PENpdGU+PEF1dGhvcj5Tb25uZXZpbGxlPC9BdXRob3I+PFllYXI+MjAxODwvWWVh
cj48UmVjTnVtPjcyMDg8L1JlY051bT48RGlzcGxheVRleHQ+WzE1LCAxNywgNDMsIDQ2LCA0OSwg
NTUsIDgwLCA4NywgODhdPC9EaXNwbGF5VGV4dD48cmVjb3JkPjxyZWMtbnVtYmVyPjcyMDg8L3Jl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PjxBdXRob3I+V2Vpc3NtYW48L0F1dGhvcj48WWVhcj4yMDE3PC9ZZWFyPjxSZWNOdW0+Nzk2MDwv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YWdlPjwvcmVjb3JkPjwvQ2l0ZT48Q2l0ZT48QXV0aG9yPkJlY2tlcjwvQXV0aG9yPjxZZWFyPjIw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PC9pc2JuPjx1cmxzPjwvdXJscz48L3JlY29yZD48L0NpdGU+PENpdGU+PEF1dGhvcj5CaWxpxIc8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</w:fldData>
              </w:fldChar>
            </w:r>
            <w:r w:rsidR="006A2418">
              <w:rPr>
                <w:noProof/>
              </w:rPr>
              <w:instrText xml:space="preserve"> ADDIN EN.CITE.DATA </w:instrText>
            </w:r>
            <w:r w:rsidR="006A2418">
              <w:rPr>
                <w:noProof/>
              </w:rPr>
            </w:r>
            <w:r w:rsidR="006A2418">
              <w:rPr>
                <w:noProof/>
              </w:rPr>
              <w:fldChar w:fldCharType="end"/>
            </w:r>
            <w:r w:rsidRPr="00D216D6">
              <w:rPr>
                <w:noProof/>
              </w:rPr>
            </w:r>
            <w:r w:rsidRPr="00D216D6">
              <w:rPr>
                <w:noProof/>
              </w:rPr>
              <w:fldChar w:fldCharType="separate"/>
            </w:r>
            <w:r w:rsidR="006A2418">
              <w:rPr>
                <w:noProof/>
              </w:rPr>
              <w:t>[15, 17, 43, 46, 49, 55, 80, 87, 88]</w:t>
            </w:r>
            <w:r w:rsidRPr="00D216D6">
              <w:rPr>
                <w:noProof/>
              </w:rPr>
              <w:fldChar w:fldCharType="end"/>
            </w:r>
          </w:p>
        </w:tc>
      </w:tr>
      <w:tr w:rsidR="001F6141" w:rsidRPr="00374B12" w14:paraId="36C9BC3D" w14:textId="77777777" w:rsidTr="00F72395">
        <w:trPr>
          <w:jc w:val="center"/>
        </w:trPr>
        <w:tc>
          <w:tcPr>
            <w:tcW w:w="8280" w:type="dxa"/>
          </w:tcPr>
          <w:p w14:paraId="182D6876" w14:textId="769498E5" w:rsidR="001F6141" w:rsidRPr="00EF3311" w:rsidRDefault="001F6141" w:rsidP="00832AF5">
            <w:pPr>
              <w:pStyle w:val="MDPI42tablebody"/>
              <w:numPr>
                <w:ilvl w:val="0"/>
                <w:numId w:val="133"/>
              </w:numPr>
              <w:jc w:val="left"/>
            </w:pPr>
            <w:r>
              <w:t>M</w:t>
            </w:r>
            <w:r w:rsidRPr="00EF3311">
              <w:t>is</w:t>
            </w:r>
            <w:r>
              <w:t xml:space="preserve">conceptions </w:t>
            </w:r>
            <w:r w:rsidRPr="00EF3311">
              <w:t xml:space="preserve">about </w:t>
            </w:r>
            <w:r>
              <w:t>BED sociodemographic</w:t>
            </w:r>
            <w:r w:rsidR="00F72395">
              <w:t xml:space="preserve">s </w:t>
            </w:r>
            <w:r>
              <w:t>&amp; who can have an ED (</w:t>
            </w:r>
            <w:r w:rsidR="00F72395">
              <w:t>E</w:t>
            </w:r>
            <w:r>
              <w:t xml:space="preserve">.g., the S.W.A.G. stereotype) </w:t>
            </w:r>
            <w:r w:rsidRPr="00F72395">
              <w:rPr>
                <w:b/>
                <w:bCs/>
                <w:color w:val="FF0000"/>
              </w:rPr>
              <w:t>(5)</w:t>
            </w:r>
          </w:p>
        </w:tc>
        <w:tc>
          <w:tcPr>
            <w:tcW w:w="1440" w:type="dxa"/>
          </w:tcPr>
          <w:p w14:paraId="210D3297" w14:textId="77777777" w:rsidR="001F6141" w:rsidRPr="00807CAB" w:rsidRDefault="001F6141" w:rsidP="00832AF5">
            <w:pPr>
              <w:pStyle w:val="MDPI42tablebody"/>
              <w:rPr>
                <w:i/>
                <w:iCs/>
              </w:rPr>
            </w:pPr>
            <w:r w:rsidRPr="00807CAB">
              <w:rPr>
                <w:i/>
                <w:iCs/>
              </w:rPr>
              <w:t>4 (29% / 45%)</w:t>
            </w:r>
          </w:p>
        </w:tc>
        <w:tc>
          <w:tcPr>
            <w:tcW w:w="4624" w:type="dxa"/>
            <w:gridSpan w:val="2"/>
          </w:tcPr>
          <w:p w14:paraId="125A8C6C" w14:textId="08B57929" w:rsidR="001F6141" w:rsidRPr="00F72395" w:rsidRDefault="001F6141" w:rsidP="00F72395">
            <w:pPr>
              <w:pStyle w:val="MDPI42tablebody"/>
              <w:ind w:right="-155"/>
              <w:jc w:val="left"/>
              <w:rPr>
                <w:i/>
                <w:iCs/>
                <w:noProof/>
                <w:sz w:val="18"/>
                <w:szCs w:val="18"/>
              </w:rPr>
            </w:pPr>
            <w:r w:rsidRPr="00F72395">
              <w:rPr>
                <w:i/>
                <w:iCs/>
                <w:noProof/>
                <w:sz w:val="18"/>
                <w:szCs w:val="18"/>
              </w:rPr>
              <w:fldChar w:fldCharType="begin">
                <w:fldData xml:space="preserve">PEVuZE5vdGU+PENpdGU+PEF1dGhvcj5Tb25uZXZpbGxlPC9BdXRob3I+PFllYXI+MjAxODwvWWVh
cj48UmVjTnVtPjcyMDg8L1JlY051bT48RGlzcGxheVRleHQ+WzE1LCAxNywgNDMsIDQ2LCA0OCwg
NDksIDUxLTUzLCA1NSwgNjMsIDgwLCA4NiwgODhdPC9EaXNwbGF5VGV4dD48cmVjb3JkPjxyZWMt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cmQ+PC9DaXRlPjxDaXRlPjxBdXRob3I+V2Vpc3NtYW48L0F1dGhvcj48WWVhcj4yMDE3PC9ZZWFy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PjxDaXRlPjxBdXRob3I+QmVja2VyPC9BdXRob3I+PFllYXI+MjAwMzwvWWVhcj48UmVjTnVtPjcz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L2VsZWN0cm9uaWMtcmVzb3VyY2UtbnVtPjwvcmVjb3JkPjwvQ2l0ZT48Q2l0ZT48QXV0aG9yPkpv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dXRob3I+RWdiZXJ0PC9BdXRob3I+PFllYXI+MjAyMTwvWWVhcj48UmVjTnVtPjczMzM8L1JlY051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</w:fldData>
              </w:fldChar>
            </w:r>
            <w:r w:rsidR="006A2418" w:rsidRPr="00F72395">
              <w:rPr>
                <w:i/>
                <w:iCs/>
                <w:noProof/>
                <w:sz w:val="18"/>
                <w:szCs w:val="18"/>
              </w:rPr>
              <w:instrText xml:space="preserve"> ADDIN EN.CITE </w:instrText>
            </w:r>
            <w:r w:rsidR="006A2418" w:rsidRPr="00F72395">
              <w:rPr>
                <w:i/>
                <w:iCs/>
                <w:noProof/>
                <w:sz w:val="18"/>
                <w:szCs w:val="18"/>
              </w:rPr>
              <w:fldChar w:fldCharType="begin">
                <w:fldData xml:space="preserve">PEVuZE5vdGU+PENpdGU+PEF1dGhvcj5Tb25uZXZpbGxlPC9BdXRob3I+PFllYXI+MjAxODwvWWVh
cj48UmVjTnVtPjcyMDg8L1JlY051bT48RGlzcGxheVRleHQ+WzE1LCAxNywgNDMsIDQ2LCA0OCwg
NDksIDUxLTUzLCA1NSwgNjMsIDgwLCA4NiwgODhdPC9EaXNwbGF5VGV4dD48cmVjb3JkPjxyZWMt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cmQ+PC9DaXRlPjxDaXRlPjxBdXRob3I+V2Vpc3NtYW48L0F1dGhvcj48WWVhcj4yMDE3PC9ZZWFy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PjxDaXRlPjxBdXRob3I+QmVja2VyPC9BdXRob3I+PFllYXI+MjAwMzwvWWVhcj48UmVjTnVtPjcz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L2VsZWN0cm9uaWMtcmVzb3VyY2UtbnVtPjwvcmVjb3JkPjwvQ2l0ZT48Q2l0ZT48QXV0aG9yPkpv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dXRob3I+RWdiZXJ0PC9BdXRob3I+PFllYXI+MjAyMTwvWWVhcj48UmVjTnVtPjczMzM8L1JlY051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</w:fldData>
              </w:fldChar>
            </w:r>
            <w:r w:rsidR="006A2418" w:rsidRPr="00F72395">
              <w:rPr>
                <w:i/>
                <w:iCs/>
                <w:noProof/>
                <w:sz w:val="18"/>
                <w:szCs w:val="18"/>
              </w:rPr>
              <w:instrText xml:space="preserve"> ADDIN EN.CITE.DATA </w:instrText>
            </w:r>
            <w:r w:rsidR="006A2418" w:rsidRPr="00F72395">
              <w:rPr>
                <w:i/>
                <w:iCs/>
                <w:noProof/>
                <w:sz w:val="18"/>
                <w:szCs w:val="18"/>
              </w:rPr>
            </w:r>
            <w:r w:rsidR="006A2418" w:rsidRPr="00F72395">
              <w:rPr>
                <w:i/>
                <w:iCs/>
                <w:noProof/>
                <w:sz w:val="18"/>
                <w:szCs w:val="18"/>
              </w:rPr>
              <w:fldChar w:fldCharType="end"/>
            </w:r>
            <w:r w:rsidRPr="00F72395">
              <w:rPr>
                <w:i/>
                <w:iCs/>
                <w:noProof/>
                <w:sz w:val="18"/>
                <w:szCs w:val="18"/>
              </w:rPr>
            </w:r>
            <w:r w:rsidRPr="00F72395">
              <w:rPr>
                <w:i/>
                <w:iCs/>
                <w:noProof/>
                <w:sz w:val="18"/>
                <w:szCs w:val="18"/>
              </w:rPr>
              <w:fldChar w:fldCharType="separate"/>
            </w:r>
            <w:r w:rsidR="006A2418" w:rsidRPr="00F72395">
              <w:rPr>
                <w:i/>
                <w:iCs/>
                <w:noProof/>
                <w:sz w:val="18"/>
                <w:szCs w:val="18"/>
              </w:rPr>
              <w:t>[15, 17, 43, 46, 48, 49, 51-53, 55, 63, 80, 86, 88]</w:t>
            </w:r>
            <w:r w:rsidRPr="00F72395">
              <w:rPr>
                <w:i/>
                <w:iCs/>
                <w:noProof/>
                <w:sz w:val="18"/>
                <w:szCs w:val="18"/>
              </w:rPr>
              <w:fldChar w:fldCharType="end"/>
            </w:r>
          </w:p>
        </w:tc>
      </w:tr>
      <w:tr w:rsidR="00F72395" w:rsidRPr="00374B12" w14:paraId="57CA7D8E" w14:textId="77777777" w:rsidTr="00F72395">
        <w:trPr>
          <w:jc w:val="center"/>
        </w:trPr>
        <w:tc>
          <w:tcPr>
            <w:tcW w:w="8280" w:type="dxa"/>
          </w:tcPr>
          <w:p w14:paraId="7C8E9D1E" w14:textId="77777777" w:rsidR="00F72395" w:rsidRPr="00EF3311" w:rsidRDefault="00F72395" w:rsidP="00F72395">
            <w:pPr>
              <w:pStyle w:val="MDPI42tablebody"/>
              <w:numPr>
                <w:ilvl w:val="0"/>
                <w:numId w:val="133"/>
              </w:numPr>
              <w:jc w:val="left"/>
            </w:pPr>
            <w:r>
              <w:t>Poor education on BED diagnostic criteria and validity</w:t>
            </w:r>
          </w:p>
        </w:tc>
        <w:tc>
          <w:tcPr>
            <w:tcW w:w="1440" w:type="dxa"/>
          </w:tcPr>
          <w:p w14:paraId="062E7346" w14:textId="77777777" w:rsidR="00F72395" w:rsidRPr="00807CAB" w:rsidRDefault="00F72395" w:rsidP="00832AF5">
            <w:pPr>
              <w:pStyle w:val="MDPI42tablebody"/>
              <w:rPr>
                <w:i/>
                <w:iCs/>
              </w:rPr>
            </w:pPr>
            <w:r w:rsidRPr="00807CAB">
              <w:rPr>
                <w:i/>
                <w:iCs/>
              </w:rPr>
              <w:t>2 (14% / 22%)</w:t>
            </w:r>
          </w:p>
        </w:tc>
        <w:tc>
          <w:tcPr>
            <w:tcW w:w="4624" w:type="dxa"/>
            <w:gridSpan w:val="2"/>
          </w:tcPr>
          <w:p w14:paraId="3F090325" w14:textId="77777777" w:rsidR="00F72395" w:rsidRPr="00807CAB" w:rsidRDefault="00F72395" w:rsidP="00F72395">
            <w:pPr>
              <w:pStyle w:val="MDPI42tablebody"/>
              <w:ind w:right="-155"/>
              <w:jc w:val="left"/>
              <w:rPr>
                <w:i/>
                <w:iCs/>
              </w:rPr>
            </w:pPr>
            <w:r w:rsidRPr="00807CAB">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 </w:instrText>
            </w:r>
            <w:r>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EN.CITE.DATA </w:instrText>
            </w:r>
            <w:r>
              <w:rPr>
                <w:i/>
                <w:iCs/>
                <w:noProof/>
              </w:rPr>
            </w:r>
            <w:r>
              <w:rPr>
                <w:i/>
                <w:iCs/>
                <w:noProof/>
              </w:rPr>
              <w:fldChar w:fldCharType="end"/>
            </w:r>
            <w:r w:rsidRPr="00807CAB">
              <w:rPr>
                <w:i/>
                <w:iCs/>
                <w:noProof/>
              </w:rPr>
            </w:r>
            <w:r w:rsidRPr="00807CAB">
              <w:rPr>
                <w:i/>
                <w:iCs/>
                <w:noProof/>
              </w:rPr>
              <w:fldChar w:fldCharType="separate"/>
            </w:r>
            <w:r>
              <w:rPr>
                <w:i/>
                <w:iCs/>
                <w:noProof/>
              </w:rPr>
              <w:t>[17, 43, 46, 48, 49, 51-53, 63, 89]</w:t>
            </w:r>
            <w:r w:rsidRPr="00807CAB">
              <w:rPr>
                <w:i/>
                <w:iCs/>
                <w:noProof/>
              </w:rPr>
              <w:fldChar w:fldCharType="end"/>
            </w:r>
          </w:p>
        </w:tc>
      </w:tr>
      <w:tr w:rsidR="00F72395" w:rsidRPr="00374B12" w14:paraId="22530AC1" w14:textId="77777777" w:rsidTr="00F72395">
        <w:trPr>
          <w:jc w:val="center"/>
        </w:trPr>
        <w:tc>
          <w:tcPr>
            <w:tcW w:w="8280" w:type="dxa"/>
          </w:tcPr>
          <w:p w14:paraId="0E3F85A2" w14:textId="36505F76" w:rsidR="00F72395" w:rsidRPr="00EF3311" w:rsidRDefault="00F72395" w:rsidP="00F72395">
            <w:pPr>
              <w:pStyle w:val="MDPI42tablebody"/>
              <w:ind w:left="1380"/>
              <w:jc w:val="left"/>
            </w:pPr>
            <w:r>
              <w:t>(E</w:t>
            </w:r>
            <w:r w:rsidRPr="00EB37CF">
              <w:t>.g.</w:t>
            </w:r>
            <w:r>
              <w:t>, lack of familiarity with diagnostic criteria)</w:t>
            </w:r>
          </w:p>
        </w:tc>
        <w:tc>
          <w:tcPr>
            <w:tcW w:w="1440" w:type="dxa"/>
          </w:tcPr>
          <w:p w14:paraId="35F6518C" w14:textId="77777777" w:rsidR="00F72395" w:rsidRPr="00EF3311" w:rsidRDefault="00F72395" w:rsidP="00832AF5">
            <w:pPr>
              <w:pStyle w:val="MDPI42tablebody"/>
            </w:pPr>
            <w:r w:rsidRPr="00807CAB">
              <w:rPr>
                <w:i/>
                <w:iCs/>
              </w:rPr>
              <w:t>2 (14% / 22%)</w:t>
            </w:r>
          </w:p>
        </w:tc>
        <w:tc>
          <w:tcPr>
            <w:tcW w:w="4624" w:type="dxa"/>
            <w:gridSpan w:val="2"/>
          </w:tcPr>
          <w:p w14:paraId="45A33C74" w14:textId="77777777" w:rsidR="00F72395" w:rsidRPr="00EE2EAF" w:rsidRDefault="00F72395" w:rsidP="00F72395">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 </w:instrText>
            </w:r>
            <w:r>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EN.CITE.DATA </w:instrText>
            </w:r>
            <w:r>
              <w:rPr>
                <w:i/>
                <w:iCs/>
                <w:noProof/>
              </w:rPr>
            </w:r>
            <w:r>
              <w:rPr>
                <w:i/>
                <w:iCs/>
                <w:noProof/>
              </w:rPr>
              <w:fldChar w:fldCharType="end"/>
            </w:r>
            <w:r w:rsidRPr="00EE2EAF">
              <w:rPr>
                <w:i/>
                <w:iCs/>
                <w:noProof/>
              </w:rPr>
            </w:r>
            <w:r w:rsidRPr="00EE2EAF">
              <w:rPr>
                <w:i/>
                <w:iCs/>
                <w:noProof/>
              </w:rPr>
              <w:fldChar w:fldCharType="separate"/>
            </w:r>
            <w:r>
              <w:rPr>
                <w:i/>
                <w:iCs/>
                <w:noProof/>
              </w:rPr>
              <w:t>[17, 43, 46, 48, 49, 51-53, 63, 89]</w:t>
            </w:r>
            <w:r w:rsidRPr="00EE2EAF">
              <w:rPr>
                <w:i/>
                <w:iCs/>
                <w:noProof/>
              </w:rPr>
              <w:fldChar w:fldCharType="end"/>
            </w:r>
          </w:p>
        </w:tc>
      </w:tr>
      <w:tr w:rsidR="00F72395" w:rsidRPr="00C44A80" w14:paraId="18E0EC65" w14:textId="77777777" w:rsidTr="00F72395">
        <w:trPr>
          <w:jc w:val="center"/>
        </w:trPr>
        <w:tc>
          <w:tcPr>
            <w:tcW w:w="8280" w:type="dxa"/>
          </w:tcPr>
          <w:p w14:paraId="551F07BA" w14:textId="1C948558" w:rsidR="00F72395" w:rsidRPr="00C44A80" w:rsidRDefault="00F72395" w:rsidP="00832AF5">
            <w:pPr>
              <w:pStyle w:val="MDPI42tablebody"/>
              <w:ind w:left="720"/>
              <w:jc w:val="left"/>
              <w:rPr>
                <w:b/>
                <w:bCs/>
              </w:rPr>
            </w:pPr>
            <w:r>
              <w:rPr>
                <w:b/>
                <w:bCs/>
              </w:rPr>
              <w:t>Associated with:</w:t>
            </w:r>
          </w:p>
        </w:tc>
        <w:tc>
          <w:tcPr>
            <w:tcW w:w="1440" w:type="dxa"/>
          </w:tcPr>
          <w:p w14:paraId="227842FD" w14:textId="77777777" w:rsidR="00F72395" w:rsidRPr="00C44A80" w:rsidRDefault="00F72395" w:rsidP="00832AF5">
            <w:pPr>
              <w:pStyle w:val="MDPI42tablebody"/>
              <w:rPr>
                <w:b/>
                <w:bCs/>
              </w:rPr>
            </w:pPr>
          </w:p>
        </w:tc>
        <w:tc>
          <w:tcPr>
            <w:tcW w:w="4624" w:type="dxa"/>
            <w:gridSpan w:val="2"/>
          </w:tcPr>
          <w:p w14:paraId="7AAEA445" w14:textId="77777777" w:rsidR="00F72395" w:rsidRPr="00C44A80" w:rsidRDefault="00F72395" w:rsidP="00F72395">
            <w:pPr>
              <w:pStyle w:val="MDPI42tablebody"/>
              <w:ind w:right="-155"/>
              <w:jc w:val="left"/>
              <w:rPr>
                <w:b/>
                <w:bCs/>
              </w:rPr>
            </w:pPr>
          </w:p>
        </w:tc>
      </w:tr>
      <w:tr w:rsidR="00F72395" w:rsidRPr="00374B12" w14:paraId="68395DF3" w14:textId="77777777" w:rsidTr="00F72395">
        <w:trPr>
          <w:jc w:val="center"/>
        </w:trPr>
        <w:tc>
          <w:tcPr>
            <w:tcW w:w="8280" w:type="dxa"/>
          </w:tcPr>
          <w:p w14:paraId="1592152C" w14:textId="7300CF5C" w:rsidR="00F72395" w:rsidRPr="00EF3311" w:rsidRDefault="00F72395" w:rsidP="00F72395">
            <w:pPr>
              <w:pStyle w:val="MDPI42tablebody"/>
              <w:numPr>
                <w:ilvl w:val="0"/>
                <w:numId w:val="206"/>
              </w:numPr>
              <w:jc w:val="left"/>
            </w:pPr>
            <w:r>
              <w:t xml:space="preserve">Insufficient provider education and training </w:t>
            </w:r>
          </w:p>
        </w:tc>
        <w:tc>
          <w:tcPr>
            <w:tcW w:w="1440" w:type="dxa"/>
          </w:tcPr>
          <w:p w14:paraId="2042F9E0" w14:textId="77777777" w:rsidR="00F72395" w:rsidRPr="00EF3311" w:rsidRDefault="00F72395" w:rsidP="00832AF5">
            <w:pPr>
              <w:pStyle w:val="MDPI42tablebody"/>
            </w:pPr>
            <w:r w:rsidRPr="00807CAB">
              <w:rPr>
                <w:i/>
                <w:iCs/>
              </w:rPr>
              <w:t>0 (0%)</w:t>
            </w:r>
          </w:p>
        </w:tc>
        <w:tc>
          <w:tcPr>
            <w:tcW w:w="4624" w:type="dxa"/>
            <w:gridSpan w:val="2"/>
          </w:tcPr>
          <w:p w14:paraId="4478C564" w14:textId="77777777" w:rsidR="00F72395" w:rsidRPr="00EE2EAF" w:rsidRDefault="00F72395" w:rsidP="00F72395">
            <w:pPr>
              <w:pStyle w:val="MDPI42tablebody"/>
              <w:ind w:right="-155"/>
              <w:jc w:val="left"/>
              <w:rPr>
                <w:i/>
                <w:iCs/>
              </w:rPr>
            </w:pPr>
            <w:r w:rsidRPr="00807CAB">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Pr>
                <w:i/>
                <w:iCs/>
              </w:rPr>
              <w:instrText xml:space="preserve"> ADDIN EN.CITE </w:instrText>
            </w:r>
            <w:r>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Pr>
                <w:i/>
                <w:iCs/>
              </w:rPr>
              <w:instrText xml:space="preserve"> ADDIN EN.CITE.DATA </w:instrText>
            </w:r>
            <w:r>
              <w:rPr>
                <w:i/>
                <w:iCs/>
              </w:rPr>
            </w:r>
            <w:r>
              <w:rPr>
                <w:i/>
                <w:iCs/>
              </w:rPr>
              <w:fldChar w:fldCharType="end"/>
            </w:r>
            <w:r w:rsidRPr="00807CAB">
              <w:rPr>
                <w:i/>
                <w:iCs/>
              </w:rPr>
            </w:r>
            <w:r w:rsidRPr="00807CAB">
              <w:rPr>
                <w:i/>
                <w:iCs/>
              </w:rPr>
              <w:fldChar w:fldCharType="separate"/>
            </w:r>
            <w:r>
              <w:rPr>
                <w:i/>
                <w:iCs/>
                <w:noProof/>
              </w:rPr>
              <w:t>[42, 43, 45, 46, 48, 51, 63, 73, 90, 91]</w:t>
            </w:r>
            <w:r w:rsidRPr="00807CAB">
              <w:rPr>
                <w:i/>
                <w:iCs/>
              </w:rPr>
              <w:fldChar w:fldCharType="end"/>
            </w:r>
          </w:p>
        </w:tc>
      </w:tr>
      <w:tr w:rsidR="00F72395" w:rsidRPr="00C44A80" w14:paraId="2152DBB2" w14:textId="77777777" w:rsidTr="00F72395">
        <w:trPr>
          <w:jc w:val="center"/>
        </w:trPr>
        <w:tc>
          <w:tcPr>
            <w:tcW w:w="8280" w:type="dxa"/>
          </w:tcPr>
          <w:p w14:paraId="26AE144E" w14:textId="4CFB2D67" w:rsidR="00F72395" w:rsidRPr="00C44A80" w:rsidRDefault="00F72395" w:rsidP="00832AF5">
            <w:pPr>
              <w:pStyle w:val="MDPI42tablebody"/>
              <w:ind w:left="720"/>
              <w:jc w:val="left"/>
              <w:rPr>
                <w:b/>
                <w:bCs/>
              </w:rPr>
            </w:pPr>
            <w:r>
              <w:rPr>
                <w:b/>
                <w:bCs/>
              </w:rPr>
              <w:t>Resulting in:</w:t>
            </w:r>
          </w:p>
        </w:tc>
        <w:tc>
          <w:tcPr>
            <w:tcW w:w="1440" w:type="dxa"/>
          </w:tcPr>
          <w:p w14:paraId="7F4DBED0" w14:textId="77777777" w:rsidR="00F72395" w:rsidRPr="00C44A80" w:rsidRDefault="00F72395" w:rsidP="00832AF5">
            <w:pPr>
              <w:pStyle w:val="MDPI42tablebody"/>
              <w:rPr>
                <w:b/>
                <w:bCs/>
              </w:rPr>
            </w:pPr>
          </w:p>
        </w:tc>
        <w:tc>
          <w:tcPr>
            <w:tcW w:w="4624" w:type="dxa"/>
            <w:gridSpan w:val="2"/>
          </w:tcPr>
          <w:p w14:paraId="649E2088" w14:textId="77777777" w:rsidR="00F72395" w:rsidRPr="00C44A80" w:rsidRDefault="00F72395" w:rsidP="00F72395">
            <w:pPr>
              <w:pStyle w:val="MDPI42tablebody"/>
              <w:ind w:right="-155"/>
              <w:jc w:val="left"/>
              <w:rPr>
                <w:b/>
                <w:bCs/>
              </w:rPr>
            </w:pPr>
          </w:p>
        </w:tc>
      </w:tr>
      <w:tr w:rsidR="00F72395" w:rsidRPr="00374B12" w14:paraId="6D8BCAEF" w14:textId="77777777" w:rsidTr="00F72395">
        <w:trPr>
          <w:jc w:val="center"/>
        </w:trPr>
        <w:tc>
          <w:tcPr>
            <w:tcW w:w="8280" w:type="dxa"/>
          </w:tcPr>
          <w:p w14:paraId="482EAE04" w14:textId="77777777" w:rsidR="00F72395" w:rsidRPr="00EF3311" w:rsidRDefault="00F72395" w:rsidP="00832AF5">
            <w:pPr>
              <w:pStyle w:val="MDPI42tablebody"/>
              <w:numPr>
                <w:ilvl w:val="0"/>
                <w:numId w:val="208"/>
              </w:numPr>
              <w:jc w:val="left"/>
            </w:pPr>
            <w:r>
              <w:t>Provider stigmatization and weight bias</w:t>
            </w:r>
          </w:p>
        </w:tc>
        <w:tc>
          <w:tcPr>
            <w:tcW w:w="1440" w:type="dxa"/>
          </w:tcPr>
          <w:p w14:paraId="41D6B0B6" w14:textId="77777777" w:rsidR="00F72395" w:rsidRPr="00EF3311" w:rsidRDefault="00F72395" w:rsidP="00832AF5">
            <w:pPr>
              <w:pStyle w:val="MDPI42tablebody"/>
            </w:pPr>
            <w:r w:rsidRPr="00D60933">
              <w:rPr>
                <w:i/>
                <w:iCs/>
              </w:rPr>
              <w:t>5 (36% / 55%)</w:t>
            </w:r>
          </w:p>
        </w:tc>
        <w:tc>
          <w:tcPr>
            <w:tcW w:w="4624" w:type="dxa"/>
            <w:gridSpan w:val="2"/>
          </w:tcPr>
          <w:p w14:paraId="6446071D" w14:textId="16E91A6E" w:rsidR="00F72395" w:rsidRPr="00F72395" w:rsidRDefault="00F72395" w:rsidP="00F72395">
            <w:pPr>
              <w:pStyle w:val="MDPI42tablebody"/>
              <w:ind w:right="-155"/>
              <w:jc w:val="left"/>
              <w:rPr>
                <w:i/>
                <w:iCs/>
                <w:sz w:val="18"/>
                <w:szCs w:val="18"/>
              </w:rPr>
            </w:pPr>
            <w:r w:rsidRPr="00F72395">
              <w:rPr>
                <w:i/>
                <w:iCs/>
                <w:noProof/>
                <w:sz w:val="18"/>
                <w:szCs w:val="18"/>
              </w:rPr>
              <w:fldChar w:fldCharType="begin">
                <w:fldData xml:space="preserve">PEVuZE5vdGU+PENpdGU+PEF1dGhvcj5Tb25uZXZpbGxlPC9BdXRob3I+PFllYXI+MjAxODwvWWVh
cj48UmVjTnVtPjcyMDg8L1JlY051bT48RGlzcGxheVRleHQ+WzE1LCAxNywgNDMsIDQ2LCA0OCwg
NDksIDUxLTUzLCA1NSwgNjMsIDgwLCA4OCwgODldPC9EaXNwbGF5VGV4dD48cmVjb3JkPjxyZWMt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cmQ+PC9DaXRlPjxDaXRlPjxBdXRob3I+V2Vpc3NtYW48L0F1dGhvcj48WWVhcj4yMDE3PC9ZZWFy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PjxDaXRlPjxBdXRob3I+QmVja2VyPC9BdXRob3I+PFllYXI+MjAwMzwvWWVhcj48UmVjTnVtPjcz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L2VsZWN0cm9uaWMtcmVzb3VyY2UtbnVtPjwvcmVjb3JkPjwvQ2l0ZT48Q2l0ZT48QXV0aG9yPkpv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dXRob3I+Q2hhbzwvQXV0aG9yPjxZZWFyPjIwMTk8L1llYXI+PFJlY051bT44NDA3PC9SZWNOdW0+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</w:fldData>
              </w:fldChar>
            </w:r>
            <w:r w:rsidRPr="00F72395">
              <w:rPr>
                <w:i/>
                <w:iCs/>
                <w:noProof/>
                <w:sz w:val="18"/>
                <w:szCs w:val="18"/>
              </w:rPr>
              <w:instrText xml:space="preserve"> ADDIN EN.CITE </w:instrText>
            </w:r>
            <w:r w:rsidRPr="00F72395">
              <w:rPr>
                <w:i/>
                <w:iCs/>
                <w:noProof/>
                <w:sz w:val="18"/>
                <w:szCs w:val="18"/>
              </w:rPr>
              <w:fldChar w:fldCharType="begin">
                <w:fldData xml:space="preserve">PEVuZE5vdGU+PENpdGU+PEF1dGhvcj5Tb25uZXZpbGxlPC9BdXRob3I+PFllYXI+MjAxODwvWWVh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b2RlPC9BdXRob3I+PFllYXI+MjAyMjwvWWVhcj48UmVjTnVtPjc5Mzc8L1JlY051bT48cmVjb3Jk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PjxDaXRlPjxBdXRob3I+QmVja2VyPC9BdXRob3I+PFllYXI+MjAwMzwvWWVhcj48UmVjTnVtPjcz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L2VsZWN0cm9uaWMtcmVzb3VyY2UtbnVtPjwvcmVjb3JkPjwvQ2l0ZT48Q2l0ZT48QXV0aG9yPkpv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PEF1dGhvcj5CZWNrZXI8L0F1dGhvcj48WWVhcj4yMDEwPC9ZZWFyPjxSZWNOdW0+ODM0NTwvUmVj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dXRob3I+Q2hhbzwvQXV0aG9yPjxZZWFyPjIwMTk8L1llYXI+PFJlY051bT44NDA3PC9SZWNOdW0+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</w:fldData>
              </w:fldChar>
            </w:r>
            <w:r w:rsidRPr="00F72395">
              <w:rPr>
                <w:i/>
                <w:iCs/>
                <w:noProof/>
                <w:sz w:val="18"/>
                <w:szCs w:val="18"/>
              </w:rPr>
              <w:instrText xml:space="preserve"> ADDIN EN.CITE.DATA </w:instrText>
            </w:r>
            <w:r w:rsidRPr="00F72395">
              <w:rPr>
                <w:i/>
                <w:iCs/>
                <w:noProof/>
                <w:sz w:val="18"/>
                <w:szCs w:val="18"/>
              </w:rPr>
            </w:r>
            <w:r w:rsidRPr="00F72395">
              <w:rPr>
                <w:i/>
                <w:iCs/>
                <w:noProof/>
                <w:sz w:val="18"/>
                <w:szCs w:val="18"/>
              </w:rPr>
              <w:fldChar w:fldCharType="end"/>
            </w:r>
            <w:r w:rsidRPr="00F72395">
              <w:rPr>
                <w:i/>
                <w:iCs/>
                <w:noProof/>
                <w:sz w:val="18"/>
                <w:szCs w:val="18"/>
              </w:rPr>
            </w:r>
            <w:r w:rsidRPr="00F72395">
              <w:rPr>
                <w:i/>
                <w:iCs/>
                <w:noProof/>
                <w:sz w:val="18"/>
                <w:szCs w:val="18"/>
              </w:rPr>
              <w:fldChar w:fldCharType="separate"/>
            </w:r>
            <w:r w:rsidRPr="00F72395">
              <w:rPr>
                <w:i/>
                <w:iCs/>
                <w:noProof/>
                <w:sz w:val="18"/>
                <w:szCs w:val="18"/>
              </w:rPr>
              <w:t>[15, 17, 43, 46, 48, 49, 51-53, 55, 63, 80, 88, 89]</w:t>
            </w:r>
            <w:r w:rsidRPr="00F72395">
              <w:rPr>
                <w:i/>
                <w:iCs/>
                <w:noProof/>
                <w:sz w:val="18"/>
                <w:szCs w:val="18"/>
              </w:rPr>
              <w:fldChar w:fldCharType="end"/>
            </w:r>
          </w:p>
        </w:tc>
      </w:tr>
      <w:tr w:rsidR="001F6141" w:rsidRPr="00374B12" w14:paraId="3FB069E7" w14:textId="77777777" w:rsidTr="00F72395">
        <w:trPr>
          <w:jc w:val="center"/>
        </w:trPr>
        <w:tc>
          <w:tcPr>
            <w:tcW w:w="8280" w:type="dxa"/>
          </w:tcPr>
          <w:p w14:paraId="5BCDC219" w14:textId="6C0BFB15" w:rsidR="001F6141" w:rsidRDefault="00F72395" w:rsidP="00F72395">
            <w:pPr>
              <w:pStyle w:val="MDPI42tablebody"/>
              <w:numPr>
                <w:ilvl w:val="0"/>
                <w:numId w:val="208"/>
              </w:numPr>
              <w:jc w:val="left"/>
            </w:pPr>
            <w:r>
              <w:t>Unequal</w:t>
            </w:r>
            <w:r w:rsidR="001F6141" w:rsidRPr="00F70EA8">
              <w:t xml:space="preserve"> </w:t>
            </w:r>
            <w:r w:rsidR="001F6141">
              <w:t xml:space="preserve">provider detection, </w:t>
            </w:r>
            <w:r w:rsidR="001F6141" w:rsidRPr="00F70EA8">
              <w:t>screening</w:t>
            </w:r>
            <w:r w:rsidR="001F6141">
              <w:t>, &amp; diagnosis</w:t>
            </w:r>
            <w:r>
              <w:t xml:space="preserve"> (Broadly)</w:t>
            </w:r>
            <w:r w:rsidR="001F6141">
              <w:t xml:space="preserve"> </w:t>
            </w:r>
            <w:r w:rsidRPr="00F72395">
              <w:rPr>
                <w:b/>
                <w:bCs/>
                <w:color w:val="FF0000"/>
              </w:rPr>
              <w:t>(5)</w:t>
            </w:r>
          </w:p>
        </w:tc>
        <w:tc>
          <w:tcPr>
            <w:tcW w:w="1440" w:type="dxa"/>
          </w:tcPr>
          <w:p w14:paraId="7F9C2D24" w14:textId="77777777" w:rsidR="001F6141" w:rsidRPr="00BF4240" w:rsidRDefault="001F6141" w:rsidP="00832AF5">
            <w:pPr>
              <w:pStyle w:val="MDPI42tablebody"/>
              <w:rPr>
                <w:i/>
                <w:iCs/>
              </w:rPr>
            </w:pPr>
            <w:r w:rsidRPr="00807CAB">
              <w:rPr>
                <w:i/>
                <w:iCs/>
              </w:rPr>
              <w:t>4 (29% / 45%)</w:t>
            </w:r>
          </w:p>
        </w:tc>
        <w:tc>
          <w:tcPr>
            <w:tcW w:w="4624" w:type="dxa"/>
            <w:gridSpan w:val="2"/>
          </w:tcPr>
          <w:p w14:paraId="257CCC25" w14:textId="71D5E164" w:rsidR="001F6141" w:rsidRPr="00F72395" w:rsidRDefault="001F6141" w:rsidP="00F72395">
            <w:pPr>
              <w:pStyle w:val="MDPI42tablebody"/>
              <w:ind w:right="-155"/>
              <w:jc w:val="left"/>
              <w:rPr>
                <w:i/>
                <w:iCs/>
                <w:sz w:val="18"/>
                <w:szCs w:val="18"/>
              </w:rPr>
            </w:pPr>
            <w:r w:rsidRPr="00F72395">
              <w:rPr>
                <w:i/>
                <w:iCs/>
                <w:noProof/>
                <w:sz w:val="18"/>
                <w:szCs w:val="18"/>
              </w:rPr>
              <w:fldChar w:fldCharType="begin">
                <w:fldData xml:space="preserve">PEVuZE5vdGU+PENpdGU+PEF1dGhvcj5CcmF5PC9BdXRob3I+PFllYXI+MjAyMjwvWWVhcj48UmVj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PC9DaXRlPjxDaXRlPjxBdXRob3I+UmVhczwvQXV0aG9yPjxZZWFyPjIwMTc8L1llYXI+PFJlY051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LXJlc291cmNlLW51bT48L3JlY29yZD48L0NpdGU+PENpdGU+PEF1dGhvcj5XZWlzc21hbjwvQXV0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aXRlPjxDaXRlPjxBdXRob3I+R29vZGU8L0F1dGhvcj48WWVhcj4yMDIyPC9ZZWFyPjxSZWNOdW0+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cmVjb3JkPjwvQ2l0ZT48Q2l0ZT48QXV0aG9yPkJpbGnEhzwvQXV0aG9yPjxZZWFyPjIwMjA8L1ll
YXI+PFJlY051bT43OTUxPC9SZWNOdW0+PHJlY29yZD48cmVjLW51bWJlcj43OTUxPC9yZWMtbnVt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LW51bT48L3JlY29yZD48L0NpdGU+PENpdGU+PEF1dGhvcj5CZWNrZXI8L0F1dGhvcj48WWVhcj4y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</w:fldData>
              </w:fldChar>
            </w:r>
            <w:r w:rsidR="006A2418" w:rsidRPr="00F72395">
              <w:rPr>
                <w:i/>
                <w:iCs/>
                <w:noProof/>
                <w:sz w:val="18"/>
                <w:szCs w:val="18"/>
              </w:rPr>
              <w:instrText xml:space="preserve"> ADDIN EN.CITE </w:instrText>
            </w:r>
            <w:r w:rsidR="006A2418" w:rsidRPr="00F72395">
              <w:rPr>
                <w:i/>
                <w:iCs/>
                <w:noProof/>
                <w:sz w:val="18"/>
                <w:szCs w:val="18"/>
              </w:rPr>
              <w:fldChar w:fldCharType="begin">
                <w:fldData xml:space="preserve">PEVuZE5vdGU+PENpdGU+PEF1dGhvcj5CcmF5PC9BdXRob3I+PFllYXI+MjAyMjwvWWVhcj48UmVj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PC9DaXRlPjxDaXRlPjxBdXRob3I+UmVhczwvQXV0aG9yPjxZZWFyPjIwMTc8L1llYXI+PFJlY051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aXRlPjxDaXRlPjxBdXRob3I+R29vZGU8L0F1dGhvcj48WWVhcj4yMDIyPC9ZZWFyPjxSZWNOdW0+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cmVjb3JkPjwvQ2l0ZT48Q2l0ZT48QXV0aG9yPkJpbGnEhzwvQXV0aG9yPjxZZWFyPjIwMjA8L1ll
YXI+PFJlY051bT43OTUxPC9SZWNOdW0+PHJlY29yZD48cmVjLW51bWJlcj43OTUxPC9yZWMtbnVt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LW51bT48L3JlY29yZD48L0NpdGU+PENpdGU+PEF1dGhvcj5CZWNrZXI8L0F1dGhvcj48WWVhcj4y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</w:fldData>
              </w:fldChar>
            </w:r>
            <w:r w:rsidR="006A2418" w:rsidRPr="00F72395">
              <w:rPr>
                <w:i/>
                <w:iCs/>
                <w:noProof/>
                <w:sz w:val="18"/>
                <w:szCs w:val="18"/>
              </w:rPr>
              <w:instrText xml:space="preserve"> ADDIN EN.CITE.DATA </w:instrText>
            </w:r>
            <w:r w:rsidR="006A2418" w:rsidRPr="00F72395">
              <w:rPr>
                <w:i/>
                <w:iCs/>
                <w:noProof/>
                <w:sz w:val="18"/>
                <w:szCs w:val="18"/>
              </w:rPr>
            </w:r>
            <w:r w:rsidR="006A2418" w:rsidRPr="00F72395">
              <w:rPr>
                <w:i/>
                <w:iCs/>
                <w:noProof/>
                <w:sz w:val="18"/>
                <w:szCs w:val="18"/>
              </w:rPr>
              <w:fldChar w:fldCharType="end"/>
            </w:r>
            <w:r w:rsidRPr="00F72395">
              <w:rPr>
                <w:i/>
                <w:iCs/>
                <w:noProof/>
                <w:sz w:val="18"/>
                <w:szCs w:val="18"/>
              </w:rPr>
            </w:r>
            <w:r w:rsidRPr="00F72395">
              <w:rPr>
                <w:i/>
                <w:iCs/>
                <w:noProof/>
                <w:sz w:val="18"/>
                <w:szCs w:val="18"/>
              </w:rPr>
              <w:fldChar w:fldCharType="separate"/>
            </w:r>
            <w:r w:rsidR="006A2418" w:rsidRPr="00F72395">
              <w:rPr>
                <w:i/>
                <w:iCs/>
                <w:noProof/>
                <w:sz w:val="18"/>
                <w:szCs w:val="18"/>
              </w:rPr>
              <w:t>[15, 17, 43, 46, 48, 49, 51-53, 55, 63, 80, 88, 89]</w:t>
            </w:r>
            <w:r w:rsidRPr="00F72395">
              <w:rPr>
                <w:i/>
                <w:iCs/>
                <w:noProof/>
                <w:sz w:val="18"/>
                <w:szCs w:val="18"/>
              </w:rPr>
              <w:fldChar w:fldCharType="end"/>
            </w:r>
          </w:p>
        </w:tc>
      </w:tr>
      <w:tr w:rsidR="001F6141" w:rsidRPr="00374B12" w14:paraId="324F50B5" w14:textId="77777777" w:rsidTr="00F72395">
        <w:trPr>
          <w:jc w:val="center"/>
        </w:trPr>
        <w:tc>
          <w:tcPr>
            <w:tcW w:w="8280" w:type="dxa"/>
          </w:tcPr>
          <w:p w14:paraId="3EB76B75" w14:textId="712211EE" w:rsidR="001F6141" w:rsidRDefault="001F6141" w:rsidP="00F72395">
            <w:pPr>
              <w:pStyle w:val="MDPI42tablebody"/>
              <w:ind w:left="1380"/>
              <w:jc w:val="left"/>
            </w:pPr>
            <w:r>
              <w:t xml:space="preserve">Especially </w:t>
            </w:r>
            <w:r w:rsidR="00F72395">
              <w:t>among marginalized and</w:t>
            </w:r>
            <w:r>
              <w:t xml:space="preserve"> </w:t>
            </w:r>
            <w:r w:rsidRPr="00F70EA8">
              <w:t>minorit</w:t>
            </w:r>
            <w:r>
              <w:t>y populations</w:t>
            </w:r>
            <w:r w:rsidRPr="00F70EA8">
              <w:t xml:space="preserve"> </w:t>
            </w:r>
            <w:r w:rsidR="00F72395" w:rsidRPr="00F72395">
              <w:rPr>
                <w:b/>
                <w:bCs/>
                <w:color w:val="FF0000"/>
              </w:rPr>
              <w:t>(5)</w:t>
            </w:r>
          </w:p>
        </w:tc>
        <w:tc>
          <w:tcPr>
            <w:tcW w:w="1440" w:type="dxa"/>
          </w:tcPr>
          <w:p w14:paraId="1DA22CF7" w14:textId="77777777" w:rsidR="001F6141" w:rsidRPr="00BF4240" w:rsidRDefault="001F6141" w:rsidP="00832AF5">
            <w:pPr>
              <w:pStyle w:val="MDPI42tablebody"/>
              <w:rPr>
                <w:i/>
                <w:iCs/>
              </w:rPr>
            </w:pPr>
            <w:r w:rsidRPr="00807CAB">
              <w:rPr>
                <w:i/>
                <w:iCs/>
              </w:rPr>
              <w:t>4 (29% / 45%)</w:t>
            </w:r>
          </w:p>
        </w:tc>
        <w:tc>
          <w:tcPr>
            <w:tcW w:w="4624" w:type="dxa"/>
            <w:gridSpan w:val="2"/>
          </w:tcPr>
          <w:p w14:paraId="71A3C1D1" w14:textId="237B7A3A" w:rsidR="001F6141" w:rsidRPr="00BF4240" w:rsidRDefault="001F6141" w:rsidP="00F72395">
            <w:pPr>
              <w:pStyle w:val="MDPI42tablebody"/>
              <w:ind w:right="-155"/>
              <w:jc w:val="left"/>
              <w:rPr>
                <w:i/>
                <w:iCs/>
              </w:rPr>
            </w:pPr>
            <w:r w:rsidRPr="00F07F87">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 </w:instrText>
            </w:r>
            <w:r w:rsidR="006A2418">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F07F87">
              <w:rPr>
                <w:i/>
                <w:iCs/>
                <w:noProof/>
              </w:rPr>
            </w:r>
            <w:r w:rsidRPr="00F07F87">
              <w:rPr>
                <w:i/>
                <w:iCs/>
                <w:noProof/>
              </w:rPr>
              <w:fldChar w:fldCharType="separate"/>
            </w:r>
            <w:r w:rsidR="006A2418">
              <w:rPr>
                <w:i/>
                <w:iCs/>
                <w:noProof/>
              </w:rPr>
              <w:t>[15, 17, 43, 46, 49, 55, 80, 88]</w:t>
            </w:r>
            <w:r w:rsidRPr="00F07F87">
              <w:rPr>
                <w:i/>
                <w:iCs/>
                <w:noProof/>
              </w:rPr>
              <w:fldChar w:fldCharType="end"/>
            </w:r>
          </w:p>
        </w:tc>
      </w:tr>
      <w:tr w:rsidR="00F72395" w:rsidRPr="00374B12" w14:paraId="0F1D8590" w14:textId="77777777" w:rsidTr="00F72395">
        <w:trPr>
          <w:jc w:val="center"/>
        </w:trPr>
        <w:tc>
          <w:tcPr>
            <w:tcW w:w="8280" w:type="dxa"/>
          </w:tcPr>
          <w:p w14:paraId="1078D510" w14:textId="0618438D" w:rsidR="00F72395" w:rsidRPr="00EF3311" w:rsidRDefault="00F72395" w:rsidP="00F72395">
            <w:pPr>
              <w:pStyle w:val="MDPI42tablebody"/>
              <w:numPr>
                <w:ilvl w:val="0"/>
                <w:numId w:val="208"/>
              </w:numPr>
              <w:jc w:val="left"/>
            </w:pPr>
            <w:r>
              <w:t xml:space="preserve">Prioritizing/attending physical sx’s (weight/GI) vs ED psychopathology </w:t>
            </w:r>
            <w:r w:rsidRPr="00F72395">
              <w:rPr>
                <w:b/>
                <w:bCs/>
                <w:color w:val="FF0000"/>
              </w:rPr>
              <w:t>(2)</w:t>
            </w:r>
          </w:p>
        </w:tc>
        <w:tc>
          <w:tcPr>
            <w:tcW w:w="1440" w:type="dxa"/>
          </w:tcPr>
          <w:p w14:paraId="069284DB" w14:textId="77777777" w:rsidR="00F72395" w:rsidRPr="00EF3311" w:rsidRDefault="00F72395" w:rsidP="00832AF5">
            <w:pPr>
              <w:pStyle w:val="MDPI42tablebody"/>
            </w:pPr>
            <w:r w:rsidRPr="00807CAB">
              <w:rPr>
                <w:i/>
                <w:iCs/>
              </w:rPr>
              <w:t>2 (14% / 22%)</w:t>
            </w:r>
          </w:p>
        </w:tc>
        <w:tc>
          <w:tcPr>
            <w:tcW w:w="4624" w:type="dxa"/>
            <w:gridSpan w:val="2"/>
          </w:tcPr>
          <w:p w14:paraId="3DFF8852" w14:textId="77777777" w:rsidR="00F72395" w:rsidRPr="00EE2EAF" w:rsidRDefault="00F72395" w:rsidP="00F72395">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 </w:instrText>
            </w:r>
            <w:r>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EN.CITE.DATA </w:instrText>
            </w:r>
            <w:r>
              <w:rPr>
                <w:i/>
                <w:iCs/>
                <w:noProof/>
              </w:rPr>
            </w:r>
            <w:r>
              <w:rPr>
                <w:i/>
                <w:iCs/>
                <w:noProof/>
              </w:rPr>
              <w:fldChar w:fldCharType="end"/>
            </w:r>
            <w:r w:rsidRPr="00EE2EAF">
              <w:rPr>
                <w:i/>
                <w:iCs/>
                <w:noProof/>
              </w:rPr>
            </w:r>
            <w:r w:rsidRPr="00EE2EAF">
              <w:rPr>
                <w:i/>
                <w:iCs/>
                <w:noProof/>
              </w:rPr>
              <w:fldChar w:fldCharType="separate"/>
            </w:r>
            <w:r>
              <w:rPr>
                <w:i/>
                <w:iCs/>
                <w:noProof/>
              </w:rPr>
              <w:t>[17, 43, 46, 48, 49, 51-53, 63, 89]</w:t>
            </w:r>
            <w:r w:rsidRPr="00EE2EAF">
              <w:rPr>
                <w:i/>
                <w:iCs/>
                <w:noProof/>
              </w:rPr>
              <w:fldChar w:fldCharType="end"/>
            </w:r>
          </w:p>
        </w:tc>
      </w:tr>
      <w:tr w:rsidR="001F6141" w:rsidRPr="00374B12" w14:paraId="7970DFDA" w14:textId="77777777" w:rsidTr="00F72395">
        <w:trPr>
          <w:jc w:val="center"/>
        </w:trPr>
        <w:tc>
          <w:tcPr>
            <w:tcW w:w="8280" w:type="dxa"/>
          </w:tcPr>
          <w:p w14:paraId="0208E486" w14:textId="106B16D9" w:rsidR="001F6141" w:rsidRPr="00EF3311" w:rsidRDefault="00F72395" w:rsidP="00F72395">
            <w:pPr>
              <w:pStyle w:val="MDPI42tablebody"/>
              <w:numPr>
                <w:ilvl w:val="0"/>
                <w:numId w:val="208"/>
              </w:numPr>
              <w:jc w:val="left"/>
            </w:pPr>
            <w:r>
              <w:t>U</w:t>
            </w:r>
            <w:r w:rsidR="001F6141">
              <w:t xml:space="preserve">nder-screening </w:t>
            </w:r>
          </w:p>
        </w:tc>
        <w:tc>
          <w:tcPr>
            <w:tcW w:w="1440" w:type="dxa"/>
          </w:tcPr>
          <w:p w14:paraId="2A33A992" w14:textId="77777777" w:rsidR="001F6141" w:rsidRPr="00EF3311" w:rsidRDefault="001F6141" w:rsidP="00832AF5">
            <w:pPr>
              <w:pStyle w:val="MDPI42tablebody"/>
            </w:pPr>
            <w:r w:rsidRPr="00807CAB">
              <w:rPr>
                <w:i/>
                <w:iCs/>
              </w:rPr>
              <w:t>2 (14% / 22%)</w:t>
            </w:r>
          </w:p>
        </w:tc>
        <w:tc>
          <w:tcPr>
            <w:tcW w:w="4624" w:type="dxa"/>
            <w:gridSpan w:val="2"/>
          </w:tcPr>
          <w:p w14:paraId="1AFD108E" w14:textId="0545746F" w:rsidR="001F6141" w:rsidRPr="00EE2EAF" w:rsidRDefault="001F6141" w:rsidP="00F72395">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EE2EAF">
              <w:rPr>
                <w:i/>
                <w:iCs/>
                <w:noProof/>
              </w:rPr>
            </w:r>
            <w:r w:rsidRPr="00EE2EAF">
              <w:rPr>
                <w:i/>
                <w:iCs/>
                <w:noProof/>
              </w:rPr>
              <w:fldChar w:fldCharType="separate"/>
            </w:r>
            <w:r w:rsidR="006A2418">
              <w:rPr>
                <w:i/>
                <w:iCs/>
                <w:noProof/>
              </w:rPr>
              <w:t>[17, 43, 46, 48, 49, 51-53, 63, 89]</w:t>
            </w:r>
            <w:r w:rsidRPr="00EE2EAF">
              <w:rPr>
                <w:i/>
                <w:iCs/>
                <w:noProof/>
              </w:rPr>
              <w:fldChar w:fldCharType="end"/>
            </w:r>
          </w:p>
        </w:tc>
      </w:tr>
      <w:tr w:rsidR="00C779D1" w:rsidRPr="001F6141" w14:paraId="05635F07" w14:textId="29E6D101" w:rsidTr="00811BE5">
        <w:trPr>
          <w:jc w:val="center"/>
        </w:trPr>
        <w:tc>
          <w:tcPr>
            <w:tcW w:w="8280" w:type="dxa"/>
          </w:tcPr>
          <w:p w14:paraId="370A1195" w14:textId="21E69BBE" w:rsidR="00C779D1" w:rsidRPr="001F6141" w:rsidRDefault="00C779D1" w:rsidP="003041FB">
            <w:pPr>
              <w:pStyle w:val="MDPI42tablebody"/>
              <w:numPr>
                <w:ilvl w:val="0"/>
                <w:numId w:val="96"/>
              </w:numPr>
              <w:jc w:val="left"/>
              <w:rPr>
                <w:b/>
                <w:bCs/>
              </w:rPr>
            </w:pPr>
            <w:r w:rsidRPr="00C209FA">
              <w:rPr>
                <w:b/>
                <w:bCs/>
                <w:highlight w:val="green"/>
              </w:rPr>
              <w:t>Insufficient provider</w:t>
            </w:r>
            <w:r w:rsidRPr="001F6141">
              <w:rPr>
                <w:b/>
                <w:bCs/>
              </w:rPr>
              <w:t xml:space="preserve"> screenings </w:t>
            </w:r>
            <w:r w:rsidRPr="001F6141">
              <w:rPr>
                <w:b/>
                <w:bCs/>
                <w:color w:val="FF0000"/>
              </w:rPr>
              <w:t>(5)</w:t>
            </w:r>
          </w:p>
        </w:tc>
        <w:tc>
          <w:tcPr>
            <w:tcW w:w="1440" w:type="dxa"/>
          </w:tcPr>
          <w:p w14:paraId="18516383" w14:textId="45A69770" w:rsidR="00C779D1" w:rsidRPr="001F6141" w:rsidRDefault="00C779D1" w:rsidP="00C779D1">
            <w:pPr>
              <w:pStyle w:val="MDPI42tablebody"/>
              <w:rPr>
                <w:b/>
                <w:bCs/>
              </w:rPr>
            </w:pPr>
            <w:r w:rsidRPr="001F6141">
              <w:rPr>
                <w:b/>
                <w:bCs/>
              </w:rPr>
              <w:t>4 (29% / 45%)</w:t>
            </w:r>
          </w:p>
        </w:tc>
        <w:tc>
          <w:tcPr>
            <w:tcW w:w="4624" w:type="dxa"/>
            <w:gridSpan w:val="2"/>
          </w:tcPr>
          <w:p w14:paraId="16ECD18E" w14:textId="75F1166C" w:rsidR="00C779D1" w:rsidRPr="001F6141" w:rsidRDefault="00C779D1" w:rsidP="00C779D1">
            <w:pPr>
              <w:pStyle w:val="MDPI42tablebody"/>
              <w:jc w:val="left"/>
              <w:rPr>
                <w:b/>
                <w:bCs/>
                <w:noProof/>
              </w:rPr>
            </w:pPr>
            <w:r w:rsidRPr="001F6141">
              <w:rPr>
                <w:b/>
                <w:b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b/>
                <w:bCs/>
                <w:noProof/>
              </w:rPr>
              <w:instrText xml:space="preserve"> ADDIN EN.CITE </w:instrText>
            </w:r>
            <w:r w:rsidR="006A2418">
              <w:rPr>
                <w:b/>
                <w:b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b/>
                <w:bCs/>
                <w:noProof/>
              </w:rPr>
              <w:instrText xml:space="preserve"> ADDIN EN.CITE.DATA </w:instrText>
            </w:r>
            <w:r w:rsidR="006A2418">
              <w:rPr>
                <w:b/>
                <w:bCs/>
                <w:noProof/>
              </w:rPr>
            </w:r>
            <w:r w:rsidR="006A2418">
              <w:rPr>
                <w:b/>
                <w:bCs/>
                <w:noProof/>
              </w:rPr>
              <w:fldChar w:fldCharType="end"/>
            </w:r>
            <w:r w:rsidRPr="001F6141">
              <w:rPr>
                <w:b/>
                <w:bCs/>
                <w:noProof/>
              </w:rPr>
            </w:r>
            <w:r w:rsidRPr="001F6141">
              <w:rPr>
                <w:b/>
                <w:bCs/>
                <w:noProof/>
              </w:rPr>
              <w:fldChar w:fldCharType="separate"/>
            </w:r>
            <w:r w:rsidR="006A2418">
              <w:rPr>
                <w:b/>
                <w:bCs/>
                <w:noProof/>
              </w:rPr>
              <w:t>[15, 17, 43, 46, 49, 55, 80, 88]</w:t>
            </w:r>
            <w:r w:rsidRPr="001F6141">
              <w:rPr>
                <w:b/>
                <w:bCs/>
                <w:noProof/>
              </w:rPr>
              <w:fldChar w:fldCharType="end"/>
            </w:r>
          </w:p>
        </w:tc>
      </w:tr>
      <w:tr w:rsidR="00C779D1" w:rsidRPr="00012A27" w14:paraId="75D7CAEE" w14:textId="77777777" w:rsidTr="00811BE5">
        <w:trPr>
          <w:jc w:val="center"/>
        </w:trPr>
        <w:tc>
          <w:tcPr>
            <w:tcW w:w="8280" w:type="dxa"/>
          </w:tcPr>
          <w:p w14:paraId="38816CC1" w14:textId="26F19E45" w:rsidR="00C779D1" w:rsidRPr="001229FC" w:rsidRDefault="00C779D1" w:rsidP="00F72395">
            <w:pPr>
              <w:pStyle w:val="MDPI42tablebody"/>
              <w:numPr>
                <w:ilvl w:val="1"/>
                <w:numId w:val="204"/>
              </w:numPr>
              <w:jc w:val="left"/>
            </w:pPr>
            <w:r>
              <w:t xml:space="preserve">Associated with misconceptions about who can have BED </w:t>
            </w:r>
            <w:r w:rsidRPr="00D60933">
              <w:rPr>
                <w:b/>
                <w:bCs/>
                <w:color w:val="FF0000"/>
              </w:rPr>
              <w:t>(</w:t>
            </w:r>
            <w:r>
              <w:rPr>
                <w:b/>
                <w:bCs/>
                <w:color w:val="FF0000"/>
              </w:rPr>
              <w:t>5</w:t>
            </w:r>
            <w:r w:rsidRPr="00D60933">
              <w:rPr>
                <w:b/>
                <w:bCs/>
                <w:color w:val="FF0000"/>
              </w:rPr>
              <w:t>)</w:t>
            </w:r>
          </w:p>
        </w:tc>
        <w:tc>
          <w:tcPr>
            <w:tcW w:w="1440" w:type="dxa"/>
          </w:tcPr>
          <w:p w14:paraId="5835FA15" w14:textId="1D37BF3C" w:rsidR="00C779D1" w:rsidRPr="00D60933" w:rsidRDefault="00C779D1" w:rsidP="00C779D1">
            <w:pPr>
              <w:pStyle w:val="MDPI42tablebody"/>
              <w:rPr>
                <w:i/>
                <w:iCs/>
              </w:rPr>
            </w:pPr>
            <w:r w:rsidRPr="00807CAB">
              <w:rPr>
                <w:i/>
                <w:iCs/>
              </w:rPr>
              <w:t>4 (29% / 45%)</w:t>
            </w:r>
          </w:p>
        </w:tc>
        <w:tc>
          <w:tcPr>
            <w:tcW w:w="4624" w:type="dxa"/>
            <w:gridSpan w:val="2"/>
          </w:tcPr>
          <w:p w14:paraId="29C7ECE5" w14:textId="3D67EA66" w:rsidR="00C779D1" w:rsidRPr="00D60933" w:rsidRDefault="00C779D1" w:rsidP="00C779D1">
            <w:pPr>
              <w:pStyle w:val="MDPI42tablebody"/>
              <w:jc w:val="left"/>
              <w:rPr>
                <w:i/>
                <w:iCs/>
                <w:noProof/>
              </w:rPr>
            </w:pPr>
            <w:r w:rsidRPr="00807CAB">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 </w:instrText>
            </w:r>
            <w:r w:rsidR="006A2418">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807CAB">
              <w:rPr>
                <w:i/>
                <w:iCs/>
                <w:noProof/>
              </w:rPr>
            </w:r>
            <w:r w:rsidRPr="00807CAB">
              <w:rPr>
                <w:i/>
                <w:iCs/>
                <w:noProof/>
              </w:rPr>
              <w:fldChar w:fldCharType="separate"/>
            </w:r>
            <w:r w:rsidR="006A2418">
              <w:rPr>
                <w:i/>
                <w:iCs/>
                <w:noProof/>
              </w:rPr>
              <w:t>[15, 17, 43, 46, 49, 55, 80, 88]</w:t>
            </w:r>
            <w:r w:rsidRPr="00807CAB">
              <w:rPr>
                <w:i/>
                <w:iCs/>
                <w:noProof/>
              </w:rPr>
              <w:fldChar w:fldCharType="end"/>
            </w:r>
          </w:p>
        </w:tc>
      </w:tr>
      <w:tr w:rsidR="00C779D1" w:rsidRPr="00012A27" w14:paraId="54417F34" w14:textId="77777777" w:rsidTr="00811BE5">
        <w:trPr>
          <w:jc w:val="center"/>
        </w:trPr>
        <w:tc>
          <w:tcPr>
            <w:tcW w:w="8280" w:type="dxa"/>
          </w:tcPr>
          <w:p w14:paraId="103A573F" w14:textId="1E51732B" w:rsidR="00C779D1" w:rsidRPr="001229FC" w:rsidRDefault="00C779D1" w:rsidP="00F72395">
            <w:pPr>
              <w:pStyle w:val="MDPI42tablebody"/>
              <w:numPr>
                <w:ilvl w:val="1"/>
                <w:numId w:val="204"/>
              </w:numPr>
              <w:jc w:val="left"/>
            </w:pPr>
            <w:r>
              <w:t xml:space="preserve">Resulting in unequal screening in non-“SWAG” minority populations </w:t>
            </w:r>
            <w:r w:rsidRPr="00D60933">
              <w:rPr>
                <w:b/>
                <w:bCs/>
                <w:color w:val="FF0000"/>
              </w:rPr>
              <w:t>(</w:t>
            </w:r>
            <w:r>
              <w:rPr>
                <w:b/>
                <w:bCs/>
                <w:color w:val="FF0000"/>
              </w:rPr>
              <w:t>5</w:t>
            </w:r>
            <w:r w:rsidRPr="00D60933">
              <w:rPr>
                <w:b/>
                <w:bCs/>
                <w:color w:val="FF0000"/>
              </w:rPr>
              <w:t>)</w:t>
            </w:r>
          </w:p>
        </w:tc>
        <w:tc>
          <w:tcPr>
            <w:tcW w:w="1440" w:type="dxa"/>
          </w:tcPr>
          <w:p w14:paraId="2931BE77" w14:textId="471A2FAB" w:rsidR="00C779D1" w:rsidRPr="00D60933" w:rsidRDefault="00C779D1" w:rsidP="00C779D1">
            <w:pPr>
              <w:pStyle w:val="MDPI42tablebody"/>
              <w:rPr>
                <w:i/>
                <w:iCs/>
              </w:rPr>
            </w:pPr>
            <w:r w:rsidRPr="00807CAB">
              <w:rPr>
                <w:i/>
                <w:iCs/>
              </w:rPr>
              <w:t>4 (29% / 45%)</w:t>
            </w:r>
          </w:p>
        </w:tc>
        <w:tc>
          <w:tcPr>
            <w:tcW w:w="4624" w:type="dxa"/>
            <w:gridSpan w:val="2"/>
          </w:tcPr>
          <w:p w14:paraId="7464A602" w14:textId="792FC729" w:rsidR="00C779D1" w:rsidRPr="00D60933" w:rsidRDefault="00C779D1" w:rsidP="00C779D1">
            <w:pPr>
              <w:pStyle w:val="MDPI42tablebody"/>
              <w:jc w:val="left"/>
              <w:rPr>
                <w:i/>
                <w:iCs/>
                <w:noProof/>
              </w:rPr>
            </w:pPr>
            <w:r w:rsidRPr="00807CAB">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 </w:instrText>
            </w:r>
            <w:r w:rsidR="006A2418">
              <w:rPr>
                <w:i/>
                <w:iCs/>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807CAB">
              <w:rPr>
                <w:i/>
                <w:iCs/>
                <w:noProof/>
              </w:rPr>
            </w:r>
            <w:r w:rsidRPr="00807CAB">
              <w:rPr>
                <w:i/>
                <w:iCs/>
                <w:noProof/>
              </w:rPr>
              <w:fldChar w:fldCharType="separate"/>
            </w:r>
            <w:r w:rsidR="006A2418">
              <w:rPr>
                <w:i/>
                <w:iCs/>
                <w:noProof/>
              </w:rPr>
              <w:t>[15, 17, 43, 46, 49, 55, 80, 88]</w:t>
            </w:r>
            <w:r w:rsidRPr="00807CAB">
              <w:rPr>
                <w:i/>
                <w:iCs/>
                <w:noProof/>
              </w:rPr>
              <w:fldChar w:fldCharType="end"/>
            </w:r>
          </w:p>
        </w:tc>
      </w:tr>
      <w:tr w:rsidR="00C779D1" w:rsidRPr="00012A27" w14:paraId="1CD58E83" w14:textId="77777777" w:rsidTr="002E3AD1">
        <w:trPr>
          <w:jc w:val="center"/>
        </w:trPr>
        <w:tc>
          <w:tcPr>
            <w:tcW w:w="8280" w:type="dxa"/>
          </w:tcPr>
          <w:p w14:paraId="3930623F" w14:textId="35BBF1A4" w:rsidR="00C779D1" w:rsidRDefault="00C779D1" w:rsidP="00C779D1">
            <w:pPr>
              <w:pStyle w:val="MDPI42tablebody"/>
              <w:ind w:left="1440"/>
              <w:jc w:val="left"/>
            </w:pPr>
            <w:r>
              <w:t xml:space="preserve">E.g., </w:t>
            </w:r>
            <w:r w:rsidRPr="001229FC">
              <w:t>racial, ethnic, sex, gender, and sexual orientation minorities</w:t>
            </w:r>
            <w:r>
              <w:t xml:space="preserve"> </w:t>
            </w:r>
            <w:r w:rsidRPr="00D60933">
              <w:rPr>
                <w:b/>
                <w:bCs/>
                <w:color w:val="FF0000"/>
              </w:rPr>
              <w:t>(</w:t>
            </w:r>
            <w:r>
              <w:rPr>
                <w:b/>
                <w:bCs/>
                <w:color w:val="FF0000"/>
              </w:rPr>
              <w:t>5</w:t>
            </w:r>
            <w:r w:rsidRPr="00D60933">
              <w:rPr>
                <w:b/>
                <w:bCs/>
                <w:color w:val="FF0000"/>
              </w:rPr>
              <w:t>)</w:t>
            </w:r>
          </w:p>
        </w:tc>
        <w:tc>
          <w:tcPr>
            <w:tcW w:w="1440" w:type="dxa"/>
          </w:tcPr>
          <w:p w14:paraId="1035E661" w14:textId="77777777" w:rsidR="00C779D1" w:rsidRPr="00807CAB" w:rsidRDefault="00C779D1" w:rsidP="00C779D1">
            <w:pPr>
              <w:pStyle w:val="MDPI42tablebody"/>
              <w:rPr>
                <w:i/>
                <w:iCs/>
              </w:rPr>
            </w:pPr>
            <w:r w:rsidRPr="00F54F62">
              <w:t>4 (29% / 45%)</w:t>
            </w:r>
          </w:p>
        </w:tc>
        <w:tc>
          <w:tcPr>
            <w:tcW w:w="4624" w:type="dxa"/>
            <w:gridSpan w:val="2"/>
          </w:tcPr>
          <w:p w14:paraId="7ED3C265" w14:textId="5C943B97" w:rsidR="00C779D1" w:rsidRPr="00807CAB" w:rsidRDefault="00C779D1" w:rsidP="00C779D1">
            <w:pPr>
              <w:pStyle w:val="MDPI42tablebody"/>
              <w:jc w:val="left"/>
              <w:rPr>
                <w:i/>
                <w:iCs/>
              </w:rPr>
            </w:pPr>
            <w:r w:rsidRPr="00D216D6">
              <w:rPr>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noProof/>
              </w:rPr>
              <w:instrText xml:space="preserve"> ADDIN EN.CITE </w:instrText>
            </w:r>
            <w:r w:rsidR="006A2418">
              <w:rPr>
                <w:noProof/>
              </w:rPr>
              <w:fldChar w:fldCharType="begin">
                <w:fldData xml:space="preserve">PEVuZE5vdGU+PENpdGU+PEF1dGhvcj5Tb25uZXZpbGxlPC9BdXRob3I+PFllYXI+MjAxODwvWWVh
cj48UmVjTnVtPjcyMDg8L1JlY051bT48RGlzcGxheVRleHQ+WzE1LCAxNywgNDMsIDQ2LCA0OSwg
NTUsIDgwLCA4OF08L0Rpc3BsYXlUZXh0PjxyZWNvcmQ+PHJlYy1udW1iZXI+NzIwODwvcmVjLW51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dGhvcj5XZWlzc21hbjwvQXV0aG9yPjxZZWFyPjIwMTc8L1llYXI+PFJlY051bT43OTYwPC9SZWNO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L3VybHM+PC9yZWNvcmQ+PC9DaXRlPjxDaXRlPjxBdXRob3I+R29vZGU8L0F1dGhvcj48WWVhcj4y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NTkiPjc5NTE8L2tleT48L2ZvcmVpZ24ta2V5cz48cmVmLXR5cGUgbmFtZT0iQm9vayBTZWN0aW9u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</w:fldData>
              </w:fldChar>
            </w:r>
            <w:r w:rsidR="006A2418">
              <w:rPr>
                <w:noProof/>
              </w:rPr>
              <w:instrText xml:space="preserve"> ADDIN EN.CITE.DATA </w:instrText>
            </w:r>
            <w:r w:rsidR="006A2418">
              <w:rPr>
                <w:noProof/>
              </w:rPr>
            </w:r>
            <w:r w:rsidR="006A2418">
              <w:rPr>
                <w:noProof/>
              </w:rPr>
              <w:fldChar w:fldCharType="end"/>
            </w:r>
            <w:r w:rsidRPr="00D216D6">
              <w:rPr>
                <w:noProof/>
              </w:rPr>
            </w:r>
            <w:r w:rsidRPr="00D216D6">
              <w:rPr>
                <w:noProof/>
              </w:rPr>
              <w:fldChar w:fldCharType="separate"/>
            </w:r>
            <w:r w:rsidR="006A2418">
              <w:rPr>
                <w:noProof/>
              </w:rPr>
              <w:t>[15, 17, 43, 46, 49, 55, 80, 88]</w:t>
            </w:r>
            <w:r w:rsidRPr="00D216D6">
              <w:rPr>
                <w:noProof/>
              </w:rPr>
              <w:fldChar w:fldCharType="end"/>
            </w:r>
          </w:p>
        </w:tc>
      </w:tr>
      <w:tr w:rsidR="00C779D1" w:rsidRPr="00012A27" w14:paraId="700CD256" w14:textId="77777777" w:rsidTr="00811BE5">
        <w:trPr>
          <w:jc w:val="center"/>
        </w:trPr>
        <w:tc>
          <w:tcPr>
            <w:tcW w:w="8280" w:type="dxa"/>
          </w:tcPr>
          <w:p w14:paraId="69825484" w14:textId="77D95268" w:rsidR="00C779D1" w:rsidRDefault="001F6141" w:rsidP="00F72395">
            <w:pPr>
              <w:pStyle w:val="MDPI42tablebody"/>
              <w:numPr>
                <w:ilvl w:val="1"/>
                <w:numId w:val="204"/>
              </w:numPr>
              <w:jc w:val="left"/>
            </w:pPr>
            <w:r>
              <w:t>S</w:t>
            </w:r>
            <w:r w:rsidR="00C779D1" w:rsidRPr="001229FC">
              <w:t xml:space="preserve">creening for physical </w:t>
            </w:r>
            <w:r w:rsidR="00C779D1">
              <w:t>symptoms but not underlying psychopathology</w:t>
            </w:r>
          </w:p>
        </w:tc>
        <w:tc>
          <w:tcPr>
            <w:tcW w:w="1440" w:type="dxa"/>
          </w:tcPr>
          <w:p w14:paraId="47F14543" w14:textId="3A2388F4" w:rsidR="00C779D1" w:rsidRPr="00D60933" w:rsidRDefault="00C779D1" w:rsidP="00C779D1">
            <w:pPr>
              <w:pStyle w:val="MDPI42tablebody"/>
              <w:rPr>
                <w:i/>
                <w:iCs/>
              </w:rPr>
            </w:pPr>
            <w:r w:rsidRPr="00807CAB">
              <w:rPr>
                <w:i/>
                <w:iCs/>
              </w:rPr>
              <w:t>3 (21% / 33%)</w:t>
            </w:r>
          </w:p>
        </w:tc>
        <w:tc>
          <w:tcPr>
            <w:tcW w:w="4624" w:type="dxa"/>
            <w:gridSpan w:val="2"/>
          </w:tcPr>
          <w:p w14:paraId="0DFAF81B" w14:textId="087C28E7" w:rsidR="00C779D1" w:rsidRPr="00D60933" w:rsidRDefault="001F6141" w:rsidP="00C779D1">
            <w:pPr>
              <w:pStyle w:val="MDPI42tablebody"/>
              <w:jc w:val="left"/>
              <w:rPr>
                <w:i/>
                <w:iCs/>
              </w:rPr>
            </w:pPr>
            <w:r w:rsidRPr="00807CAB">
              <w:rPr>
                <w:i/>
                <w:iCs/>
                <w:noProof/>
              </w:rPr>
              <w:fldChar w:fldCharType="begin">
                <w:fldData xml:space="preserve">PEVuZE5vdGU+PENpdGU+PEF1dGhvcj5IZXJtYW48L0F1dGhvcj48WWVhcj4yMDE0PC9ZZWFyPjxS
ZWNOdW0+NzkzNjwvUmVjTnVtPjxEaXNwbGF5VGV4dD5bMTctMTksIDQzLCA0NiwgNDksIDUwLCA1
NSwgNTksIDYyLTY1XTwvRGlzcGxheVRleHQ+PHJlY29yZD48cmVjLW51bWJlcj43OTM2PC9yZWMt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PjwvQ2l0ZT48Q2l0ZT48QXV0aG9yPkpvaG5zPC9BdXRob3I+PFllYXI+MjAxOTwvWWVhcj48UmVj
TnVtPjgzNDQ8L1JlY051bT48cmVjb3JkPjxyZWMtbnVtYmVyPjgzNDQ8L3JlYy1udW1iZXI+PGZv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aWdnaW5zIE5leWxhbmQ8L0F1dGhvcj48WWVhcj4yMDIxPC9ZZWFyPjxSZWNOdW0+Nzc3MzwvUmVj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PjwvcmVjb3JkPjwvQ2l0ZT48Q2l0ZT48QXV0aG9yPk5leWxhbmQ8L0F1dGhvcj48WWVhcj4yMDE5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bmd1YWdlPmVuZzwvbGFuZ3VhZ2U+PC9yZWNvcmQ+PC9DaXRlPjxDaXRlPjxBdXRob3I+U2Fsdmlh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ZT48QXV0aG9yPkV2YW5zPC9BdXRob3I+PFllYXI+MjAxMTwvWWVhcj48UmVjTnVtPjgzODg8L1Jl
Y051bT48cmVjb3JkPjxyZWMtbnVtYmVyPjgzODg8L3JlYy1udW1iZXI+PGZvcmVpZ24ta2V5cz48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SGFydDwvQXV0aG9yPjxZZWFyPjIwMTE8L1llYXI+PFJlY051bT44MzgwPC9SZWNOdW0+PHJlY29y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dGU+PC9FbmROb3RlPgB=
</w:fldData>
              </w:fldChar>
            </w:r>
            <w:r w:rsidR="00CF3DBA">
              <w:rPr>
                <w:i/>
                <w:iCs/>
                <w:noProof/>
              </w:rPr>
              <w:instrText xml:space="preserve"> ADDIN EN.CITE </w:instrText>
            </w:r>
            <w:r w:rsidR="00CF3DBA">
              <w:rPr>
                <w:i/>
                <w:iCs/>
                <w:noProof/>
              </w:rPr>
              <w:fldChar w:fldCharType="begin">
                <w:fldData xml:space="preserve">PEVuZE5vdGU+PENpdGU+PEF1dGhvcj5IZXJtYW48L0F1dGhvcj48WWVhcj4yMDE0PC9ZZWFyPjxS
ZWNOdW0+NzkzNjwvUmVjTnVtPjxEaXNwbGF5VGV4dD5bMTctMTksIDQzLCA0NiwgNDksIDUwLCA1
NSwgNTksIDYyLTY1XTwvRGlzcGxheVRleHQ+PHJlY29yZD48cmVjLW51bWJlcj43OTM2PC9yZWMt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PjwvQ2l0ZT48Q2l0ZT48QXV0aG9yPkpvaG5zPC9BdXRob3I+PFllYXI+MjAxOTwvWWVhcj48UmVj
TnVtPjgzNDQ8L1JlY051bT48cmVjb3JkPjxyZWMtbnVtYmVyPjgzNDQ8L3JlYy1udW1iZXI+PGZv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aWdnaW5zIE5leWxhbmQ8L0F1dGhvcj48WWVhcj4yMDIxPC9ZZWFyPjxSZWNOdW0+Nzc3MzwvUmVj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ZT48QXV0aG9yPkV2YW5zPC9BdXRob3I+PFllYXI+MjAxMTwvWWVhcj48UmVjTnVtPjgzODg8L1Jl
Y051bT48cmVjb3JkPjxyZWMtbnVtYmVyPjgzODg8L3JlYy1udW1iZXI+PGZvcmVpZ24ta2V5cz48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SGFydDwvQXV0aG9yPjxZZWFyPjIwMTE8L1llYXI+PFJlY051bT44MzgwPC9SZWNOdW0+PHJlY29y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Z3VhZ2U+PC9yZWNvcmQ+PC9DaXRlPjxDaXRlPjxBdXRob3I+QmlsacSHPC9BdXRob3I+PFllYXI+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YWdlPjwvcmVjb3JkPjwvQ2l0ZT48Q2l0ZT48QXV0aG9yPkpvaG5zPC9BdXRob3I+PFllYXI+MjAx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</w:fldData>
              </w:fldChar>
            </w:r>
            <w:r w:rsidR="00CF3DBA">
              <w:rPr>
                <w:i/>
                <w:iCs/>
                <w:noProof/>
              </w:rPr>
              <w:instrText xml:space="preserve"> ADDIN EN.CITE.DATA </w:instrText>
            </w:r>
            <w:r w:rsidR="00CF3DBA">
              <w:rPr>
                <w:i/>
                <w:iCs/>
                <w:noProof/>
              </w:rPr>
            </w:r>
            <w:r w:rsidR="00CF3DBA">
              <w:rPr>
                <w:i/>
                <w:iCs/>
                <w:noProof/>
              </w:rPr>
              <w:fldChar w:fldCharType="end"/>
            </w:r>
            <w:r w:rsidRPr="00807CAB">
              <w:rPr>
                <w:i/>
                <w:iCs/>
                <w:noProof/>
              </w:rPr>
            </w:r>
            <w:r w:rsidRPr="00807CAB">
              <w:rPr>
                <w:i/>
                <w:iCs/>
                <w:noProof/>
              </w:rPr>
              <w:fldChar w:fldCharType="separate"/>
            </w:r>
            <w:r w:rsidR="00CF3DBA">
              <w:rPr>
                <w:i/>
                <w:iCs/>
                <w:noProof/>
              </w:rPr>
              <w:t>[17-19, 43, 46, 49, 50, 55, 59, 62-65]</w:t>
            </w:r>
            <w:r w:rsidRPr="00807CAB">
              <w:rPr>
                <w:i/>
                <w:iCs/>
                <w:noProof/>
              </w:rPr>
              <w:fldChar w:fldCharType="end"/>
            </w:r>
          </w:p>
        </w:tc>
      </w:tr>
      <w:tr w:rsidR="00C779D1" w:rsidRPr="00012A27" w14:paraId="77AA645B" w14:textId="77777777" w:rsidTr="002E3AD1">
        <w:trPr>
          <w:jc w:val="center"/>
        </w:trPr>
        <w:tc>
          <w:tcPr>
            <w:tcW w:w="8280" w:type="dxa"/>
          </w:tcPr>
          <w:p w14:paraId="52024CA2" w14:textId="77777777" w:rsidR="00C779D1" w:rsidRPr="001229FC" w:rsidRDefault="00C779D1" w:rsidP="00F72395">
            <w:pPr>
              <w:pStyle w:val="MDPI42tablebody"/>
              <w:numPr>
                <w:ilvl w:val="1"/>
                <w:numId w:val="204"/>
              </w:numPr>
              <w:jc w:val="left"/>
            </w:pPr>
            <w:r>
              <w:t xml:space="preserve">Associated with insufficient provider education and training </w:t>
            </w:r>
          </w:p>
        </w:tc>
        <w:tc>
          <w:tcPr>
            <w:tcW w:w="1440" w:type="dxa"/>
          </w:tcPr>
          <w:p w14:paraId="3D42B62C" w14:textId="77777777" w:rsidR="00C779D1" w:rsidRPr="00D60933" w:rsidRDefault="00C779D1" w:rsidP="00C779D1">
            <w:pPr>
              <w:pStyle w:val="MDPI42tablebody"/>
              <w:rPr>
                <w:i/>
                <w:iCs/>
              </w:rPr>
            </w:pPr>
            <w:r w:rsidRPr="00807CAB">
              <w:rPr>
                <w:i/>
                <w:iCs/>
              </w:rPr>
              <w:t>0 (0%)</w:t>
            </w:r>
          </w:p>
        </w:tc>
        <w:tc>
          <w:tcPr>
            <w:tcW w:w="4624" w:type="dxa"/>
            <w:gridSpan w:val="2"/>
          </w:tcPr>
          <w:p w14:paraId="43538F39" w14:textId="27C882D7" w:rsidR="00C779D1" w:rsidRPr="00D60933" w:rsidRDefault="00C779D1" w:rsidP="00C779D1">
            <w:pPr>
              <w:pStyle w:val="MDPI42tablebody"/>
              <w:jc w:val="left"/>
              <w:rPr>
                <w:i/>
                <w:iCs/>
                <w:noProof/>
              </w:rPr>
            </w:pPr>
            <w:r w:rsidRPr="00807CAB">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rPr>
              <w:instrText xml:space="preserve"> ADDIN EN.CITE </w:instrText>
            </w:r>
            <w:r w:rsidR="006A2418">
              <w:rPr>
                <w:i/>
                <w:iCs/>
              </w:rPr>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[42, 43, 45, 46, 48, 51, 63, 73, 90, 91]</w:t>
            </w:r>
            <w:r w:rsidRPr="00807CAB">
              <w:rPr>
                <w:i/>
                <w:iCs/>
              </w:rPr>
              <w:fldChar w:fldCharType="end"/>
            </w:r>
          </w:p>
        </w:tc>
      </w:tr>
      <w:tr w:rsidR="001F6141" w:rsidRPr="00012A27" w14:paraId="623FA8FA" w14:textId="77777777" w:rsidTr="00832AF5">
        <w:trPr>
          <w:jc w:val="center"/>
        </w:trPr>
        <w:tc>
          <w:tcPr>
            <w:tcW w:w="8280" w:type="dxa"/>
          </w:tcPr>
          <w:p w14:paraId="2D16AFD4" w14:textId="3AF9B7C8" w:rsidR="001F6141" w:rsidRDefault="001F6141" w:rsidP="00F72395">
            <w:pPr>
              <w:pStyle w:val="MDPI42tablebody"/>
              <w:numPr>
                <w:ilvl w:val="1"/>
                <w:numId w:val="204"/>
              </w:numPr>
              <w:jc w:val="left"/>
            </w:pPr>
            <w:r>
              <w:t>Associated with insufficient time</w:t>
            </w:r>
            <w:r w:rsidRPr="00D21179">
              <w:t xml:space="preserve"> </w:t>
            </w:r>
            <w:r>
              <w:t xml:space="preserve">in GP/PCP appointment </w:t>
            </w:r>
            <w:r w:rsidRPr="00D21179">
              <w:t xml:space="preserve">to discuss eating behaviors </w:t>
            </w:r>
            <w:r>
              <w:t>and psychopathology</w:t>
            </w:r>
          </w:p>
        </w:tc>
        <w:tc>
          <w:tcPr>
            <w:tcW w:w="1440" w:type="dxa"/>
          </w:tcPr>
          <w:p w14:paraId="5A642F02" w14:textId="77777777" w:rsidR="001F6141" w:rsidRPr="00807CAB" w:rsidRDefault="001F6141" w:rsidP="00832AF5">
            <w:pPr>
              <w:pStyle w:val="MDPI42tablebody"/>
              <w:rPr>
                <w:i/>
                <w:iCs/>
              </w:rPr>
            </w:pPr>
            <w:r w:rsidRPr="00807CAB">
              <w:rPr>
                <w:i/>
                <w:iCs/>
              </w:rPr>
              <w:t>0 (0%)</w:t>
            </w:r>
          </w:p>
        </w:tc>
        <w:tc>
          <w:tcPr>
            <w:tcW w:w="4624" w:type="dxa"/>
            <w:gridSpan w:val="2"/>
          </w:tcPr>
          <w:p w14:paraId="506C3525" w14:textId="1F35E475" w:rsidR="001F6141" w:rsidRPr="00807CAB" w:rsidRDefault="001F6141" w:rsidP="00832AF5">
            <w:pPr>
              <w:pStyle w:val="MDPI42tablebody"/>
              <w:jc w:val="left"/>
              <w:rPr>
                <w:i/>
                <w:iCs/>
              </w:rPr>
            </w:pPr>
            <w:r w:rsidRPr="00807CAB">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 </w:instrText>
            </w:r>
            <w:r w:rsidR="00CF3DBA">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[46, 48, 49, 63]</w:t>
            </w:r>
            <w:r w:rsidRPr="00807CAB">
              <w:rPr>
                <w:i/>
                <w:iCs/>
              </w:rPr>
              <w:fldChar w:fldCharType="end"/>
            </w:r>
          </w:p>
        </w:tc>
      </w:tr>
      <w:tr w:rsidR="00C779D1" w:rsidRPr="00C209FA" w14:paraId="703AB7F1" w14:textId="77777777" w:rsidTr="002E3AD1">
        <w:trPr>
          <w:jc w:val="center"/>
        </w:trPr>
        <w:tc>
          <w:tcPr>
            <w:tcW w:w="8280" w:type="dxa"/>
          </w:tcPr>
          <w:p w14:paraId="340D0B7C" w14:textId="38E46D8E" w:rsidR="00C779D1" w:rsidRPr="00C209FA" w:rsidRDefault="00C779D1" w:rsidP="003041FB">
            <w:pPr>
              <w:pStyle w:val="MDPI42tablebody"/>
              <w:numPr>
                <w:ilvl w:val="0"/>
                <w:numId w:val="96"/>
              </w:numPr>
              <w:jc w:val="left"/>
              <w:rPr>
                <w:b/>
                <w:bCs/>
              </w:rPr>
            </w:pPr>
            <w:r w:rsidRPr="003041FB">
              <w:rPr>
                <w:b/>
                <w:bCs/>
                <w:highlight w:val="green"/>
              </w:rPr>
              <w:t>Attending</w:t>
            </w:r>
            <w:r w:rsidRPr="00C209FA">
              <w:rPr>
                <w:b/>
                <w:bCs/>
              </w:rPr>
              <w:t xml:space="preserve"> to </w:t>
            </w:r>
            <w:r w:rsidR="00C209FA">
              <w:rPr>
                <w:b/>
                <w:bCs/>
              </w:rPr>
              <w:t>P</w:t>
            </w:r>
            <w:r w:rsidRPr="00C209FA">
              <w:rPr>
                <w:b/>
                <w:bCs/>
              </w:rPr>
              <w:t xml:space="preserve">hysical </w:t>
            </w:r>
            <w:r w:rsidR="004E5A58">
              <w:rPr>
                <w:b/>
                <w:bCs/>
              </w:rPr>
              <w:t>vs.</w:t>
            </w:r>
            <w:r w:rsidRPr="00C209FA">
              <w:rPr>
                <w:b/>
                <w:bCs/>
              </w:rPr>
              <w:t xml:space="preserve"> </w:t>
            </w:r>
            <w:r w:rsidR="00C209FA" w:rsidRPr="00C209FA">
              <w:rPr>
                <w:b/>
                <w:bCs/>
              </w:rPr>
              <w:t>P</w:t>
            </w:r>
            <w:r w:rsidRPr="00C209FA">
              <w:rPr>
                <w:b/>
                <w:bCs/>
              </w:rPr>
              <w:t>sycho</w:t>
            </w:r>
            <w:r w:rsidR="004E5A58">
              <w:rPr>
                <w:b/>
                <w:bCs/>
              </w:rPr>
              <w:t>logical Symptoms/Comorbidities/P</w:t>
            </w:r>
            <w:r w:rsidRPr="00C209FA">
              <w:rPr>
                <w:b/>
                <w:bCs/>
              </w:rPr>
              <w:t xml:space="preserve">athology </w:t>
            </w:r>
            <w:r w:rsidRPr="00C209FA">
              <w:rPr>
                <w:b/>
                <w:bCs/>
                <w:color w:val="FF0000"/>
              </w:rPr>
              <w:t>(2)</w:t>
            </w:r>
          </w:p>
        </w:tc>
        <w:tc>
          <w:tcPr>
            <w:tcW w:w="1440" w:type="dxa"/>
          </w:tcPr>
          <w:p w14:paraId="737E6258" w14:textId="5419457A" w:rsidR="00C779D1" w:rsidRPr="00C209FA" w:rsidRDefault="00C779D1" w:rsidP="00C779D1">
            <w:pPr>
              <w:pStyle w:val="MDPI42tablebody"/>
              <w:rPr>
                <w:b/>
                <w:bCs/>
              </w:rPr>
            </w:pPr>
            <w:r w:rsidRPr="00C209FA">
              <w:rPr>
                <w:b/>
                <w:bCs/>
              </w:rPr>
              <w:t>3 (21% / 33%)</w:t>
            </w:r>
          </w:p>
        </w:tc>
        <w:tc>
          <w:tcPr>
            <w:tcW w:w="4624" w:type="dxa"/>
            <w:gridSpan w:val="2"/>
          </w:tcPr>
          <w:p w14:paraId="528FC30D" w14:textId="77D62061" w:rsidR="00C779D1" w:rsidRPr="00C209FA" w:rsidRDefault="00C779D1" w:rsidP="00C779D1">
            <w:pPr>
              <w:pStyle w:val="MDPI42tablebody"/>
              <w:jc w:val="left"/>
              <w:rPr>
                <w:b/>
                <w:bCs/>
                <w:noProof/>
              </w:rPr>
            </w:pPr>
            <w:r w:rsidRPr="00C209FA">
              <w:rPr>
                <w:b/>
                <w:b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00CF3DBA">
              <w:rPr>
                <w:b/>
                <w:bCs/>
                <w:noProof/>
              </w:rPr>
              <w:instrText xml:space="preserve"> ADDIN EN.CITE </w:instrText>
            </w:r>
            <w:r w:rsidR="00CF3DBA">
              <w:rPr>
                <w:b/>
                <w:bCs/>
                <w:noProof/>
              </w:rPr>
              <w:fldChar w:fldCharType="begin">
                <w:fldData xml:space="preserve">PEVuZE5vdGU+PENpdGU+PEF1dGhvcj5IaWdnaW5zIE5leWxhbmQ8L0F1dGhvcj48WWVhcj4yMDIx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Q2l0ZT48QXV0aG9yPkJyYXk8L0F1dGhvcj48WWVhcj4yMDIyPC9ZZWFyPjxSZWNOdW0+NzgzODwv
UmVjTnVtPjxyZWNvcmQ+PHJlYy1udW1iZXI+NzgzODwvcmVjLW51bWJlcj48Zm9yZWlnbi1rZXlz
PjxrZXkgYXBwPSJFTiIgZGItaWQ9InZ2MnM5cmQ5cHJ6cjlsZXc1dHY1MnJ3ZGU5cmFyZDJ0NTJy
dCIgdGltZXN0YW1wPSIxNjY1MzkxNDQ3Ij43ODM4PC9rZXk+PC9mb3JlaWduLWtleXM+PHJlZi10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ZCwgT1IsIFVuaXRlZCBTdGF0ZXMuJiN4RDtXaWxkZXIgUmVzZWFyY2ggRGl2aXNpb24sIEFtaGVy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L3JlY29yZD48L0NpdGU+PENpdGU+PEF1dGhvcj5TYWx2aWE8L0F1dGhvcj48WWVhcj4yMDIzPC9Z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aG9yPjxZZWFyPjIwMjM8L1llYXI+PFJlY051bT43ODU0PC9SZWNOdW0+PHJlY29yZD48cmVjLW51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ZS1udW0+PC9yZWNvcmQ+PC9DaXRlPjxDaXRlPjxBdXRob3I+Q2FjaGVsaW48L0F1dGhvcj48WWVh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bCBBcnRpY2xlIj4xNzwvcmVmLXR5cGU+PGNvbnRyaWJ1dG9ycz48YXV0aG9ycz48YXV0aH==
</w:fldData>
              </w:fldChar>
            </w:r>
            <w:r w:rsidR="00CF3DBA">
              <w:rPr>
                <w:b/>
                <w:bCs/>
                <w:noProof/>
              </w:rPr>
              <w:instrText xml:space="preserve"> ADDIN EN.CITE.DATA </w:instrText>
            </w:r>
            <w:r w:rsidR="00CF3DBA">
              <w:rPr>
                <w:b/>
                <w:bCs/>
                <w:noProof/>
              </w:rPr>
            </w:r>
            <w:r w:rsidR="00CF3DBA">
              <w:rPr>
                <w:b/>
                <w:bCs/>
                <w:noProof/>
              </w:rPr>
              <w:fldChar w:fldCharType="end"/>
            </w:r>
            <w:r w:rsidR="00CF3DBA">
              <w:rPr>
                <w:b/>
                <w:b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sidR="00CF3DBA">
              <w:rPr>
                <w:b/>
                <w:bCs/>
                <w:noProof/>
              </w:rPr>
              <w:instrText xml:space="preserve"> ADDIN EN.CITE.DATA </w:instrText>
            </w:r>
            <w:r w:rsidR="00CF3DBA">
              <w:rPr>
                <w:b/>
                <w:bCs/>
                <w:noProof/>
              </w:rPr>
            </w:r>
            <w:r w:rsidR="00CF3DBA">
              <w:rPr>
                <w:b/>
                <w:bCs/>
                <w:noProof/>
              </w:rPr>
              <w:fldChar w:fldCharType="end"/>
            </w:r>
            <w:r w:rsidRPr="00C209FA">
              <w:rPr>
                <w:b/>
                <w:bCs/>
                <w:noProof/>
              </w:rPr>
            </w:r>
            <w:r w:rsidRPr="00C209FA">
              <w:rPr>
                <w:b/>
                <w:bCs/>
                <w:noProof/>
              </w:rPr>
              <w:fldChar w:fldCharType="separate"/>
            </w:r>
            <w:r w:rsidR="00CF3DBA">
              <w:rPr>
                <w:b/>
                <w:bCs/>
                <w:noProof/>
              </w:rPr>
              <w:t>[15-19, 42, 43, 46, 49-51, 55, 59, 62-65]</w:t>
            </w:r>
            <w:r w:rsidRPr="00C209FA">
              <w:rPr>
                <w:b/>
                <w:bCs/>
                <w:noProof/>
              </w:rPr>
              <w:fldChar w:fldCharType="end"/>
            </w:r>
          </w:p>
        </w:tc>
      </w:tr>
      <w:tr w:rsidR="00F72395" w:rsidRPr="00012A27" w14:paraId="3AB65520" w14:textId="77777777" w:rsidTr="00832AF5">
        <w:trPr>
          <w:jc w:val="center"/>
        </w:trPr>
        <w:tc>
          <w:tcPr>
            <w:tcW w:w="8280" w:type="dxa"/>
          </w:tcPr>
          <w:p w14:paraId="296D5556" w14:textId="5353A963" w:rsidR="00F72395" w:rsidRPr="001229FC" w:rsidRDefault="00F72395" w:rsidP="00832AF5">
            <w:pPr>
              <w:pStyle w:val="MDPI42tablebody"/>
              <w:ind w:left="720"/>
              <w:jc w:val="left"/>
            </w:pPr>
            <w:r>
              <w:t>(E.g., Prioritizing-, attending to-, screening-, and diagnosing</w:t>
            </w:r>
            <w:r w:rsidRPr="00B356AB">
              <w:t xml:space="preserve"> weight</w:t>
            </w:r>
            <w:r>
              <w:t xml:space="preserve">, </w:t>
            </w:r>
            <w:r w:rsidRPr="00B356AB">
              <w:t>GI</w:t>
            </w:r>
            <w:r>
              <w:t>, &amp; cardiometabolic factors</w:t>
            </w:r>
            <w:r w:rsidRPr="00B356AB">
              <w:t xml:space="preserve"> vs. </w:t>
            </w:r>
            <w:r w:rsidR="003041FB">
              <w:t>ED behavior and psycho</w:t>
            </w:r>
            <w:r w:rsidRPr="00B356AB">
              <w:t>pathology</w:t>
            </w:r>
            <w:r>
              <w:t xml:space="preserve">) </w:t>
            </w:r>
            <w:r w:rsidRPr="006E4C63">
              <w:rPr>
                <w:b/>
                <w:bCs/>
                <w:color w:val="FF0000"/>
              </w:rPr>
              <w:t>(</w:t>
            </w:r>
            <w:r>
              <w:rPr>
                <w:b/>
                <w:bCs/>
                <w:color w:val="FF0000"/>
              </w:rPr>
              <w:t>2</w:t>
            </w:r>
            <w:r w:rsidRPr="006E4C63">
              <w:rPr>
                <w:b/>
                <w:bCs/>
                <w:color w:val="FF0000"/>
              </w:rPr>
              <w:t>)</w:t>
            </w:r>
          </w:p>
        </w:tc>
        <w:tc>
          <w:tcPr>
            <w:tcW w:w="1440" w:type="dxa"/>
          </w:tcPr>
          <w:p w14:paraId="626F93F7" w14:textId="77777777" w:rsidR="00F72395" w:rsidRPr="00D60933" w:rsidRDefault="00F72395" w:rsidP="00832AF5">
            <w:pPr>
              <w:pStyle w:val="MDPI42tablebody"/>
              <w:rPr>
                <w:i/>
                <w:iCs/>
              </w:rPr>
            </w:pPr>
            <w:r w:rsidRPr="00807CAB">
              <w:rPr>
                <w:i/>
                <w:iCs/>
              </w:rPr>
              <w:t>3 (21% / 33%)</w:t>
            </w:r>
          </w:p>
        </w:tc>
        <w:tc>
          <w:tcPr>
            <w:tcW w:w="4624" w:type="dxa"/>
            <w:gridSpan w:val="2"/>
          </w:tcPr>
          <w:p w14:paraId="6D8C4EC2" w14:textId="77777777" w:rsidR="00F72395" w:rsidRPr="00D60933" w:rsidRDefault="00F72395" w:rsidP="00832AF5">
            <w:pPr>
              <w:pStyle w:val="MDPI42tablebody"/>
              <w:jc w:val="left"/>
              <w:rPr>
                <w:i/>
                <w:iCs/>
                <w:noProof/>
              </w:rPr>
            </w:pPr>
            <w:r w:rsidRPr="00807CAB">
              <w:rPr>
                <w:i/>
                <w:i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Pr>
                <w:i/>
                <w:iCs/>
                <w:noProof/>
              </w:rPr>
              <w:instrText xml:space="preserve"> ADDIN EN.CITE </w:instrText>
            </w:r>
            <w:r>
              <w:rPr>
                <w:i/>
                <w:iCs/>
                <w:noProof/>
              </w:rPr>
              <w:fldChar w:fldCharType="begin">
                <w:fldData xml:space="preserve">PEVuZE5vdGU+PENpdGU+PEF1dGhvcj5IaWdnaW5zIE5leWxhbmQ8L0F1dGhvcj48WWVhcj4yMDIx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YWdlPmVuZzwvbGFuZ3VhZ2U+PC9yZWNvcmQ+PC9DaXRlPjxDaXRlPjxBdXRob3I+QnJheTwvQXV0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cmQ+PC9DaXRlPjxDaXRlPjxBdXRob3I+U29ubmV2aWxsZTwvQXV0aG9yPjxZZWFyPjIwMTg8L1ll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ZS1udW0+PC9yZWNvcmQ+PC9DaXRlPjxDaXRlPjxBdXRob3I+Q2FjaGVsaW48L0F1dGhvcj48WWVh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bCBBcnRpY2xlIj4xNzwvcmVmLXR5cGU+PGNvbnRyaWJ1dG9ycz48YXV0aG9ycz48YXV0aH==
</w:fldData>
              </w:fldChar>
            </w:r>
            <w:r>
              <w:rPr>
                <w:i/>
                <w:iCs/>
                <w:noProof/>
              </w:rPr>
              <w:instrText xml:space="preserve"> ADDIN EN.CITE.DATA </w:instrText>
            </w:r>
            <w:r>
              <w:rPr>
                <w:i/>
                <w:iCs/>
                <w:noProof/>
              </w:rPr>
            </w:r>
            <w:r>
              <w:rPr>
                <w:i/>
                <w:iCs/>
                <w:noProof/>
              </w:rPr>
              <w:fldChar w:fldCharType="end"/>
            </w:r>
            <w:r>
              <w:rPr>
                <w:i/>
                <w:iCs/>
                <w:noProof/>
              </w:rPr>
              <w:fldChar w:fldCharType="begin">
                <w:fldData xml:space="preserve">b3I+SGVybWFuLCBCLiBLLjwvYXV0aG9yPjxhdXRob3I+U2FmaWtoYW5pLCBTLjwvYXV0aG9yPjxh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b3JkPjwvQ2l0ZT48Q2l0ZT48QXV0aG9yPkhpZ2dpbnMgTmV5bGFuZDwvQXV0aG9yPjxZZWFyPjIw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aG9yPkJyYXk8L0F1dGhvcj48WWVhcj4yMDIyPC9ZZWFyPjxSZWNOdW0+NzgzODwvUmVjTnVtPjxy
ZWNvcmQ+PHJlYy1udW1iZXI+NzgzODwvcmVjLW51bWJlcj48Zm9yZWlnbi1rZXlzPjxrZXkgYXBw
PSJFTiIgZGItaWQ9InZ2MnM5cmQ5cHJ6cjlsZXc1dHY1MnJ3ZGU5cmFyZDJ0NTJydCIgdGltZXN0
YW1wPSIxNjY1MzkxNDQ3Ij43ODM4PC9rZXk+PC9mb3JlaWduLWtleXM+PHJlZi10eXBlIG5hbWU9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TmF0aW9uYWwgVW5pdmVyc2l0eSBvZiBOYXR1cmFsIE1lZGljaW5lLCBQb3J0bGFuZCwgT1IsIFVu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L0NpdGU+PENpdGU+PEF1dGhvcj5TYWx2aWE8L0F1dGhvcj48WWVhcj4yMDIzPC9ZZWFyPjxSZWNO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aXRlPjxBdXRob3I+SGVybWFuPC9BdXRob3I+PFllYXI+MjAxNDwvWWVhcj48UmVjTnVtPjc5MzY8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PC91cmxzPjwvcmVjb3JkPjwvQ2l0ZT48Q2l0ZT48QXV0aG9yPkJlY2tlcjwvQXV0aG9yPjxZZWFy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</w:fldData>
              </w:fldChar>
            </w:r>
            <w:r>
              <w:rPr>
                <w:i/>
                <w:iCs/>
                <w:noProof/>
              </w:rPr>
              <w:instrText xml:space="preserve"> ADDIN EN.CITE.DATA </w:instrText>
            </w:r>
            <w:r>
              <w:rPr>
                <w:i/>
                <w:iCs/>
                <w:noProof/>
              </w:rPr>
            </w:r>
            <w:r>
              <w:rPr>
                <w:i/>
                <w:iCs/>
                <w:noProof/>
              </w:rPr>
              <w:fldChar w:fldCharType="end"/>
            </w:r>
            <w:r w:rsidRPr="00807CAB">
              <w:rPr>
                <w:i/>
                <w:iCs/>
                <w:noProof/>
              </w:rPr>
            </w:r>
            <w:r w:rsidRPr="00807CAB">
              <w:rPr>
                <w:i/>
                <w:iCs/>
                <w:noProof/>
              </w:rPr>
              <w:fldChar w:fldCharType="separate"/>
            </w:r>
            <w:r>
              <w:rPr>
                <w:i/>
                <w:iCs/>
                <w:noProof/>
              </w:rPr>
              <w:t>[15-19, 42, 43, 46, 49-51, 55, 59, 62-65]</w:t>
            </w:r>
            <w:r w:rsidRPr="00807CAB">
              <w:rPr>
                <w:i/>
                <w:iCs/>
                <w:noProof/>
              </w:rPr>
              <w:fldChar w:fldCharType="end"/>
            </w:r>
          </w:p>
        </w:tc>
      </w:tr>
      <w:tr w:rsidR="006D3BC5" w:rsidRPr="00F72395" w14:paraId="29112230" w14:textId="77777777" w:rsidTr="00832AF5">
        <w:trPr>
          <w:jc w:val="center"/>
        </w:trPr>
        <w:tc>
          <w:tcPr>
            <w:tcW w:w="8280" w:type="dxa"/>
          </w:tcPr>
          <w:p w14:paraId="69F6F380" w14:textId="18579A1A" w:rsidR="006D3BC5" w:rsidRPr="00F72395" w:rsidRDefault="00F72395" w:rsidP="00F72395">
            <w:pPr>
              <w:pStyle w:val="MDPI42tablebody"/>
              <w:ind w:left="720"/>
              <w:jc w:val="left"/>
              <w:rPr>
                <w:b/>
                <w:bCs/>
              </w:rPr>
            </w:pPr>
            <w:r w:rsidRPr="00F72395">
              <w:rPr>
                <w:b/>
                <w:bCs/>
              </w:rPr>
              <w:t>Possible links to:</w:t>
            </w:r>
          </w:p>
        </w:tc>
        <w:tc>
          <w:tcPr>
            <w:tcW w:w="1440" w:type="dxa"/>
          </w:tcPr>
          <w:p w14:paraId="41E87507" w14:textId="7E5CE6C3" w:rsidR="006D3BC5" w:rsidRPr="00F72395" w:rsidRDefault="006D3BC5" w:rsidP="00832AF5">
            <w:pPr>
              <w:pStyle w:val="MDPI42tablebody"/>
              <w:rPr>
                <w:b/>
                <w:bCs/>
                <w:i/>
                <w:iCs/>
              </w:rPr>
            </w:pPr>
          </w:p>
        </w:tc>
        <w:tc>
          <w:tcPr>
            <w:tcW w:w="4624" w:type="dxa"/>
            <w:gridSpan w:val="2"/>
          </w:tcPr>
          <w:p w14:paraId="0DDE6D3B" w14:textId="47896E65" w:rsidR="006D3BC5" w:rsidRPr="00F72395" w:rsidRDefault="006D3BC5" w:rsidP="00832AF5">
            <w:pPr>
              <w:pStyle w:val="MDPI42tablebody"/>
              <w:jc w:val="left"/>
              <w:rPr>
                <w:b/>
                <w:bCs/>
                <w:i/>
                <w:iCs/>
                <w:noProof/>
              </w:rPr>
            </w:pPr>
          </w:p>
        </w:tc>
      </w:tr>
      <w:tr w:rsidR="006D3BC5" w:rsidRPr="00012A27" w14:paraId="3DF2056F" w14:textId="77777777" w:rsidTr="00832AF5">
        <w:trPr>
          <w:jc w:val="center"/>
        </w:trPr>
        <w:tc>
          <w:tcPr>
            <w:tcW w:w="8280" w:type="dxa"/>
          </w:tcPr>
          <w:p w14:paraId="1159564B" w14:textId="1857F95B" w:rsidR="006D3BC5" w:rsidRPr="001229FC" w:rsidRDefault="00F72395" w:rsidP="00832AF5">
            <w:pPr>
              <w:pStyle w:val="MDPI42tablebody"/>
              <w:numPr>
                <w:ilvl w:val="1"/>
                <w:numId w:val="129"/>
              </w:numPr>
              <w:jc w:val="left"/>
            </w:pPr>
            <w:r>
              <w:t>P</w:t>
            </w:r>
            <w:r w:rsidR="00C209FA">
              <w:t>rovider stigma re: body-, BED/ED-, and mental health</w:t>
            </w:r>
          </w:p>
        </w:tc>
        <w:tc>
          <w:tcPr>
            <w:tcW w:w="1440" w:type="dxa"/>
          </w:tcPr>
          <w:p w14:paraId="2B504055" w14:textId="77777777" w:rsidR="006D3BC5" w:rsidRPr="00D60933" w:rsidRDefault="006D3BC5" w:rsidP="00832AF5">
            <w:pPr>
              <w:pStyle w:val="MDPI42tablebody"/>
              <w:rPr>
                <w:i/>
                <w:iCs/>
              </w:rPr>
            </w:pPr>
            <w:r w:rsidRPr="00C860B1">
              <w:t>3 (21% / 33%)</w:t>
            </w:r>
          </w:p>
        </w:tc>
        <w:tc>
          <w:tcPr>
            <w:tcW w:w="4624" w:type="dxa"/>
            <w:gridSpan w:val="2"/>
          </w:tcPr>
          <w:p w14:paraId="40C0C27D" w14:textId="7D7B21B6" w:rsidR="006D3BC5" w:rsidRPr="00D60933" w:rsidRDefault="004E5A58" w:rsidP="00832AF5">
            <w:pPr>
              <w:pStyle w:val="MDPI42tablebody"/>
              <w:jc w:val="left"/>
              <w:rPr>
                <w:i/>
                <w:iCs/>
                <w:noProof/>
              </w:rPr>
            </w:pPr>
            <w:r w:rsidRPr="004E5A58">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 </w:instrText>
            </w:r>
            <w:r w:rsidR="00CF3DBA">
              <w:rPr>
                <w:i/>
                <w:iCs/>
                <w:noProof/>
              </w:rPr>
              <w:fldChar w:fldCharType="begin">
                <w:fldData xml:space="preserve">PEVuZE5vdGU+PENpdGU+PEF1dGhvcj5IaWdnaW5zIE5leWxhbmQ8L0F1dGhvcj48WWVhcj4yMDIx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PENpdGU+PEF1dGhvcj5CcmF5PC9BdXRob3I+PFllYXI+MjAyMjwvWWVhcj48UmVjTnVtPjc4Mzg8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cz48L3VybHM+PC9yZWNvcmQ+PC9DaXRlPjxDaXRlPjxBdXRob3I+SGVybWFuPC9BdXRob3I+PFll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b3JkPjwvQ2l0ZT48Q2l0ZT48QXV0aG9yPlNvbm5ldmlsbGU8L0F1dGhvcj48WWVhcj4yMDE4PC9Z
ZWFyPjxSZWNOdW0+NzIwODwvUmVjTnVtPjxyZWNvcmQ+PHJlYy1udW1iZXI+NzIwODwvcmVjLW51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OTY3PC9pc2JuPjx1cmxzPjwvdXJscz48L3JlY29yZD48L0NpdGU+PC9FbmROb3RlPn==
</w:fldData>
              </w:fldChar>
            </w:r>
            <w:r w:rsidR="00CF3DBA">
              <w:rPr>
                <w:i/>
                <w:iCs/>
                <w:noProof/>
              </w:rPr>
              <w:instrText xml:space="preserve"> ADDIN EN.CITE.DATA </w:instrText>
            </w:r>
            <w:r w:rsidR="00CF3DBA">
              <w:rPr>
                <w:i/>
                <w:iCs/>
                <w:noProof/>
              </w:rPr>
            </w:r>
            <w:r w:rsidR="00CF3DBA">
              <w:rPr>
                <w:i/>
                <w:iCs/>
                <w:noProof/>
              </w:rPr>
              <w:fldChar w:fldCharType="end"/>
            </w:r>
            <w:r w:rsidRPr="004E5A58">
              <w:rPr>
                <w:i/>
                <w:iCs/>
                <w:noProof/>
              </w:rPr>
            </w:r>
            <w:r w:rsidRPr="004E5A58">
              <w:rPr>
                <w:i/>
                <w:iCs/>
                <w:noProof/>
              </w:rPr>
              <w:fldChar w:fldCharType="separate"/>
            </w:r>
            <w:r w:rsidR="00CF3DBA">
              <w:rPr>
                <w:i/>
                <w:iCs/>
                <w:noProof/>
              </w:rPr>
              <w:t>[15-19, 42, 43, 46, 50, 51, 55, 59, 62-65]</w:t>
            </w:r>
            <w:r w:rsidRPr="004E5A58">
              <w:rPr>
                <w:noProof/>
              </w:rPr>
              <w:fldChar w:fldCharType="end"/>
            </w:r>
          </w:p>
        </w:tc>
      </w:tr>
      <w:tr w:rsidR="004E5A58" w:rsidRPr="00012A27" w14:paraId="2C90EB6E" w14:textId="77777777" w:rsidTr="00832AF5">
        <w:trPr>
          <w:jc w:val="center"/>
        </w:trPr>
        <w:tc>
          <w:tcPr>
            <w:tcW w:w="8280" w:type="dxa"/>
          </w:tcPr>
          <w:p w14:paraId="6D79B677" w14:textId="336997ED" w:rsidR="004E5A58" w:rsidRPr="001229FC" w:rsidRDefault="00F72395" w:rsidP="004E5A58">
            <w:pPr>
              <w:pStyle w:val="MDPI42tablebody"/>
              <w:numPr>
                <w:ilvl w:val="1"/>
                <w:numId w:val="129"/>
              </w:numPr>
              <w:jc w:val="left"/>
            </w:pPr>
            <w:r>
              <w:t>I</w:t>
            </w:r>
            <w:r w:rsidR="004E5A58">
              <w:t>nsufficient provider education &amp; training on EDs</w:t>
            </w:r>
            <w:r w:rsidR="004E5A58" w:rsidRPr="00B356AB">
              <w:t xml:space="preserve"> </w:t>
            </w:r>
          </w:p>
        </w:tc>
        <w:tc>
          <w:tcPr>
            <w:tcW w:w="1440" w:type="dxa"/>
          </w:tcPr>
          <w:p w14:paraId="7159EE69" w14:textId="77777777" w:rsidR="004E5A58" w:rsidRPr="00D60933" w:rsidRDefault="004E5A58" w:rsidP="00832AF5">
            <w:pPr>
              <w:pStyle w:val="MDPI42tablebody"/>
              <w:rPr>
                <w:i/>
                <w:iCs/>
              </w:rPr>
            </w:pPr>
            <w:r>
              <w:t>0 (0%)</w:t>
            </w:r>
          </w:p>
        </w:tc>
        <w:tc>
          <w:tcPr>
            <w:tcW w:w="4624" w:type="dxa"/>
            <w:gridSpan w:val="2"/>
          </w:tcPr>
          <w:p w14:paraId="221C23AA" w14:textId="2D11F159" w:rsidR="004E5A58" w:rsidRPr="00D60933" w:rsidRDefault="004E5A58" w:rsidP="00832AF5">
            <w:pPr>
              <w:pStyle w:val="MDPI42tablebody"/>
              <w:jc w:val="left"/>
              <w:rPr>
                <w:i/>
                <w:iCs/>
                <w:noProof/>
              </w:rPr>
            </w:pPr>
            <w:r w:rsidRPr="00807CAB">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 </w:instrText>
            </w:r>
            <w:r w:rsidR="00CF3DBA">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[46, 48, 49, 63]</w:t>
            </w:r>
            <w:r w:rsidRPr="00807CAB">
              <w:rPr>
                <w:i/>
                <w:iCs/>
              </w:rPr>
              <w:fldChar w:fldCharType="end"/>
            </w:r>
          </w:p>
        </w:tc>
      </w:tr>
      <w:tr w:rsidR="00C779D1" w:rsidRPr="00012A27" w14:paraId="22DAE24F" w14:textId="77777777" w:rsidTr="002E3AD1">
        <w:trPr>
          <w:jc w:val="center"/>
        </w:trPr>
        <w:tc>
          <w:tcPr>
            <w:tcW w:w="8280" w:type="dxa"/>
          </w:tcPr>
          <w:p w14:paraId="02E2D847" w14:textId="22699518" w:rsidR="00C779D1" w:rsidRPr="001229FC" w:rsidRDefault="00F72395" w:rsidP="004E5A58">
            <w:pPr>
              <w:pStyle w:val="MDPI42tablebody"/>
              <w:numPr>
                <w:ilvl w:val="1"/>
                <w:numId w:val="129"/>
              </w:numPr>
              <w:jc w:val="left"/>
            </w:pPr>
            <w:r>
              <w:t>I</w:t>
            </w:r>
            <w:r w:rsidR="006D3BC5">
              <w:t xml:space="preserve">nsufficient appointment time to discuss </w:t>
            </w:r>
            <w:r w:rsidR="004E5A58">
              <w:t>psychopathology</w:t>
            </w:r>
            <w:r w:rsidR="00C779D1" w:rsidRPr="00B356AB">
              <w:t xml:space="preserve"> </w:t>
            </w:r>
          </w:p>
        </w:tc>
        <w:tc>
          <w:tcPr>
            <w:tcW w:w="1440" w:type="dxa"/>
          </w:tcPr>
          <w:p w14:paraId="538FDA0F" w14:textId="2FEE0479" w:rsidR="00C779D1" w:rsidRPr="00D60933" w:rsidRDefault="006D3BC5" w:rsidP="00C779D1">
            <w:pPr>
              <w:pStyle w:val="MDPI42tablebody"/>
              <w:rPr>
                <w:i/>
                <w:iCs/>
              </w:rPr>
            </w:pPr>
            <w:r>
              <w:t>0 (0%)</w:t>
            </w:r>
          </w:p>
        </w:tc>
        <w:tc>
          <w:tcPr>
            <w:tcW w:w="4624" w:type="dxa"/>
            <w:gridSpan w:val="2"/>
          </w:tcPr>
          <w:p w14:paraId="50AD491E" w14:textId="40B36136" w:rsidR="00C779D1" w:rsidRPr="00D60933" w:rsidRDefault="004E5A58" w:rsidP="00C779D1">
            <w:pPr>
              <w:pStyle w:val="MDPI42tablebody"/>
              <w:jc w:val="left"/>
              <w:rPr>
                <w:i/>
                <w:iCs/>
                <w:noProof/>
              </w:rPr>
            </w:pPr>
            <w:r w:rsidRPr="00807CAB">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 </w:instrText>
            </w:r>
            <w:r w:rsidR="00CF3DBA">
              <w:rPr>
                <w:i/>
                <w:iCs/>
              </w:rPr>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[46, 48, 49, 63]</w:t>
            </w:r>
            <w:r w:rsidRPr="00807CAB">
              <w:rPr>
                <w:i/>
                <w:iCs/>
              </w:rPr>
              <w:fldChar w:fldCharType="end"/>
            </w:r>
          </w:p>
        </w:tc>
      </w:tr>
      <w:tr w:rsidR="003041FB" w:rsidRPr="003041FB" w14:paraId="479594F1" w14:textId="77777777" w:rsidTr="00832AF5">
        <w:trPr>
          <w:gridAfter w:val="1"/>
          <w:wAfter w:w="754" w:type="dxa"/>
          <w:jc w:val="center"/>
        </w:trPr>
        <w:tc>
          <w:tcPr>
            <w:tcW w:w="8280" w:type="dxa"/>
          </w:tcPr>
          <w:p w14:paraId="37A00416" w14:textId="4FB7B79C" w:rsidR="003041FB" w:rsidRPr="003041FB" w:rsidRDefault="003041FB" w:rsidP="003041FB">
            <w:pPr>
              <w:pStyle w:val="MDPI42tablebody"/>
              <w:keepNext/>
              <w:numPr>
                <w:ilvl w:val="0"/>
                <w:numId w:val="96"/>
              </w:numPr>
              <w:jc w:val="left"/>
              <w:rPr>
                <w:b/>
                <w:bCs/>
              </w:rPr>
            </w:pPr>
            <w:r w:rsidRPr="003041FB">
              <w:rPr>
                <w:b/>
                <w:bCs/>
                <w:highlight w:val="green"/>
              </w:rPr>
              <w:lastRenderedPageBreak/>
              <w:t>Healthcare</w:t>
            </w:r>
            <w:r w:rsidRPr="003041FB">
              <w:rPr>
                <w:b/>
                <w:bCs/>
              </w:rPr>
              <w:t xml:space="preserve"> Inequity </w:t>
            </w:r>
            <w:r w:rsidRPr="003041FB">
              <w:rPr>
                <w:b/>
                <w:bCs/>
                <w:color w:val="FF0000"/>
              </w:rPr>
              <w:t>(3)</w:t>
            </w:r>
          </w:p>
        </w:tc>
        <w:tc>
          <w:tcPr>
            <w:tcW w:w="1440" w:type="dxa"/>
          </w:tcPr>
          <w:p w14:paraId="10C99C02" w14:textId="77777777" w:rsidR="003041FB" w:rsidRPr="003041FB" w:rsidRDefault="003041FB" w:rsidP="003041FB">
            <w:pPr>
              <w:pStyle w:val="MDPI42tablebody"/>
              <w:keepNext/>
              <w:rPr>
                <w:b/>
                <w:bCs/>
                <w:highlight w:val="yellow"/>
              </w:rPr>
            </w:pPr>
            <w:r w:rsidRPr="003041FB">
              <w:rPr>
                <w:b/>
                <w:bCs/>
              </w:rPr>
              <w:t>1 (7% / 11%)</w:t>
            </w:r>
          </w:p>
        </w:tc>
        <w:tc>
          <w:tcPr>
            <w:tcW w:w="3870" w:type="dxa"/>
          </w:tcPr>
          <w:p w14:paraId="2172AE4D" w14:textId="77777777" w:rsidR="003041FB" w:rsidRPr="003041FB" w:rsidRDefault="003041FB" w:rsidP="003041FB">
            <w:pPr>
              <w:pStyle w:val="MDPI42tablebody"/>
              <w:keepNext/>
              <w:ind w:right="-155"/>
              <w:jc w:val="left"/>
              <w:rPr>
                <w:b/>
                <w:bCs/>
              </w:rPr>
            </w:pPr>
            <w:r w:rsidRPr="003041FB">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Pr="003041FB">
              <w:rPr>
                <w:b/>
                <w:bCs/>
              </w:rPr>
              <w:instrText xml:space="preserve"> ADDIN EN.CITE </w:instrText>
            </w:r>
            <w:r w:rsidRPr="003041FB">
              <w:rPr>
                <w:b/>
                <w:b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Pr="003041FB">
              <w:rPr>
                <w:b/>
                <w:bCs/>
              </w:rPr>
              <w:instrText xml:space="preserve"> ADDIN EN.CITE.DATA </w:instrText>
            </w:r>
            <w:r w:rsidRPr="003041FB">
              <w:rPr>
                <w:b/>
                <w:bCs/>
              </w:rPr>
            </w:r>
            <w:r w:rsidRPr="003041FB">
              <w:rPr>
                <w:b/>
                <w:bCs/>
              </w:rPr>
              <w:fldChar w:fldCharType="end"/>
            </w:r>
            <w:r w:rsidRPr="003041FB">
              <w:rPr>
                <w:b/>
                <w:bCs/>
              </w:rPr>
            </w:r>
            <w:r w:rsidRPr="003041FB">
              <w:rPr>
                <w:b/>
                <w:bCs/>
              </w:rPr>
              <w:fldChar w:fldCharType="separate"/>
            </w:r>
            <w:r w:rsidRPr="003041FB">
              <w:rPr>
                <w:b/>
                <w:bCs/>
                <w:noProof/>
              </w:rPr>
              <w:t>[17, 49, 55, 61, 74-80]</w:t>
            </w:r>
            <w:r w:rsidRPr="003041FB">
              <w:rPr>
                <w:b/>
                <w:bCs/>
              </w:rPr>
              <w:fldChar w:fldCharType="end"/>
            </w:r>
          </w:p>
        </w:tc>
      </w:tr>
      <w:tr w:rsidR="00C779D1" w:rsidRPr="00591692" w14:paraId="309AFC9E" w14:textId="77777777" w:rsidTr="002E3AD1">
        <w:trPr>
          <w:gridAfter w:val="1"/>
          <w:wAfter w:w="754" w:type="dxa"/>
          <w:jc w:val="center"/>
        </w:trPr>
        <w:tc>
          <w:tcPr>
            <w:tcW w:w="8280" w:type="dxa"/>
          </w:tcPr>
          <w:p w14:paraId="383752C6" w14:textId="4CC1CB1B" w:rsidR="00C779D1" w:rsidRPr="00591692" w:rsidRDefault="00591692" w:rsidP="003041FB">
            <w:pPr>
              <w:pStyle w:val="MDPI42tablebody"/>
              <w:keepNext/>
              <w:ind w:left="720"/>
              <w:jc w:val="left"/>
              <w:rPr>
                <w:b/>
                <w:bCs/>
              </w:rPr>
            </w:pPr>
            <w:r w:rsidRPr="00591692">
              <w:rPr>
                <w:b/>
                <w:bCs/>
              </w:rPr>
              <w:t>Associated with</w:t>
            </w:r>
            <w:r w:rsidR="003041FB">
              <w:rPr>
                <w:b/>
                <w:bCs/>
              </w:rPr>
              <w:t>:</w:t>
            </w:r>
          </w:p>
        </w:tc>
        <w:tc>
          <w:tcPr>
            <w:tcW w:w="1440" w:type="dxa"/>
          </w:tcPr>
          <w:p w14:paraId="3D6F5743" w14:textId="12573A84" w:rsidR="00C779D1" w:rsidRPr="00591692" w:rsidRDefault="00591692" w:rsidP="003041FB">
            <w:pPr>
              <w:pStyle w:val="MDPI42tablebody"/>
              <w:keepNext/>
              <w:rPr>
                <w:b/>
                <w:bCs/>
                <w:highlight w:val="yellow"/>
              </w:rPr>
            </w:pPr>
            <w:r w:rsidRPr="00591692">
              <w:rPr>
                <w:b/>
                <w:bCs/>
              </w:rPr>
              <w:t>1 (7% / 11%)</w:t>
            </w:r>
          </w:p>
        </w:tc>
        <w:tc>
          <w:tcPr>
            <w:tcW w:w="3870" w:type="dxa"/>
          </w:tcPr>
          <w:p w14:paraId="73737D4E" w14:textId="179E9EC4" w:rsidR="00C779D1" w:rsidRPr="00591692" w:rsidRDefault="00C779D1" w:rsidP="003041FB">
            <w:pPr>
              <w:pStyle w:val="MDPI42tablebody"/>
              <w:keepNext/>
              <w:ind w:right="-155"/>
              <w:jc w:val="left"/>
              <w:rPr>
                <w:b/>
                <w:bCs/>
              </w:rPr>
            </w:pPr>
            <w:r w:rsidRPr="00591692">
              <w:rPr>
                <w:b/>
                <w:bCs/>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i/>
                <w:iCs/>
              </w:rPr>
              <w:instrText xml:space="preserve"> ADDIN EN.CITE </w:instrText>
            </w:r>
            <w:r w:rsidR="00CF3DBA">
              <w:rPr>
                <w:b/>
                <w:bCs/>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b/>
                <w:bCs/>
                <w:i/>
                <w:iCs/>
              </w:rPr>
              <w:instrText xml:space="preserve"> ADDIN EN.CITE.DATA </w:instrText>
            </w:r>
            <w:r w:rsidR="00CF3DBA">
              <w:rPr>
                <w:b/>
                <w:bCs/>
                <w:i/>
                <w:iCs/>
              </w:rPr>
            </w:r>
            <w:r w:rsidR="00CF3DBA">
              <w:rPr>
                <w:b/>
                <w:bCs/>
                <w:i/>
                <w:iCs/>
              </w:rPr>
              <w:fldChar w:fldCharType="end"/>
            </w:r>
            <w:r w:rsidRPr="00591692">
              <w:rPr>
                <w:b/>
                <w:bCs/>
                <w:i/>
                <w:iCs/>
              </w:rPr>
            </w:r>
            <w:r w:rsidRPr="00591692">
              <w:rPr>
                <w:b/>
                <w:bCs/>
                <w:i/>
                <w:iCs/>
              </w:rPr>
              <w:fldChar w:fldCharType="separate"/>
            </w:r>
            <w:r w:rsidR="00CF3DBA">
              <w:rPr>
                <w:b/>
                <w:bCs/>
                <w:i/>
                <w:iCs/>
                <w:noProof/>
              </w:rPr>
              <w:t>[17, 49, 55, 61, 74-80]</w:t>
            </w:r>
            <w:r w:rsidRPr="00591692">
              <w:rPr>
                <w:b/>
                <w:bCs/>
                <w:i/>
                <w:iCs/>
              </w:rPr>
              <w:fldChar w:fldCharType="end"/>
            </w:r>
          </w:p>
        </w:tc>
      </w:tr>
      <w:tr w:rsidR="003041FB" w:rsidRPr="00012A27" w14:paraId="18153607" w14:textId="77777777" w:rsidTr="00832AF5">
        <w:trPr>
          <w:jc w:val="center"/>
        </w:trPr>
        <w:tc>
          <w:tcPr>
            <w:tcW w:w="8280" w:type="dxa"/>
          </w:tcPr>
          <w:p w14:paraId="30133B0D" w14:textId="1B05B570" w:rsidR="003041FB" w:rsidRPr="00591692" w:rsidRDefault="003041FB" w:rsidP="00832AF5">
            <w:pPr>
              <w:pStyle w:val="MDPI42tablebody"/>
              <w:numPr>
                <w:ilvl w:val="0"/>
                <w:numId w:val="191"/>
              </w:numPr>
              <w:jc w:val="left"/>
            </w:pPr>
            <w:r>
              <w:t>Race, ethnicity, &amp; other marginalized status’</w:t>
            </w:r>
            <w:r w:rsidRPr="00591692">
              <w:t xml:space="preserve"> </w:t>
            </w:r>
            <w:r w:rsidRPr="00591692">
              <w:rPr>
                <w:color w:val="FF0000"/>
              </w:rPr>
              <w:t>(</w:t>
            </w:r>
            <w:r>
              <w:rPr>
                <w:color w:val="FF0000"/>
              </w:rPr>
              <w:t>3</w:t>
            </w:r>
            <w:r w:rsidRPr="00591692">
              <w:rPr>
                <w:color w:val="FF0000"/>
              </w:rPr>
              <w:t>)</w:t>
            </w:r>
          </w:p>
        </w:tc>
        <w:tc>
          <w:tcPr>
            <w:tcW w:w="1440" w:type="dxa"/>
          </w:tcPr>
          <w:p w14:paraId="6CCD3DA8" w14:textId="77777777" w:rsidR="003041FB" w:rsidRPr="00591692" w:rsidRDefault="003041FB" w:rsidP="00832AF5">
            <w:pPr>
              <w:pStyle w:val="MDPI42tablebody"/>
              <w:rPr>
                <w:i/>
                <w:iCs/>
                <w:highlight w:val="yellow"/>
              </w:rPr>
            </w:pPr>
            <w:r w:rsidRPr="004C1360">
              <w:t>1 (7% / 11%)</w:t>
            </w:r>
          </w:p>
        </w:tc>
        <w:tc>
          <w:tcPr>
            <w:tcW w:w="4624" w:type="dxa"/>
            <w:gridSpan w:val="2"/>
          </w:tcPr>
          <w:p w14:paraId="18C3515E" w14:textId="77777777" w:rsidR="003041FB" w:rsidRPr="00591692" w:rsidRDefault="003041FB" w:rsidP="00832AF5">
            <w:pPr>
              <w:pStyle w:val="MDPI42tablebody"/>
              <w:jc w:val="left"/>
              <w:rPr>
                <w:i/>
                <w:iCs/>
                <w:noProof/>
              </w:rPr>
            </w:pPr>
            <w:r w:rsidRPr="00591692">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instrText xml:space="preserve"> ADDIN EN.CITE </w:instrText>
            </w:r>
            <w: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instrText xml:space="preserve"> ADDIN EN.CITE.DATA </w:instrText>
            </w:r>
            <w:r>
              <w:fldChar w:fldCharType="end"/>
            </w:r>
            <w:r w:rsidRPr="00591692">
              <w:fldChar w:fldCharType="separate"/>
            </w:r>
            <w:r>
              <w:rPr>
                <w:noProof/>
              </w:rPr>
              <w:t>[17, 49, 55, 61, 74-80]</w:t>
            </w:r>
            <w:r w:rsidRPr="00591692">
              <w:fldChar w:fldCharType="end"/>
            </w:r>
          </w:p>
        </w:tc>
      </w:tr>
      <w:tr w:rsidR="003041FB" w:rsidRPr="00012A27" w14:paraId="6E3834C6" w14:textId="77777777" w:rsidTr="00832AF5">
        <w:trPr>
          <w:jc w:val="center"/>
        </w:trPr>
        <w:tc>
          <w:tcPr>
            <w:tcW w:w="8280" w:type="dxa"/>
          </w:tcPr>
          <w:p w14:paraId="24BC40E6" w14:textId="4A7926AF" w:rsidR="003041FB" w:rsidRPr="00591692" w:rsidRDefault="003041FB" w:rsidP="00832AF5">
            <w:pPr>
              <w:pStyle w:val="MDPI42tablebody"/>
              <w:numPr>
                <w:ilvl w:val="0"/>
                <w:numId w:val="191"/>
              </w:numPr>
              <w:jc w:val="left"/>
            </w:pPr>
            <w:r>
              <w:t>H</w:t>
            </w:r>
            <w:r w:rsidRPr="00591692">
              <w:t xml:space="preserve">ealthcare avoidance </w:t>
            </w:r>
            <w:r w:rsidRPr="00591692">
              <w:rPr>
                <w:color w:val="FF0000"/>
              </w:rPr>
              <w:t>(</w:t>
            </w:r>
            <w:r>
              <w:rPr>
                <w:color w:val="FF0000"/>
              </w:rPr>
              <w:t>3</w:t>
            </w:r>
            <w:r w:rsidRPr="00591692">
              <w:rPr>
                <w:color w:val="FF0000"/>
              </w:rPr>
              <w:t>)</w:t>
            </w:r>
          </w:p>
        </w:tc>
        <w:tc>
          <w:tcPr>
            <w:tcW w:w="1440" w:type="dxa"/>
          </w:tcPr>
          <w:p w14:paraId="65128088" w14:textId="77777777" w:rsidR="003041FB" w:rsidRPr="00591692" w:rsidRDefault="003041FB" w:rsidP="00832AF5">
            <w:pPr>
              <w:pStyle w:val="MDPI42tablebody"/>
              <w:rPr>
                <w:i/>
                <w:iCs/>
                <w:highlight w:val="yellow"/>
              </w:rPr>
            </w:pPr>
            <w:r w:rsidRPr="004C1360">
              <w:t>1 (7% / 11%)</w:t>
            </w:r>
          </w:p>
        </w:tc>
        <w:tc>
          <w:tcPr>
            <w:tcW w:w="4624" w:type="dxa"/>
            <w:gridSpan w:val="2"/>
          </w:tcPr>
          <w:p w14:paraId="11D9DE77" w14:textId="77777777" w:rsidR="003041FB" w:rsidRPr="00591692" w:rsidRDefault="003041FB" w:rsidP="00832AF5">
            <w:pPr>
              <w:pStyle w:val="MDPI42tablebody"/>
              <w:jc w:val="left"/>
              <w:rPr>
                <w:i/>
                <w:iCs/>
                <w:noProof/>
              </w:rPr>
            </w:pPr>
            <w:r w:rsidRPr="00591692">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instrText xml:space="preserve"> ADDIN EN.CITE </w:instrText>
            </w:r>
            <w: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instrText xml:space="preserve"> ADDIN EN.CITE.DATA </w:instrText>
            </w:r>
            <w:r>
              <w:fldChar w:fldCharType="end"/>
            </w:r>
            <w:r w:rsidRPr="00591692">
              <w:fldChar w:fldCharType="separate"/>
            </w:r>
            <w:r>
              <w:rPr>
                <w:noProof/>
              </w:rPr>
              <w:t>[17, 49, 55, 61, 74-80]</w:t>
            </w:r>
            <w:r w:rsidRPr="00591692">
              <w:fldChar w:fldCharType="end"/>
            </w:r>
          </w:p>
        </w:tc>
      </w:tr>
      <w:tr w:rsidR="00591692" w:rsidRPr="00012A27" w14:paraId="4D34D9B3" w14:textId="77777777" w:rsidTr="00832AF5">
        <w:trPr>
          <w:jc w:val="center"/>
        </w:trPr>
        <w:tc>
          <w:tcPr>
            <w:tcW w:w="8280" w:type="dxa"/>
          </w:tcPr>
          <w:p w14:paraId="69C73716" w14:textId="0795A4F8" w:rsidR="00591692" w:rsidRPr="00591692" w:rsidRDefault="003041FB" w:rsidP="00591692">
            <w:pPr>
              <w:pStyle w:val="MDPI42tablebody"/>
              <w:numPr>
                <w:ilvl w:val="0"/>
                <w:numId w:val="191"/>
              </w:numPr>
              <w:jc w:val="left"/>
            </w:pPr>
            <w:r>
              <w:t>M</w:t>
            </w:r>
            <w:r w:rsidR="00591692" w:rsidRPr="00591692">
              <w:t xml:space="preserve">issed </w:t>
            </w:r>
            <w:r w:rsidR="00591692">
              <w:t xml:space="preserve">opportunities for detection, </w:t>
            </w:r>
            <w:r w:rsidR="00591692" w:rsidRPr="00591692">
              <w:t>screening</w:t>
            </w:r>
            <w:r w:rsidR="00591692">
              <w:t>,</w:t>
            </w:r>
            <w:r w:rsidR="00591692" w:rsidRPr="00591692">
              <w:t xml:space="preserve"> </w:t>
            </w:r>
            <w:r w:rsidR="00591692">
              <w:t>&amp;</w:t>
            </w:r>
            <w:r w:rsidR="00591692" w:rsidRPr="00591692">
              <w:t xml:space="preserve"> diagnosis </w:t>
            </w:r>
            <w:r w:rsidR="00591692" w:rsidRPr="00591692">
              <w:rPr>
                <w:color w:val="FF0000"/>
              </w:rPr>
              <w:t>(</w:t>
            </w:r>
            <w:r w:rsidR="00591692">
              <w:rPr>
                <w:color w:val="FF0000"/>
              </w:rPr>
              <w:t>3</w:t>
            </w:r>
            <w:r w:rsidR="00591692" w:rsidRPr="00591692">
              <w:rPr>
                <w:color w:val="FF0000"/>
              </w:rPr>
              <w:t>)</w:t>
            </w:r>
          </w:p>
        </w:tc>
        <w:tc>
          <w:tcPr>
            <w:tcW w:w="1440" w:type="dxa"/>
          </w:tcPr>
          <w:p w14:paraId="1A9934FD" w14:textId="5DCD605A" w:rsidR="00591692" w:rsidRPr="00591692" w:rsidRDefault="00591692" w:rsidP="00832AF5">
            <w:pPr>
              <w:pStyle w:val="MDPI42tablebody"/>
              <w:rPr>
                <w:i/>
                <w:iCs/>
                <w:highlight w:val="yellow"/>
              </w:rPr>
            </w:pPr>
            <w:r w:rsidRPr="004C1360">
              <w:t>1 (7% / 11%)</w:t>
            </w:r>
          </w:p>
        </w:tc>
        <w:tc>
          <w:tcPr>
            <w:tcW w:w="4624" w:type="dxa"/>
            <w:gridSpan w:val="2"/>
          </w:tcPr>
          <w:p w14:paraId="02929A44" w14:textId="4B2C1F0B" w:rsidR="00591692" w:rsidRPr="00591692" w:rsidRDefault="00591692" w:rsidP="00832AF5">
            <w:pPr>
              <w:pStyle w:val="MDPI42tablebody"/>
              <w:jc w:val="left"/>
              <w:rPr>
                <w:i/>
                <w:iCs/>
                <w:noProof/>
              </w:rPr>
            </w:pPr>
            <w:r w:rsidRPr="00591692">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EN.CITE.DATA </w:instrText>
            </w:r>
            <w:r w:rsidR="00CF3DBA">
              <w:fldChar w:fldCharType="end"/>
            </w:r>
            <w:r w:rsidRPr="00591692">
              <w:fldChar w:fldCharType="separate"/>
            </w:r>
            <w:r w:rsidR="00CF3DBA">
              <w:rPr>
                <w:noProof/>
              </w:rPr>
              <w:t>[17, 49, 55, 61, 74-80]</w:t>
            </w:r>
            <w:r w:rsidRPr="00591692">
              <w:fldChar w:fldCharType="end"/>
            </w:r>
          </w:p>
        </w:tc>
      </w:tr>
      <w:tr w:rsidR="00C779D1" w:rsidRPr="001229FC" w14:paraId="3E396D89" w14:textId="614A41CB" w:rsidTr="00811BE5">
        <w:trPr>
          <w:jc w:val="center"/>
        </w:trPr>
        <w:tc>
          <w:tcPr>
            <w:tcW w:w="8280" w:type="dxa"/>
          </w:tcPr>
          <w:p w14:paraId="2156C9BB" w14:textId="22AF6531" w:rsidR="00C779D1" w:rsidRPr="001229FC" w:rsidRDefault="00C779D1" w:rsidP="00C779D1">
            <w:pPr>
              <w:pStyle w:val="MDPI42tablebody"/>
              <w:numPr>
                <w:ilvl w:val="0"/>
                <w:numId w:val="126"/>
              </w:numPr>
              <w:jc w:val="left"/>
              <w:rPr>
                <w:b/>
                <w:bCs/>
                <w:sz w:val="18"/>
                <w:szCs w:val="18"/>
              </w:rPr>
            </w:pPr>
            <w:r>
              <w:rPr>
                <w:b/>
                <w:bCs/>
              </w:rPr>
              <w:t>Systems-Level Barriers (Section 3.2.1.3)</w:t>
            </w:r>
          </w:p>
        </w:tc>
        <w:tc>
          <w:tcPr>
            <w:tcW w:w="1440" w:type="dxa"/>
          </w:tcPr>
          <w:p w14:paraId="1985D497" w14:textId="1E145516" w:rsidR="00C779D1" w:rsidRPr="00374B12" w:rsidRDefault="00C779D1" w:rsidP="00C779D1">
            <w:pPr>
              <w:pStyle w:val="MDPI42tablebody"/>
              <w:rPr>
                <w:b/>
                <w:bCs/>
              </w:rPr>
            </w:pPr>
            <w:r w:rsidRPr="00374B12">
              <w:rPr>
                <w:b/>
                <w:bCs/>
              </w:rPr>
              <w:t>7 (50%</w:t>
            </w:r>
            <w:r>
              <w:rPr>
                <w:b/>
                <w:bCs/>
              </w:rPr>
              <w:t xml:space="preserve"> </w:t>
            </w:r>
            <w:r>
              <w:rPr>
                <w:b/>
                <w:bCs/>
                <w:i/>
                <w:iCs/>
              </w:rPr>
              <w:t>/ 78%</w:t>
            </w:r>
            <w:r w:rsidRPr="00374B12">
              <w:rPr>
                <w:b/>
                <w:bCs/>
              </w:rPr>
              <w:t>)</w:t>
            </w:r>
          </w:p>
        </w:tc>
        <w:tc>
          <w:tcPr>
            <w:tcW w:w="4624" w:type="dxa"/>
            <w:gridSpan w:val="2"/>
          </w:tcPr>
          <w:p w14:paraId="78CAEF65" w14:textId="77777777" w:rsidR="00C779D1" w:rsidRPr="00D216D6" w:rsidRDefault="00C779D1" w:rsidP="00C779D1">
            <w:pPr>
              <w:pStyle w:val="MDPI42tablebody"/>
              <w:jc w:val="left"/>
            </w:pPr>
          </w:p>
        </w:tc>
      </w:tr>
      <w:tr w:rsidR="00C779D1" w:rsidRPr="003041FB" w14:paraId="49BA06A5" w14:textId="1C4EF00D" w:rsidTr="00811BE5">
        <w:trPr>
          <w:jc w:val="center"/>
        </w:trPr>
        <w:tc>
          <w:tcPr>
            <w:tcW w:w="8280" w:type="dxa"/>
          </w:tcPr>
          <w:p w14:paraId="3C2C01F4" w14:textId="77777777" w:rsidR="00C779D1" w:rsidRPr="003041FB" w:rsidRDefault="00C779D1" w:rsidP="00C779D1">
            <w:pPr>
              <w:pStyle w:val="MDPI42tablebody"/>
              <w:numPr>
                <w:ilvl w:val="0"/>
                <w:numId w:val="97"/>
              </w:numPr>
              <w:jc w:val="left"/>
              <w:rPr>
                <w:b/>
                <w:bCs/>
              </w:rPr>
            </w:pPr>
            <w:r w:rsidRPr="003041FB">
              <w:rPr>
                <w:b/>
                <w:bCs/>
              </w:rPr>
              <w:t>Sociocultural stigmatization around weight, B/ED, and mental health issues</w:t>
            </w:r>
          </w:p>
        </w:tc>
        <w:tc>
          <w:tcPr>
            <w:tcW w:w="1440" w:type="dxa"/>
          </w:tcPr>
          <w:p w14:paraId="7F53B7AB" w14:textId="25B3DDBE" w:rsidR="00C779D1" w:rsidRPr="003041FB" w:rsidRDefault="00C779D1" w:rsidP="00C779D1">
            <w:pPr>
              <w:pStyle w:val="MDPI42tablebody"/>
              <w:rPr>
                <w:b/>
                <w:bCs/>
              </w:rPr>
            </w:pPr>
            <w:r w:rsidRPr="003041FB">
              <w:rPr>
                <w:b/>
                <w:bCs/>
              </w:rPr>
              <w:t>5 (36%/ 55%)</w:t>
            </w:r>
          </w:p>
        </w:tc>
        <w:tc>
          <w:tcPr>
            <w:tcW w:w="4624" w:type="dxa"/>
            <w:gridSpan w:val="2"/>
          </w:tcPr>
          <w:p w14:paraId="1B5BEE07" w14:textId="1CDB7A22" w:rsidR="00C779D1" w:rsidRPr="003041FB" w:rsidRDefault="00C779D1" w:rsidP="00C779D1">
            <w:pPr>
              <w:pStyle w:val="MDPI42tablebody"/>
              <w:jc w:val="left"/>
              <w:rPr>
                <w:b/>
                <w:bCs/>
              </w:rPr>
            </w:pPr>
            <w:r w:rsidRPr="003041FB">
              <w:rPr>
                <w:b/>
                <w:b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sidRPr="003041FB">
              <w:rPr>
                <w:b/>
                <w:bCs/>
              </w:rPr>
              <w:instrText xml:space="preserve"> ADDIN EN.CITE </w:instrText>
            </w:r>
            <w:r w:rsidR="00CF3DBA" w:rsidRPr="003041FB">
              <w:rPr>
                <w:b/>
                <w:bCs/>
              </w:rPr>
              <w:fldChar w:fldCharType="begin">
                <w:fldData xml:space="preserve">PEVuZE5vdGU+PENpdGU+PEF1dGhvcj5OZXlsYW5kPC9BdXRob3I+PFllYXI+MjAxOTwvWWVhcj48
UmVjTnVtPjgzMjM8L1JlY051bT48RGlzcGxheVRleHQ+WzQzLTQ1LCA0OC01MywgNTUsIDU3LCA1
OCwgNjctNzNdPC9EaXNwbGF5VGV4dD48cmVjb3JkPjxyZWMtbnVtYmVyPjgzMjM8L3JlYy1udW1i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cz48aXNibj4wMDA1LTc5Njc8L2lzYm4+PHVybHM+PC91cmxzPjwvcmVjb3JkPjwvQ2l0ZT48Q2l0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NTkiPjc5NTE8L2tleT48L2ZvcmVpZ24ta2V5cz48cmVmLXR5cGUgbmFtZT0iQm9vayBTZS==
</w:fldData>
              </w:fldChar>
            </w:r>
            <w:r w:rsidR="00CF3DBA" w:rsidRPr="003041FB">
              <w:rPr>
                <w:b/>
                <w:bCs/>
              </w:rPr>
              <w:instrText xml:space="preserve"> ADDIN EN.CITE.DATA </w:instrText>
            </w:r>
            <w:r w:rsidR="00CF3DBA" w:rsidRPr="003041FB">
              <w:rPr>
                <w:b/>
                <w:bCs/>
              </w:rPr>
            </w:r>
            <w:r w:rsidR="00CF3DBA" w:rsidRPr="003041FB">
              <w:rPr>
                <w:b/>
                <w:bCs/>
              </w:rPr>
              <w:fldChar w:fldCharType="end"/>
            </w:r>
            <w:r w:rsidR="00CF3DBA" w:rsidRPr="003041FB">
              <w:rPr>
                <w:b/>
                <w:bCs/>
              </w:rPr>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PC9yZWNvcmQ+PC9DaXRlPjxDaXRlPjxBdXRob3I+UmVhczwvQXV0aG9yPjxZZWFyPjIwMTc8L1ll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</w:fldData>
              </w:fldChar>
            </w:r>
            <w:r w:rsidR="00CF3DBA" w:rsidRPr="003041FB">
              <w:rPr>
                <w:b/>
                <w:bCs/>
              </w:rPr>
              <w:instrText xml:space="preserve"> ADDIN EN.CITE.DATA </w:instrText>
            </w:r>
            <w:r w:rsidR="00CF3DBA" w:rsidRPr="003041FB">
              <w:rPr>
                <w:b/>
                <w:bCs/>
              </w:rPr>
            </w:r>
            <w:r w:rsidR="00CF3DBA" w:rsidRPr="003041FB">
              <w:rPr>
                <w:b/>
                <w:bCs/>
              </w:rPr>
              <w:fldChar w:fldCharType="end"/>
            </w:r>
            <w:r w:rsidRPr="003041FB">
              <w:rPr>
                <w:b/>
                <w:bCs/>
              </w:rPr>
            </w:r>
            <w:r w:rsidRPr="003041FB">
              <w:rPr>
                <w:b/>
                <w:bCs/>
              </w:rPr>
              <w:fldChar w:fldCharType="separate"/>
            </w:r>
            <w:r w:rsidR="00CF3DBA" w:rsidRPr="003041FB">
              <w:rPr>
                <w:b/>
                <w:bCs/>
                <w:noProof/>
              </w:rPr>
              <w:t>[43-45, 48-53, 55, 57, 58, 67-73]</w:t>
            </w:r>
            <w:r w:rsidRPr="003041FB">
              <w:rPr>
                <w:b/>
                <w:bCs/>
              </w:rPr>
              <w:fldChar w:fldCharType="end"/>
            </w:r>
          </w:p>
        </w:tc>
      </w:tr>
      <w:tr w:rsidR="00F72395" w:rsidRPr="003041FB" w14:paraId="65FC6760" w14:textId="77777777" w:rsidTr="00832AF5">
        <w:trPr>
          <w:gridAfter w:val="1"/>
          <w:wAfter w:w="754" w:type="dxa"/>
          <w:jc w:val="center"/>
        </w:trPr>
        <w:tc>
          <w:tcPr>
            <w:tcW w:w="8280" w:type="dxa"/>
          </w:tcPr>
          <w:p w14:paraId="62E3475A" w14:textId="7C938C0F" w:rsidR="00F72395" w:rsidRPr="003041FB" w:rsidRDefault="00F72395" w:rsidP="00F72395">
            <w:pPr>
              <w:pStyle w:val="MDPI42tablebody"/>
              <w:numPr>
                <w:ilvl w:val="0"/>
                <w:numId w:val="97"/>
              </w:numPr>
              <w:jc w:val="left"/>
              <w:rPr>
                <w:b/>
                <w:bCs/>
              </w:rPr>
            </w:pPr>
            <w:r w:rsidRPr="003041FB">
              <w:rPr>
                <w:b/>
                <w:bCs/>
              </w:rPr>
              <w:t xml:space="preserve">Lack of education and awareness about BED </w:t>
            </w:r>
            <w:r w:rsidRPr="003041FB">
              <w:rPr>
                <w:b/>
                <w:bCs/>
                <w:color w:val="FF0000"/>
              </w:rPr>
              <w:t>(1)</w:t>
            </w:r>
          </w:p>
        </w:tc>
        <w:tc>
          <w:tcPr>
            <w:tcW w:w="1440" w:type="dxa"/>
          </w:tcPr>
          <w:p w14:paraId="44353C83" w14:textId="77777777" w:rsidR="00F72395" w:rsidRPr="003041FB" w:rsidRDefault="00F72395" w:rsidP="00832AF5">
            <w:pPr>
              <w:pStyle w:val="MDPI42tablebody"/>
              <w:rPr>
                <w:b/>
                <w:bCs/>
              </w:rPr>
            </w:pPr>
            <w:r w:rsidRPr="003041FB">
              <w:rPr>
                <w:b/>
                <w:bCs/>
              </w:rPr>
              <w:t>4 (29% / 45%)</w:t>
            </w:r>
          </w:p>
        </w:tc>
        <w:tc>
          <w:tcPr>
            <w:tcW w:w="3870" w:type="dxa"/>
          </w:tcPr>
          <w:p w14:paraId="495F3EE3" w14:textId="77777777" w:rsidR="00F72395" w:rsidRPr="003041FB" w:rsidRDefault="00F72395" w:rsidP="00832AF5">
            <w:pPr>
              <w:pStyle w:val="MDPI42tablebody"/>
              <w:ind w:right="-155"/>
              <w:jc w:val="left"/>
              <w:rPr>
                <w:b/>
                <w:bCs/>
              </w:rPr>
            </w:pPr>
            <w:r w:rsidRPr="003041FB">
              <w:rPr>
                <w:b/>
                <w:b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Pr="003041FB">
              <w:rPr>
                <w:b/>
                <w:bCs/>
              </w:rPr>
              <w:instrText xml:space="preserve"> ADDIN EN.CITE </w:instrText>
            </w:r>
            <w:r w:rsidRPr="003041FB">
              <w:rPr>
                <w:b/>
                <w:bCs/>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Pr="003041FB">
              <w:rPr>
                <w:b/>
                <w:bCs/>
              </w:rPr>
              <w:instrText xml:space="preserve"> ADDIN EN.CITE.DATA </w:instrText>
            </w:r>
            <w:r w:rsidRPr="003041FB">
              <w:rPr>
                <w:b/>
                <w:bCs/>
              </w:rPr>
            </w:r>
            <w:r w:rsidRPr="003041FB">
              <w:rPr>
                <w:b/>
                <w:bCs/>
              </w:rPr>
              <w:fldChar w:fldCharType="end"/>
            </w:r>
            <w:r w:rsidRPr="003041FB">
              <w:rPr>
                <w:b/>
                <w:bCs/>
              </w:rPr>
            </w:r>
            <w:r w:rsidRPr="003041FB">
              <w:rPr>
                <w:b/>
                <w:bCs/>
              </w:rPr>
              <w:fldChar w:fldCharType="separate"/>
            </w:r>
            <w:r w:rsidRPr="003041FB">
              <w:rPr>
                <w:b/>
                <w:bCs/>
                <w:noProof/>
              </w:rPr>
              <w:t>[17, 43, 46, 48, 49, 51-53, 63, 86]</w:t>
            </w:r>
            <w:r w:rsidRPr="003041FB">
              <w:rPr>
                <w:b/>
                <w:bCs/>
              </w:rPr>
              <w:fldChar w:fldCharType="end"/>
            </w:r>
          </w:p>
        </w:tc>
      </w:tr>
      <w:tr w:rsidR="00C779D1" w:rsidRPr="00F72395" w14:paraId="5B64E699" w14:textId="77777777" w:rsidTr="002E3AD1">
        <w:trPr>
          <w:gridAfter w:val="1"/>
          <w:wAfter w:w="754" w:type="dxa"/>
          <w:jc w:val="center"/>
        </w:trPr>
        <w:tc>
          <w:tcPr>
            <w:tcW w:w="8280" w:type="dxa"/>
          </w:tcPr>
          <w:p w14:paraId="69D4EC1C" w14:textId="5D280F3A" w:rsidR="00F72395" w:rsidRPr="00F72395" w:rsidRDefault="00F72395" w:rsidP="00F72395">
            <w:pPr>
              <w:pStyle w:val="MDPI42tablebody"/>
              <w:ind w:left="720"/>
              <w:jc w:val="left"/>
              <w:rPr>
                <w:b/>
                <w:bCs/>
              </w:rPr>
            </w:pPr>
            <w:commentRangeStart w:id="9"/>
            <w:r w:rsidRPr="00F72395">
              <w:rPr>
                <w:b/>
                <w:bCs/>
                <w:color w:val="000000" w:themeColor="text1"/>
              </w:rPr>
              <w:t>Including:</w:t>
            </w:r>
          </w:p>
        </w:tc>
        <w:tc>
          <w:tcPr>
            <w:tcW w:w="1440" w:type="dxa"/>
          </w:tcPr>
          <w:p w14:paraId="2872DC51" w14:textId="65FF3ED3" w:rsidR="00C779D1" w:rsidRPr="00F72395" w:rsidRDefault="00C779D1" w:rsidP="00C779D1">
            <w:pPr>
              <w:pStyle w:val="MDPI42tablebody"/>
              <w:rPr>
                <w:b/>
                <w:bCs/>
              </w:rPr>
            </w:pPr>
          </w:p>
        </w:tc>
        <w:tc>
          <w:tcPr>
            <w:tcW w:w="3870" w:type="dxa"/>
          </w:tcPr>
          <w:p w14:paraId="597AE9B7" w14:textId="0C1A046A" w:rsidR="00C779D1" w:rsidRPr="00F72395" w:rsidRDefault="00C779D1" w:rsidP="00C779D1">
            <w:pPr>
              <w:pStyle w:val="MDPI42tablebody"/>
              <w:ind w:right="-155"/>
              <w:jc w:val="left"/>
              <w:rPr>
                <w:b/>
                <w:bCs/>
              </w:rPr>
            </w:pPr>
          </w:p>
        </w:tc>
      </w:tr>
      <w:tr w:rsidR="00C779D1" w:rsidRPr="00374B12" w14:paraId="7A116A65" w14:textId="77777777" w:rsidTr="002E3AD1">
        <w:trPr>
          <w:gridAfter w:val="1"/>
          <w:wAfter w:w="754" w:type="dxa"/>
          <w:jc w:val="center"/>
        </w:trPr>
        <w:tc>
          <w:tcPr>
            <w:tcW w:w="8280" w:type="dxa"/>
          </w:tcPr>
          <w:p w14:paraId="48EF629C" w14:textId="115486D6" w:rsidR="00C779D1" w:rsidRPr="00B356AB" w:rsidRDefault="00F72395" w:rsidP="00C779D1">
            <w:pPr>
              <w:pStyle w:val="MDPI42tablebody"/>
              <w:numPr>
                <w:ilvl w:val="0"/>
                <w:numId w:val="134"/>
              </w:numPr>
              <w:jc w:val="left"/>
            </w:pPr>
            <w:r>
              <w:t>M</w:t>
            </w:r>
            <w:r w:rsidR="00C779D1" w:rsidRPr="00EF3311">
              <w:t>is</w:t>
            </w:r>
            <w:r w:rsidR="00C779D1">
              <w:t xml:space="preserve">conceptions </w:t>
            </w:r>
            <w:r w:rsidR="00C779D1" w:rsidRPr="00EF3311">
              <w:t xml:space="preserve">about </w:t>
            </w:r>
            <w:r w:rsidR="00C779D1">
              <w:t>w</w:t>
            </w:r>
            <w:r w:rsidR="00C779D1" w:rsidRPr="00EF3311">
              <w:t>ho can have an ED</w:t>
            </w:r>
            <w:r w:rsidR="00C779D1">
              <w:t xml:space="preserve"> </w:t>
            </w:r>
            <w:r w:rsidR="00C779D1" w:rsidRPr="006E4C63">
              <w:rPr>
                <w:b/>
                <w:bCs/>
                <w:color w:val="FF0000"/>
              </w:rPr>
              <w:t>(</w:t>
            </w:r>
            <w:r w:rsidR="00C779D1">
              <w:rPr>
                <w:b/>
                <w:bCs/>
                <w:color w:val="FF0000"/>
              </w:rPr>
              <w:t>5</w:t>
            </w:r>
            <w:r w:rsidR="00C779D1" w:rsidRPr="006E4C63">
              <w:rPr>
                <w:b/>
                <w:bCs/>
                <w:color w:val="FF0000"/>
              </w:rPr>
              <w:t>)</w:t>
            </w:r>
          </w:p>
        </w:tc>
        <w:tc>
          <w:tcPr>
            <w:tcW w:w="1440" w:type="dxa"/>
          </w:tcPr>
          <w:p w14:paraId="22A6CB26" w14:textId="670C3011" w:rsidR="00C779D1" w:rsidRPr="00807CAB" w:rsidRDefault="00C779D1" w:rsidP="00C779D1">
            <w:pPr>
              <w:pStyle w:val="MDPI42tablebody"/>
              <w:rPr>
                <w:i/>
                <w:iCs/>
              </w:rPr>
            </w:pPr>
            <w:r w:rsidRPr="00811BE5">
              <w:t>3 (21% / 33%)</w:t>
            </w:r>
          </w:p>
        </w:tc>
        <w:tc>
          <w:tcPr>
            <w:tcW w:w="3870" w:type="dxa"/>
          </w:tcPr>
          <w:p w14:paraId="73CC276D" w14:textId="4D059D8B" w:rsidR="00C779D1" w:rsidRPr="00807CAB" w:rsidRDefault="00C779D1" w:rsidP="00C779D1">
            <w:pPr>
              <w:pStyle w:val="MDPI42tablebody"/>
              <w:ind w:right="-155"/>
              <w:jc w:val="left"/>
              <w:rPr>
                <w:i/>
                <w:iCs/>
              </w:rPr>
            </w:pPr>
            <w:r w:rsidRPr="00D216D6">
              <w:fldChar w:fldCharType="begin">
                <w:fldData xml:space="preserve">PEVuZE5vdGU+PENpdGU+PEF1dGhvcj5CcmF5PC9BdXRob3I+PFllYXI+MjAyMjwvWWVhcj48UmVj
TnVtPjc4NDA8L1JlY051bT48RGlzcGxheVRleHQ+WzE1LCAxNywgNDMsIDQ4LCA0OSwgODAsIDg2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b3I+RWdiZXJ0PC9BdXRob3I+PFllYXI+MjAyMTwvWWVhcj48UmVjTnVtPjczMzM8L1JlY051bT48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TnVtPjc4NDA8L1JlY051bT48RGlzcGxheVRleHQ+WzE1LCAxNywgNDMsIDQ4LCA0OSwgODAsIDg2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b3I+RWdiZXJ0PC9BdXRob3I+PFllYXI+MjAyMTwvWWVhcj48UmVjTnVtPjczMzM8L1JlY051bT48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</w:fldData>
              </w:fldChar>
            </w:r>
            <w:r w:rsidR="00CF3DBA">
              <w:instrText xml:space="preserve"> ADDIN EN.CITE.DATA </w:instrText>
            </w:r>
            <w:r w:rsidR="00CF3DBA">
              <w:fldChar w:fldCharType="end"/>
            </w:r>
            <w:r w:rsidRPr="00D216D6">
              <w:fldChar w:fldCharType="separate"/>
            </w:r>
            <w:r w:rsidR="00CF3DBA">
              <w:rPr>
                <w:noProof/>
              </w:rPr>
              <w:t>[15, 17, 43, 48, 49, 80, 86]</w:t>
            </w:r>
            <w:r w:rsidRPr="00D216D6">
              <w:fldChar w:fldCharType="end"/>
            </w:r>
          </w:p>
        </w:tc>
      </w:tr>
      <w:tr w:rsidR="00C779D1" w:rsidRPr="00374B12" w14:paraId="3BFBCF9F" w14:textId="77777777" w:rsidTr="002E3AD1">
        <w:trPr>
          <w:gridAfter w:val="1"/>
          <w:wAfter w:w="754" w:type="dxa"/>
          <w:jc w:val="center"/>
        </w:trPr>
        <w:tc>
          <w:tcPr>
            <w:tcW w:w="8280" w:type="dxa"/>
          </w:tcPr>
          <w:p w14:paraId="092B90D1" w14:textId="6D765F45" w:rsidR="00C779D1" w:rsidRPr="00EF3311" w:rsidRDefault="00F72395" w:rsidP="00F72395">
            <w:pPr>
              <w:pStyle w:val="MDPI42tablebody"/>
              <w:ind w:left="1380"/>
              <w:jc w:val="left"/>
            </w:pPr>
            <w:r>
              <w:t>(</w:t>
            </w:r>
            <w:r w:rsidR="00C779D1">
              <w:t>W</w:t>
            </w:r>
            <w:r w:rsidR="00C779D1" w:rsidRPr="00F06238">
              <w:t xml:space="preserve">hich can prevent detection and identification) </w:t>
            </w:r>
            <w:r w:rsidR="00C779D1" w:rsidRPr="006E4C63">
              <w:rPr>
                <w:b/>
                <w:bCs/>
                <w:color w:val="FF0000"/>
              </w:rPr>
              <w:t>(</w:t>
            </w:r>
            <w:r w:rsidR="00C779D1">
              <w:rPr>
                <w:b/>
                <w:bCs/>
                <w:color w:val="FF0000"/>
              </w:rPr>
              <w:t>5</w:t>
            </w:r>
            <w:r w:rsidR="00C779D1" w:rsidRPr="006E4C63">
              <w:rPr>
                <w:b/>
                <w:bCs/>
                <w:color w:val="FF0000"/>
              </w:rPr>
              <w:t>)</w:t>
            </w:r>
          </w:p>
        </w:tc>
        <w:tc>
          <w:tcPr>
            <w:tcW w:w="1440" w:type="dxa"/>
          </w:tcPr>
          <w:p w14:paraId="675F5998" w14:textId="7D38D814" w:rsidR="00C779D1" w:rsidRPr="00807CAB" w:rsidRDefault="00C779D1" w:rsidP="00C779D1">
            <w:pPr>
              <w:pStyle w:val="MDPI42tablebody"/>
              <w:rPr>
                <w:i/>
                <w:iCs/>
              </w:rPr>
            </w:pPr>
            <w:r w:rsidRPr="00811BE5">
              <w:t>3 (21% / 33%)</w:t>
            </w:r>
          </w:p>
        </w:tc>
        <w:tc>
          <w:tcPr>
            <w:tcW w:w="3870" w:type="dxa"/>
          </w:tcPr>
          <w:p w14:paraId="4FFD1AD9" w14:textId="7519CFF9" w:rsidR="00C779D1" w:rsidRPr="00807CAB" w:rsidRDefault="00C779D1" w:rsidP="00C779D1">
            <w:pPr>
              <w:pStyle w:val="MDPI42tablebody"/>
              <w:ind w:right="-155"/>
              <w:jc w:val="left"/>
              <w:rPr>
                <w:i/>
                <w:iCs/>
                <w:noProof/>
              </w:rPr>
            </w:pPr>
            <w:r w:rsidRPr="00D216D6">
              <w:fldChar w:fldCharType="begin">
                <w:fldData xml:space="preserve">PEVuZE5vdGU+PENpdGU+PEF1dGhvcj5CcmF5PC9BdXRob3I+PFllYXI+MjAyMjwvWWVhcj48UmVj
TnVtPjc4NDA8L1JlY051bT48RGlzcGxheVRleHQ+WzE1LCAxNywgNDMsIDQ4LCA0OSwgODAsIDg2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b3I+RWdiZXJ0PC9BdXRob3I+PFllYXI+MjAyMTwvWWVhcj48UmVjTnVtPjczMzM8L1JlY051bT48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TnVtPjc4NDA8L1JlY051bT48RGlzcGxheVRleHQ+WzE1LCAxNywgNDMsIDQ4LCA0OSwgODAsIDg2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</w:fldData>
              </w:fldChar>
            </w:r>
            <w:r w:rsidR="00CF3DBA">
              <w:instrText xml:space="preserve"> ADDIN EN.CITE.DATA </w:instrText>
            </w:r>
            <w:r w:rsidR="00CF3DBA">
              <w:fldChar w:fldCharType="end"/>
            </w:r>
            <w:r w:rsidRPr="00D216D6">
              <w:fldChar w:fldCharType="separate"/>
            </w:r>
            <w:r w:rsidR="00CF3DBA">
              <w:rPr>
                <w:noProof/>
              </w:rPr>
              <w:t>[15, 17, 43, 48, 49, 80, 86]</w:t>
            </w:r>
            <w:r w:rsidRPr="00D216D6">
              <w:fldChar w:fldCharType="end"/>
            </w:r>
          </w:p>
        </w:tc>
      </w:tr>
      <w:tr w:rsidR="00C779D1" w:rsidRPr="00374B12" w14:paraId="189317F5" w14:textId="77777777" w:rsidTr="002E3AD1">
        <w:trPr>
          <w:gridAfter w:val="1"/>
          <w:wAfter w:w="754" w:type="dxa"/>
          <w:jc w:val="center"/>
        </w:trPr>
        <w:tc>
          <w:tcPr>
            <w:tcW w:w="8280" w:type="dxa"/>
          </w:tcPr>
          <w:p w14:paraId="4658E9F7" w14:textId="1ACE096F" w:rsidR="00C779D1" w:rsidRDefault="00F72395" w:rsidP="00C779D1">
            <w:pPr>
              <w:pStyle w:val="MDPI42tablebody"/>
              <w:numPr>
                <w:ilvl w:val="0"/>
                <w:numId w:val="134"/>
              </w:numPr>
              <w:jc w:val="left"/>
            </w:pPr>
            <w:r>
              <w:t>P</w:t>
            </w:r>
            <w:r w:rsidR="00C779D1">
              <w:t xml:space="preserve">oor </w:t>
            </w:r>
            <w:r>
              <w:t xml:space="preserve">sociocultural </w:t>
            </w:r>
            <w:r w:rsidR="00C779D1">
              <w:t xml:space="preserve">education on BED diagnostic criteria </w:t>
            </w:r>
            <w:r>
              <w:t>&amp;</w:t>
            </w:r>
            <w:r w:rsidR="00C779D1">
              <w:t xml:space="preserve"> validity</w:t>
            </w:r>
          </w:p>
        </w:tc>
        <w:tc>
          <w:tcPr>
            <w:tcW w:w="1440" w:type="dxa"/>
          </w:tcPr>
          <w:p w14:paraId="5C149573" w14:textId="7F63428B" w:rsidR="00C779D1" w:rsidRPr="00BF4240" w:rsidRDefault="00C779D1" w:rsidP="00C779D1">
            <w:pPr>
              <w:pStyle w:val="MDPI42tablebody"/>
              <w:rPr>
                <w:i/>
                <w:iCs/>
              </w:rPr>
            </w:pPr>
            <w:r w:rsidRPr="00EF3311">
              <w:t>2 (14%</w:t>
            </w:r>
            <w:r>
              <w:t xml:space="preserve"> / 22%</w:t>
            </w:r>
            <w:r w:rsidRPr="00EF3311">
              <w:t>)</w:t>
            </w:r>
          </w:p>
        </w:tc>
        <w:tc>
          <w:tcPr>
            <w:tcW w:w="3870" w:type="dxa"/>
          </w:tcPr>
          <w:p w14:paraId="1CB64C20" w14:textId="1C89F61C" w:rsidR="00C779D1" w:rsidRPr="00BF4240" w:rsidRDefault="00C779D1" w:rsidP="00C779D1">
            <w:pPr>
              <w:pStyle w:val="MDPI42tablebody"/>
              <w:ind w:right="-155"/>
              <w:jc w:val="left"/>
              <w:rPr>
                <w:i/>
                <w:iCs/>
              </w:rPr>
            </w:pPr>
            <w:r w:rsidRPr="008C1E71">
              <w:fldChar w:fldCharType="begin">
                <w:fldData xml:space="preserve">PEVuZE5vdGU+PENpdGU+PEF1dGhvcj5CcmF5PC9BdXRob3I+PFllYXI+MjAyMjwvWWVhcj48UmVj
TnVtPjc4NDA8L1JlY051bT48RGlzcGxheVRleHQ+WzE3LCA0MywgNDYsIDQ4LCA0OSwgNTEtNTMs
IDYzXTwvRGlzcGxheVRleHQ+PHJlY29yZD48cmVjLW51bWJlcj43ODQwPC9yZWMtbnVtYmVyPjxm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PjxsYW5ndWFnZT5lbmc8L2xhbmd1YWdlPjwvcmVjb3JkPjwvQ2l0ZT48Q2l0ZT48QXV0aG9yPlRo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L2lzYm4+PHVybHM+PC91cmxzPjwvcmVjb3JkPjwvQ2l0ZT48Q2l0ZT48QXV0aG9yPkhlcHdvcnRo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TnVtPjc4NDA8L1JlY051bT48RGlzcGxheVRleHQ+WzE3LCA0MywgNDYsIDQ4LCA0OSwgNTEtNTMs
IDYzXTwvRGlzcGxheVRleHQ+PHJlY29yZD48cmVjLW51bWJlcj43ODQwPC9yZWMtbnVtYmVyPjxm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PjxsYW5ndWFnZT5lbmc8L2xhbmd1YWdlPjwvcmVjb3JkPjwvQ2l0ZT48Q2l0ZT48QXV0aG9yPlRo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L2lzYm4+PHVybHM+PC91cmxzPjwvcmVjb3JkPjwvQ2l0ZT48Q2l0ZT48QXV0aG9yPkhlcHdvcnRo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</w:fldData>
              </w:fldChar>
            </w:r>
            <w:r w:rsidR="00CF3DBA">
              <w:instrText xml:space="preserve"> ADDIN EN.CITE.DATA </w:instrText>
            </w:r>
            <w:r w:rsidR="00CF3DBA">
              <w:fldChar w:fldCharType="end"/>
            </w:r>
            <w:r w:rsidRPr="008C1E71">
              <w:fldChar w:fldCharType="separate"/>
            </w:r>
            <w:r w:rsidR="00CF3DBA">
              <w:rPr>
                <w:noProof/>
              </w:rPr>
              <w:t>[17, 43, 46, 48, 49, 51-53, 63]</w:t>
            </w:r>
            <w:r w:rsidRPr="008C1E71">
              <w:fldChar w:fldCharType="end"/>
            </w:r>
          </w:p>
        </w:tc>
      </w:tr>
      <w:tr w:rsidR="00C779D1" w:rsidRPr="00374B12" w14:paraId="14390C45" w14:textId="77777777" w:rsidTr="002E3AD1">
        <w:trPr>
          <w:gridAfter w:val="1"/>
          <w:wAfter w:w="754" w:type="dxa"/>
          <w:jc w:val="center"/>
        </w:trPr>
        <w:tc>
          <w:tcPr>
            <w:tcW w:w="8280" w:type="dxa"/>
          </w:tcPr>
          <w:p w14:paraId="4A582A01" w14:textId="0CD73C69" w:rsidR="00C779D1" w:rsidRPr="00EF3311" w:rsidRDefault="00F72395" w:rsidP="00F72395">
            <w:pPr>
              <w:pStyle w:val="MDPI42tablebody"/>
              <w:ind w:left="1380"/>
              <w:jc w:val="left"/>
            </w:pPr>
            <w:r>
              <w:t>(</w:t>
            </w:r>
            <w:r w:rsidR="00C779D1" w:rsidRPr="00F06238">
              <w:t>E</w:t>
            </w:r>
            <w:r w:rsidR="00C779D1" w:rsidRPr="00EB37CF">
              <w:t>.g., that BED is</w:t>
            </w:r>
            <w:r w:rsidR="00C779D1" w:rsidRPr="00F06238">
              <w:t xml:space="preserve"> </w:t>
            </w:r>
            <w:r w:rsidR="00C779D1" w:rsidRPr="00EB37CF">
              <w:t>an autonomous DSM-5 mental health diagnosis</w:t>
            </w:r>
            <w:r>
              <w:t>)</w:t>
            </w:r>
          </w:p>
        </w:tc>
        <w:tc>
          <w:tcPr>
            <w:tcW w:w="1440" w:type="dxa"/>
          </w:tcPr>
          <w:p w14:paraId="3350474C" w14:textId="234E72E1" w:rsidR="00C779D1" w:rsidRPr="00EF3311" w:rsidRDefault="00C779D1" w:rsidP="00C779D1">
            <w:pPr>
              <w:pStyle w:val="MDPI42tablebody"/>
            </w:pPr>
            <w:r w:rsidRPr="00807CAB">
              <w:rPr>
                <w:i/>
                <w:iCs/>
              </w:rPr>
              <w:t>2 (14% / 22%)</w:t>
            </w:r>
          </w:p>
        </w:tc>
        <w:tc>
          <w:tcPr>
            <w:tcW w:w="3870" w:type="dxa"/>
          </w:tcPr>
          <w:p w14:paraId="29CC0DC5" w14:textId="00198DA5" w:rsidR="00C779D1" w:rsidRPr="00EE2EAF" w:rsidRDefault="00C779D1" w:rsidP="00C779D1">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EE2EAF">
              <w:rPr>
                <w:i/>
                <w:iCs/>
                <w:noProof/>
              </w:rPr>
            </w:r>
            <w:r w:rsidRPr="00EE2EAF">
              <w:rPr>
                <w:i/>
                <w:iCs/>
                <w:noProof/>
              </w:rPr>
              <w:fldChar w:fldCharType="separate"/>
            </w:r>
            <w:r w:rsidR="006A2418">
              <w:rPr>
                <w:i/>
                <w:iCs/>
                <w:noProof/>
              </w:rPr>
              <w:t>[17, 43, 46, 48, 49, 51-53, 63, 89]</w:t>
            </w:r>
            <w:r w:rsidRPr="00EE2EAF">
              <w:rPr>
                <w:i/>
                <w:iCs/>
                <w:noProof/>
              </w:rPr>
              <w:fldChar w:fldCharType="end"/>
            </w:r>
          </w:p>
        </w:tc>
      </w:tr>
      <w:tr w:rsidR="00F72395" w:rsidRPr="00F72395" w14:paraId="72A881E7" w14:textId="77777777" w:rsidTr="00832AF5">
        <w:trPr>
          <w:gridAfter w:val="1"/>
          <w:wAfter w:w="754" w:type="dxa"/>
          <w:jc w:val="center"/>
        </w:trPr>
        <w:tc>
          <w:tcPr>
            <w:tcW w:w="8280" w:type="dxa"/>
          </w:tcPr>
          <w:p w14:paraId="14008EC1" w14:textId="08F08D5D" w:rsidR="00F72395" w:rsidRPr="00F72395" w:rsidRDefault="00F72395" w:rsidP="00832AF5">
            <w:pPr>
              <w:pStyle w:val="MDPI42tablebody"/>
              <w:ind w:left="720"/>
              <w:jc w:val="left"/>
              <w:rPr>
                <w:b/>
                <w:bCs/>
              </w:rPr>
            </w:pPr>
            <w:r w:rsidRPr="00F72395">
              <w:rPr>
                <w:b/>
                <w:bCs/>
                <w:color w:val="000000" w:themeColor="text1"/>
              </w:rPr>
              <w:t>Resulting in:</w:t>
            </w:r>
          </w:p>
        </w:tc>
        <w:commentRangeEnd w:id="9"/>
        <w:tc>
          <w:tcPr>
            <w:tcW w:w="1440" w:type="dxa"/>
          </w:tcPr>
          <w:p w14:paraId="74714CAA" w14:textId="77777777" w:rsidR="00F72395" w:rsidRPr="00F72395" w:rsidRDefault="003041FB" w:rsidP="00832AF5">
            <w:pPr>
              <w:pStyle w:val="MDPI42tablebody"/>
              <w:rPr>
                <w:b/>
                <w:bCs/>
              </w:rPr>
            </w:pPr>
            <w:r>
              <w:rPr>
                <w:rStyle w:val="CommentReference"/>
                <w:rFonts w:ascii="Times New Roman" w:hAnsi="Times New Roman"/>
                <w:snapToGrid/>
                <w:color w:val="auto"/>
                <w:lang w:eastAsia="en-US" w:bidi="ar-SA"/>
              </w:rPr>
              <w:commentReference w:id="9"/>
            </w:r>
          </w:p>
        </w:tc>
        <w:tc>
          <w:tcPr>
            <w:tcW w:w="3870" w:type="dxa"/>
          </w:tcPr>
          <w:p w14:paraId="39970BB2" w14:textId="77777777" w:rsidR="00F72395" w:rsidRPr="00F72395" w:rsidRDefault="00F72395" w:rsidP="00832AF5">
            <w:pPr>
              <w:pStyle w:val="MDPI42tablebody"/>
              <w:ind w:right="-155"/>
              <w:jc w:val="left"/>
              <w:rPr>
                <w:b/>
                <w:bCs/>
              </w:rPr>
            </w:pPr>
          </w:p>
        </w:tc>
      </w:tr>
      <w:tr w:rsidR="00F72395" w:rsidRPr="00374B12" w14:paraId="261FF989" w14:textId="77777777" w:rsidTr="00832AF5">
        <w:trPr>
          <w:gridAfter w:val="1"/>
          <w:wAfter w:w="754" w:type="dxa"/>
          <w:jc w:val="center"/>
        </w:trPr>
        <w:tc>
          <w:tcPr>
            <w:tcW w:w="8280" w:type="dxa"/>
          </w:tcPr>
          <w:p w14:paraId="0E20D0ED" w14:textId="5C7EC20D" w:rsidR="00F72395" w:rsidRPr="00EF3311" w:rsidRDefault="00F72395" w:rsidP="00F72395">
            <w:pPr>
              <w:pStyle w:val="MDPI42tablebody"/>
              <w:numPr>
                <w:ilvl w:val="0"/>
                <w:numId w:val="201"/>
              </w:numPr>
              <w:jc w:val="left"/>
            </w:pPr>
            <w:r>
              <w:t>Stigmatization (re body weight/shape/size, ED/mental health diagnosis)</w:t>
            </w:r>
          </w:p>
        </w:tc>
        <w:tc>
          <w:tcPr>
            <w:tcW w:w="1440" w:type="dxa"/>
          </w:tcPr>
          <w:p w14:paraId="1BFBBA63" w14:textId="77777777" w:rsidR="00F72395" w:rsidRPr="00EF3311" w:rsidRDefault="00F72395" w:rsidP="00832AF5">
            <w:pPr>
              <w:pStyle w:val="MDPI42tablebody"/>
            </w:pPr>
            <w:r w:rsidRPr="00807CAB">
              <w:rPr>
                <w:i/>
                <w:iCs/>
              </w:rPr>
              <w:t>2 (14% / 22%)</w:t>
            </w:r>
          </w:p>
        </w:tc>
        <w:tc>
          <w:tcPr>
            <w:tcW w:w="3870" w:type="dxa"/>
          </w:tcPr>
          <w:p w14:paraId="232A3AD6" w14:textId="77777777" w:rsidR="00F72395" w:rsidRPr="00EE2EAF" w:rsidRDefault="00F72395" w:rsidP="00832AF5">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 </w:instrText>
            </w:r>
            <w:r>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EN.CITE.DATA </w:instrText>
            </w:r>
            <w:r>
              <w:rPr>
                <w:i/>
                <w:iCs/>
                <w:noProof/>
              </w:rPr>
            </w:r>
            <w:r>
              <w:rPr>
                <w:i/>
                <w:iCs/>
                <w:noProof/>
              </w:rPr>
              <w:fldChar w:fldCharType="end"/>
            </w:r>
            <w:r w:rsidRPr="00EE2EAF">
              <w:rPr>
                <w:i/>
                <w:iCs/>
                <w:noProof/>
              </w:rPr>
            </w:r>
            <w:r w:rsidRPr="00EE2EAF">
              <w:rPr>
                <w:i/>
                <w:iCs/>
                <w:noProof/>
              </w:rPr>
              <w:fldChar w:fldCharType="separate"/>
            </w:r>
            <w:r>
              <w:rPr>
                <w:i/>
                <w:iCs/>
                <w:noProof/>
              </w:rPr>
              <w:t>[17, 43, 46, 48, 49, 51-53, 63, 89]</w:t>
            </w:r>
            <w:r w:rsidRPr="00EE2EAF">
              <w:rPr>
                <w:i/>
                <w:iCs/>
                <w:noProof/>
              </w:rPr>
              <w:fldChar w:fldCharType="end"/>
            </w:r>
          </w:p>
        </w:tc>
      </w:tr>
      <w:tr w:rsidR="00F72395" w:rsidRPr="00374B12" w14:paraId="209000D3" w14:textId="77777777" w:rsidTr="00832AF5">
        <w:trPr>
          <w:gridAfter w:val="1"/>
          <w:wAfter w:w="754" w:type="dxa"/>
          <w:jc w:val="center"/>
        </w:trPr>
        <w:tc>
          <w:tcPr>
            <w:tcW w:w="8280" w:type="dxa"/>
          </w:tcPr>
          <w:p w14:paraId="61AA9FFF" w14:textId="07FD0FC2" w:rsidR="00F72395" w:rsidRPr="00EF3311" w:rsidRDefault="00F72395" w:rsidP="00F72395">
            <w:pPr>
              <w:pStyle w:val="MDPI42tablebody"/>
              <w:numPr>
                <w:ilvl w:val="0"/>
                <w:numId w:val="201"/>
              </w:numPr>
              <w:jc w:val="left"/>
            </w:pPr>
            <w:r>
              <w:t>Prioritization of physical sx</w:t>
            </w:r>
            <w:r w:rsidR="003041FB">
              <w:t>’</w:t>
            </w:r>
            <w:r>
              <w:t xml:space="preserve">s (e.g., weight) vs, psychopathological underpinnings, and under-screening </w:t>
            </w:r>
          </w:p>
        </w:tc>
        <w:tc>
          <w:tcPr>
            <w:tcW w:w="1440" w:type="dxa"/>
          </w:tcPr>
          <w:p w14:paraId="69C8F651" w14:textId="77777777" w:rsidR="00F72395" w:rsidRPr="00EF3311" w:rsidRDefault="00F72395" w:rsidP="00832AF5">
            <w:pPr>
              <w:pStyle w:val="MDPI42tablebody"/>
            </w:pPr>
            <w:r w:rsidRPr="00807CAB">
              <w:rPr>
                <w:i/>
                <w:iCs/>
              </w:rPr>
              <w:t>2 (14% / 22%)</w:t>
            </w:r>
          </w:p>
        </w:tc>
        <w:tc>
          <w:tcPr>
            <w:tcW w:w="3870" w:type="dxa"/>
          </w:tcPr>
          <w:p w14:paraId="5D9E64DB" w14:textId="77777777" w:rsidR="00F72395" w:rsidRPr="00EE2EAF" w:rsidRDefault="00F72395" w:rsidP="00832AF5">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 </w:instrText>
            </w:r>
            <w:r>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Pr>
                <w:i/>
                <w:iCs/>
                <w:noProof/>
              </w:rPr>
              <w:instrText xml:space="preserve"> ADDIN EN.CITE.DATA </w:instrText>
            </w:r>
            <w:r>
              <w:rPr>
                <w:i/>
                <w:iCs/>
                <w:noProof/>
              </w:rPr>
            </w:r>
            <w:r>
              <w:rPr>
                <w:i/>
                <w:iCs/>
                <w:noProof/>
              </w:rPr>
              <w:fldChar w:fldCharType="end"/>
            </w:r>
            <w:r w:rsidRPr="00EE2EAF">
              <w:rPr>
                <w:i/>
                <w:iCs/>
                <w:noProof/>
              </w:rPr>
            </w:r>
            <w:r w:rsidRPr="00EE2EAF">
              <w:rPr>
                <w:i/>
                <w:iCs/>
                <w:noProof/>
              </w:rPr>
              <w:fldChar w:fldCharType="separate"/>
            </w:r>
            <w:r>
              <w:rPr>
                <w:i/>
                <w:iCs/>
                <w:noProof/>
              </w:rPr>
              <w:t>[17, 43, 46, 48, 49, 51-53, 63, 89]</w:t>
            </w:r>
            <w:r w:rsidRPr="00EE2EAF">
              <w:rPr>
                <w:i/>
                <w:iCs/>
                <w:noProof/>
              </w:rPr>
              <w:fldChar w:fldCharType="end"/>
            </w:r>
          </w:p>
        </w:tc>
      </w:tr>
      <w:tr w:rsidR="00C779D1" w:rsidRPr="00374B12" w14:paraId="6AFDA9B2" w14:textId="77777777" w:rsidTr="002E3AD1">
        <w:trPr>
          <w:gridAfter w:val="1"/>
          <w:wAfter w:w="754" w:type="dxa"/>
          <w:jc w:val="center"/>
        </w:trPr>
        <w:tc>
          <w:tcPr>
            <w:tcW w:w="8280" w:type="dxa"/>
          </w:tcPr>
          <w:p w14:paraId="6B987467" w14:textId="2B7A070E" w:rsidR="00C779D1" w:rsidRPr="00EF3311" w:rsidRDefault="00F72395" w:rsidP="00F72395">
            <w:pPr>
              <w:pStyle w:val="MDPI42tablebody"/>
              <w:numPr>
                <w:ilvl w:val="0"/>
                <w:numId w:val="201"/>
              </w:numPr>
              <w:jc w:val="left"/>
            </w:pPr>
            <w:r>
              <w:t xml:space="preserve">Missed detection and </w:t>
            </w:r>
            <w:r w:rsidR="00C779D1">
              <w:t xml:space="preserve">under-screening </w:t>
            </w:r>
          </w:p>
        </w:tc>
        <w:tc>
          <w:tcPr>
            <w:tcW w:w="1440" w:type="dxa"/>
          </w:tcPr>
          <w:p w14:paraId="52B67C3E" w14:textId="77777777" w:rsidR="00C779D1" w:rsidRPr="00EF3311" w:rsidRDefault="00C779D1" w:rsidP="00C779D1">
            <w:pPr>
              <w:pStyle w:val="MDPI42tablebody"/>
            </w:pPr>
            <w:r w:rsidRPr="00807CAB">
              <w:rPr>
                <w:i/>
                <w:iCs/>
              </w:rPr>
              <w:t>2 (14% / 22%)</w:t>
            </w:r>
          </w:p>
        </w:tc>
        <w:tc>
          <w:tcPr>
            <w:tcW w:w="3870" w:type="dxa"/>
          </w:tcPr>
          <w:p w14:paraId="3DC934DC" w14:textId="77EA7FBB" w:rsidR="00C779D1" w:rsidRPr="00EE2EAF" w:rsidRDefault="00C779D1" w:rsidP="00C779D1">
            <w:pPr>
              <w:pStyle w:val="MDPI42tablebody"/>
              <w:ind w:right="-155"/>
              <w:jc w:val="left"/>
              <w:rPr>
                <w:i/>
                <w:iCs/>
              </w:rPr>
            </w:pPr>
            <w:r w:rsidRPr="00EE2EAF">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 </w:instrText>
            </w:r>
            <w:r w:rsidR="006A2418">
              <w:rPr>
                <w:i/>
                <w:iCs/>
                <w:noProof/>
              </w:rPr>
              <w:fldChar w:fldCharType="begin">
                <w:fldData xml:space="preserve">PEVuZE5vdGU+PENpdGU+PEF1dGhvcj5CcmF5PC9BdXRob3I+PFllYXI+MjAyMjwvWWVhcj48UmVj
TnVtPjc4NDA8L1JlY051bT48RGlzcGxheVRleHQ+WzE3LCA0MywgNDYsIDQ4LCA0OSwgNTEtNTMs
IDYzLCA4OV08L0Rpc3BsYXlUZXh0PjxyZWNvcmQ+PHJlYy1udW1iZXI+Nzg0MDwvcmVjLW51bWJl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PmVuZzwvbGFuZ3VhZ2U+PC9yZWNvcmQ+PC9DaXRlPjxDaXRlPjxBdXRob3I+Q2hhbzwvQXV0aG9y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</w:fldData>
              </w:fldChar>
            </w:r>
            <w:r w:rsidR="006A2418">
              <w:rPr>
                <w:i/>
                <w:iCs/>
                <w:noProof/>
              </w:rPr>
              <w:instrText xml:space="preserve"> ADDIN EN.CITE.DATA </w:instrText>
            </w:r>
            <w:r w:rsidR="006A2418">
              <w:rPr>
                <w:i/>
                <w:iCs/>
                <w:noProof/>
              </w:rPr>
            </w:r>
            <w:r w:rsidR="006A2418">
              <w:rPr>
                <w:i/>
                <w:iCs/>
                <w:noProof/>
              </w:rPr>
              <w:fldChar w:fldCharType="end"/>
            </w:r>
            <w:r w:rsidRPr="00EE2EAF">
              <w:rPr>
                <w:i/>
                <w:iCs/>
                <w:noProof/>
              </w:rPr>
            </w:r>
            <w:r w:rsidRPr="00EE2EAF">
              <w:rPr>
                <w:i/>
                <w:iCs/>
                <w:noProof/>
              </w:rPr>
              <w:fldChar w:fldCharType="separate"/>
            </w:r>
            <w:r w:rsidR="006A2418">
              <w:rPr>
                <w:i/>
                <w:iCs/>
                <w:noProof/>
              </w:rPr>
              <w:t>[17, 43, 46, 48, 49, 51-53, 63, 89]</w:t>
            </w:r>
            <w:r w:rsidRPr="00EE2EAF">
              <w:rPr>
                <w:i/>
                <w:iCs/>
                <w:noProof/>
              </w:rPr>
              <w:fldChar w:fldCharType="end"/>
            </w:r>
          </w:p>
        </w:tc>
      </w:tr>
      <w:tr w:rsidR="00C779D1" w:rsidRPr="003041FB" w14:paraId="0F1E1192" w14:textId="1B5FD278" w:rsidTr="00811BE5">
        <w:trPr>
          <w:jc w:val="center"/>
        </w:trPr>
        <w:tc>
          <w:tcPr>
            <w:tcW w:w="8280" w:type="dxa"/>
          </w:tcPr>
          <w:p w14:paraId="4E9A59E5" w14:textId="2B6C4AD0" w:rsidR="00C779D1" w:rsidRPr="003041FB" w:rsidRDefault="00C779D1" w:rsidP="00F72395">
            <w:pPr>
              <w:pStyle w:val="MDPI42tablebody"/>
              <w:numPr>
                <w:ilvl w:val="0"/>
                <w:numId w:val="97"/>
              </w:numPr>
              <w:jc w:val="left"/>
              <w:rPr>
                <w:b/>
                <w:bCs/>
                <w:highlight w:val="cyan"/>
              </w:rPr>
            </w:pPr>
            <w:r w:rsidRPr="003041FB">
              <w:rPr>
                <w:b/>
                <w:bCs/>
                <w:highlight w:val="cyan"/>
              </w:rPr>
              <w:t xml:space="preserve">Sociocultural prioritization of physical appearance over mental health </w:t>
            </w:r>
          </w:p>
        </w:tc>
        <w:tc>
          <w:tcPr>
            <w:tcW w:w="1440" w:type="dxa"/>
          </w:tcPr>
          <w:p w14:paraId="12778B0C" w14:textId="54D6CA68" w:rsidR="00C779D1" w:rsidRPr="003041FB" w:rsidRDefault="00C779D1" w:rsidP="00C779D1">
            <w:pPr>
              <w:pStyle w:val="MDPI42tablebody"/>
              <w:rPr>
                <w:b/>
                <w:bCs/>
                <w:highlight w:val="cyan"/>
              </w:rPr>
            </w:pPr>
            <w:r w:rsidRPr="003041FB">
              <w:rPr>
                <w:b/>
                <w:bCs/>
                <w:highlight w:val="cyan"/>
              </w:rPr>
              <w:t>3 (21% / 33%)</w:t>
            </w:r>
          </w:p>
        </w:tc>
        <w:tc>
          <w:tcPr>
            <w:tcW w:w="4624" w:type="dxa"/>
            <w:gridSpan w:val="2"/>
          </w:tcPr>
          <w:p w14:paraId="461A1458" w14:textId="2ACA2C4C" w:rsidR="00C779D1" w:rsidRPr="003041FB" w:rsidRDefault="00C779D1" w:rsidP="00C779D1">
            <w:pPr>
              <w:pStyle w:val="MDPI42tablebody"/>
              <w:jc w:val="left"/>
              <w:rPr>
                <w:b/>
                <w:bCs/>
              </w:rPr>
            </w:pPr>
            <w:r w:rsidRPr="003041FB">
              <w:rPr>
                <w:b/>
                <w:bCs/>
                <w:highlight w:val="cyan"/>
              </w:rPr>
              <w:fldChar w:fldCharType="begin">
                <w:fldData xml:space="preserve">PEVuZE5vdGU+PENpdGU+PEF1dGhvcj5CZWNrZXI8L0F1dGhvcj48WWVhcj4yMDEwPC9ZZWFyPjxS
ZWNOdW0+ODM0NTwvUmVjTnVtPjxEaXNwbGF5VGV4dD5bMTctMTksIDQzLCA0NiwgNDksIDUwLCA1
NSwgNTksIDYyLTY1XTwvRGlzcGxheVRleHQ+PHJlY29yZD48cmVjLW51bWJlcj44MzQ1PC9yZWMt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PC91cmxzPjwvcmVjb3JkPjwvQ2l0ZT48Q2l0ZT48QXV0aG9yPkhpZ2dpbnMgTmV5bGFuZDwvQXV0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bGFuZCwgT1IsIFVuaXRlZCBTdGF0ZXMuJiN4RDtXaWxkZXIgUmVzZWFyY2ggRGl2aXNpb24sIEFt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ZT48L3JlY29yZD48L0NpdGU+PENpdGU+PEF1dGhvcj5TYWx2aWE8L0F1dGhvcj48WWVhcj4yMDIz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PENpdGU+PEF1dGhvcj5Kb2huczwvQXV0aG9yPjxZZWFyPjIwMTk8L1llYXI+PFJlY051bT44MzQ0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CF3DBA" w:rsidRPr="003041FB">
              <w:rPr>
                <w:b/>
                <w:bCs/>
                <w:highlight w:val="cyan"/>
              </w:rPr>
              <w:instrText xml:space="preserve"> ADDIN EN.CITE </w:instrText>
            </w:r>
            <w:r w:rsidR="00CF3DBA" w:rsidRPr="003041FB">
              <w:rPr>
                <w:b/>
                <w:bCs/>
                <w:highlight w:val="cyan"/>
              </w:rPr>
              <w:fldChar w:fldCharType="begin">
                <w:fldData xml:space="preserve">PEVuZE5vdGU+PENpdGU+PEF1dGhvcj5CZWNrZXI8L0F1dGhvcj48WWVhcj4yMDEwPC9ZZWFyPjxS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bGFuZCwgT1IsIFVuaXRlZCBTdGF0ZXMuJiN4RDtXaWxkZXIgUmVzZWFyY2ggRGl2aXNpb24sIEFt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PENpdGU+PEF1dGhvcj5Kb2huczwvQXV0aG9yPjxZZWFyPjIwMTk8L1llYXI+PFJlY051bT44MzQ0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PjxDaXRlPjxBdXRob3I+Sm9obnM8L0F1dGhvcj48WWVhcj4yMDE5PC9ZZWFyPjxSZWNOdW0+ODM0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CF3DBA" w:rsidRPr="003041FB">
              <w:rPr>
                <w:b/>
                <w:bCs/>
                <w:highlight w:val="cyan"/>
              </w:rPr>
              <w:instrText xml:space="preserve"> ADDIN EN.CITE.DATA </w:instrText>
            </w:r>
            <w:r w:rsidR="00CF3DBA" w:rsidRPr="003041FB">
              <w:rPr>
                <w:b/>
                <w:bCs/>
                <w:highlight w:val="cyan"/>
              </w:rPr>
            </w:r>
            <w:r w:rsidR="00CF3DBA" w:rsidRPr="003041FB">
              <w:rPr>
                <w:b/>
                <w:bCs/>
                <w:highlight w:val="cyan"/>
              </w:rPr>
              <w:fldChar w:fldCharType="end"/>
            </w:r>
            <w:r w:rsidRPr="003041FB">
              <w:rPr>
                <w:b/>
                <w:bCs/>
                <w:highlight w:val="cyan"/>
              </w:rPr>
            </w:r>
            <w:r w:rsidRPr="003041FB">
              <w:rPr>
                <w:b/>
                <w:bCs/>
                <w:highlight w:val="cyan"/>
              </w:rPr>
              <w:fldChar w:fldCharType="separate"/>
            </w:r>
            <w:r w:rsidR="00CF3DBA" w:rsidRPr="003041FB">
              <w:rPr>
                <w:b/>
                <w:bCs/>
                <w:noProof/>
                <w:highlight w:val="cyan"/>
              </w:rPr>
              <w:t>[17-19, 43, 46, 49, 50, 55, 59, 62-65]</w:t>
            </w:r>
            <w:r w:rsidRPr="003041FB">
              <w:rPr>
                <w:b/>
                <w:bCs/>
                <w:highlight w:val="cyan"/>
              </w:rPr>
              <w:fldChar w:fldCharType="end"/>
            </w:r>
          </w:p>
        </w:tc>
      </w:tr>
      <w:tr w:rsidR="00C779D1" w:rsidRPr="005E69DA" w14:paraId="244071C3" w14:textId="519D32D5" w:rsidTr="00811BE5">
        <w:trPr>
          <w:jc w:val="center"/>
        </w:trPr>
        <w:tc>
          <w:tcPr>
            <w:tcW w:w="8280" w:type="dxa"/>
          </w:tcPr>
          <w:p w14:paraId="582BC7A8" w14:textId="27CA9571" w:rsidR="00C779D1" w:rsidRPr="0047339B" w:rsidRDefault="00C779D1" w:rsidP="00C779D1">
            <w:pPr>
              <w:pStyle w:val="MDPI42tablebody"/>
              <w:jc w:val="left"/>
              <w:rPr>
                <w:b/>
                <w:bCs/>
              </w:rPr>
            </w:pPr>
            <w:r w:rsidRPr="00374B12">
              <w:rPr>
                <w:b/>
                <w:bCs/>
                <w:i/>
                <w:iCs/>
              </w:rPr>
              <w:t>Subthemes 2 an</w:t>
            </w:r>
            <w:r>
              <w:rPr>
                <w:b/>
                <w:bCs/>
                <w:i/>
                <w:iCs/>
              </w:rPr>
              <w:t>d</w:t>
            </w:r>
            <w:r w:rsidRPr="00374B12">
              <w:rPr>
                <w:b/>
                <w:bCs/>
                <w:i/>
                <w:iCs/>
              </w:rPr>
              <w:t xml:space="preserve"> 3: Barriers to BED Treatment Seeking, Access, &amp; Engagement</w:t>
            </w:r>
          </w:p>
        </w:tc>
        <w:tc>
          <w:tcPr>
            <w:tcW w:w="1440" w:type="dxa"/>
          </w:tcPr>
          <w:p w14:paraId="22975FBC" w14:textId="7E79DD2C" w:rsidR="00C779D1" w:rsidRPr="00811BE5" w:rsidRDefault="00C779D1" w:rsidP="00C779D1">
            <w:pPr>
              <w:pStyle w:val="MDPI42tablebody"/>
              <w:rPr>
                <w:b/>
                <w:bCs/>
              </w:rPr>
            </w:pPr>
            <w:r w:rsidRPr="00811BE5">
              <w:rPr>
                <w:b/>
                <w:bCs/>
                <w:i/>
                <w:iCs/>
              </w:rPr>
              <w:t>8 (57% / 89%)</w:t>
            </w:r>
          </w:p>
        </w:tc>
        <w:tc>
          <w:tcPr>
            <w:tcW w:w="4624" w:type="dxa"/>
            <w:gridSpan w:val="2"/>
          </w:tcPr>
          <w:p w14:paraId="16B3FE95" w14:textId="77777777" w:rsidR="00C779D1" w:rsidRPr="00D216D6" w:rsidRDefault="00C779D1" w:rsidP="00C779D1">
            <w:pPr>
              <w:pStyle w:val="MDPI42tablebody"/>
              <w:jc w:val="left"/>
              <w:rPr>
                <w:b/>
                <w:bCs/>
                <w:i/>
                <w:iCs/>
              </w:rPr>
            </w:pPr>
          </w:p>
        </w:tc>
      </w:tr>
      <w:tr w:rsidR="00C779D1" w:rsidRPr="00012A27" w14:paraId="1D6A8206" w14:textId="123A4E82" w:rsidTr="00811BE5">
        <w:trPr>
          <w:jc w:val="center"/>
        </w:trPr>
        <w:tc>
          <w:tcPr>
            <w:tcW w:w="8280" w:type="dxa"/>
          </w:tcPr>
          <w:p w14:paraId="5758FDBC" w14:textId="286E148C" w:rsidR="00C779D1" w:rsidRPr="0047339B" w:rsidRDefault="00C779D1" w:rsidP="00C779D1">
            <w:pPr>
              <w:pStyle w:val="MDPI42tablebody"/>
              <w:numPr>
                <w:ilvl w:val="0"/>
                <w:numId w:val="98"/>
              </w:numPr>
              <w:jc w:val="left"/>
              <w:rPr>
                <w:b/>
                <w:bCs/>
                <w:sz w:val="18"/>
                <w:szCs w:val="18"/>
              </w:rPr>
            </w:pPr>
            <w:r>
              <w:rPr>
                <w:b/>
                <w:bCs/>
              </w:rPr>
              <w:t>Individual/</w:t>
            </w:r>
            <w:r w:rsidRPr="0047339B">
              <w:rPr>
                <w:b/>
                <w:bCs/>
              </w:rPr>
              <w:t>Patient-Level Barriers (Section 3.2.</w:t>
            </w:r>
            <w:r>
              <w:rPr>
                <w:b/>
                <w:bCs/>
              </w:rPr>
              <w:t>2</w:t>
            </w:r>
            <w:r w:rsidRPr="0047339B">
              <w:rPr>
                <w:b/>
                <w:bCs/>
              </w:rPr>
              <w:t>.1)</w:t>
            </w:r>
          </w:p>
        </w:tc>
        <w:tc>
          <w:tcPr>
            <w:tcW w:w="1440" w:type="dxa"/>
          </w:tcPr>
          <w:p w14:paraId="0C0B0279" w14:textId="35B2DABD" w:rsidR="00C779D1" w:rsidRPr="00811BE5" w:rsidRDefault="00C779D1" w:rsidP="00C779D1">
            <w:pPr>
              <w:pStyle w:val="MDPI42tablebody"/>
            </w:pPr>
            <w:r w:rsidRPr="00811BE5">
              <w:rPr>
                <w:b/>
                <w:bCs/>
                <w:i/>
                <w:iCs/>
              </w:rPr>
              <w:t>8 (57% / 89%)</w:t>
            </w:r>
          </w:p>
        </w:tc>
        <w:tc>
          <w:tcPr>
            <w:tcW w:w="4624" w:type="dxa"/>
            <w:gridSpan w:val="2"/>
          </w:tcPr>
          <w:p w14:paraId="61E2836D" w14:textId="77777777" w:rsidR="00C779D1" w:rsidRPr="00D216D6" w:rsidRDefault="00C779D1" w:rsidP="00C779D1">
            <w:pPr>
              <w:pStyle w:val="MDPI42tablebody"/>
              <w:jc w:val="left"/>
              <w:rPr>
                <w:b/>
                <w:bCs/>
              </w:rPr>
            </w:pPr>
          </w:p>
        </w:tc>
      </w:tr>
      <w:tr w:rsidR="00C779D1" w:rsidRPr="00F72395" w14:paraId="4A2F8C73" w14:textId="77777777" w:rsidTr="002E3AD1">
        <w:trPr>
          <w:jc w:val="center"/>
        </w:trPr>
        <w:tc>
          <w:tcPr>
            <w:tcW w:w="8280" w:type="dxa"/>
          </w:tcPr>
          <w:p w14:paraId="28503B41" w14:textId="2F58B7B6" w:rsidR="00C779D1" w:rsidRPr="00F72395" w:rsidRDefault="00C779D1" w:rsidP="00C779D1">
            <w:pPr>
              <w:pStyle w:val="MDPI42tablebody"/>
              <w:numPr>
                <w:ilvl w:val="0"/>
                <w:numId w:val="115"/>
              </w:numPr>
              <w:jc w:val="left"/>
              <w:rPr>
                <w:b/>
                <w:bCs/>
              </w:rPr>
            </w:pPr>
            <w:r w:rsidRPr="00F72395">
              <w:rPr>
                <w:b/>
                <w:bCs/>
              </w:rPr>
              <w:t xml:space="preserve">Treatment Costs &amp; Insurance Coverage </w:t>
            </w:r>
            <w:r w:rsidRPr="00F72395">
              <w:rPr>
                <w:b/>
                <w:bCs/>
                <w:color w:val="FF0000"/>
              </w:rPr>
              <w:t>(4)</w:t>
            </w:r>
          </w:p>
        </w:tc>
        <w:tc>
          <w:tcPr>
            <w:tcW w:w="1440" w:type="dxa"/>
          </w:tcPr>
          <w:p w14:paraId="28FDFF43" w14:textId="77777777" w:rsidR="00C779D1" w:rsidRPr="00F72395" w:rsidRDefault="00C779D1" w:rsidP="00C779D1">
            <w:pPr>
              <w:pStyle w:val="MDPI42tablebody"/>
              <w:rPr>
                <w:b/>
                <w:bCs/>
              </w:rPr>
            </w:pPr>
            <w:r w:rsidRPr="00F72395">
              <w:rPr>
                <w:b/>
                <w:bCs/>
              </w:rPr>
              <w:t>6 (43% / 67%)</w:t>
            </w:r>
          </w:p>
        </w:tc>
        <w:tc>
          <w:tcPr>
            <w:tcW w:w="4624" w:type="dxa"/>
            <w:gridSpan w:val="2"/>
          </w:tcPr>
          <w:p w14:paraId="33366E3B" w14:textId="385624F8" w:rsidR="00C779D1" w:rsidRPr="00F72395" w:rsidRDefault="00C779D1" w:rsidP="00C779D1">
            <w:pPr>
              <w:pStyle w:val="MDPI42tablebody"/>
              <w:jc w:val="left"/>
              <w:rPr>
                <w:b/>
                <w:bCs/>
              </w:rPr>
            </w:pPr>
            <w:r w:rsidRPr="00F72395">
              <w:rPr>
                <w:b/>
                <w:b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sidRPr="00F72395">
              <w:rPr>
                <w:b/>
                <w:bCs/>
              </w:rPr>
              <w:instrText xml:space="preserve"> ADDIN EN.CITE </w:instrText>
            </w:r>
            <w:r w:rsidR="00CF3DBA" w:rsidRPr="00F72395">
              <w:rPr>
                <w:b/>
                <w:b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sidRPr="00F72395">
              <w:rPr>
                <w:b/>
                <w:bCs/>
              </w:rPr>
              <w:instrText xml:space="preserve"> ADDIN EN.CITE.DATA </w:instrText>
            </w:r>
            <w:r w:rsidR="00CF3DBA" w:rsidRPr="00F72395">
              <w:rPr>
                <w:b/>
                <w:bCs/>
              </w:rPr>
            </w:r>
            <w:r w:rsidR="00CF3DBA" w:rsidRPr="00F72395">
              <w:rPr>
                <w:b/>
                <w:bCs/>
              </w:rPr>
              <w:fldChar w:fldCharType="end"/>
            </w:r>
            <w:r w:rsidRPr="00F72395">
              <w:rPr>
                <w:b/>
                <w:bCs/>
              </w:rPr>
            </w:r>
            <w:r w:rsidRPr="00F72395">
              <w:rPr>
                <w:b/>
                <w:bCs/>
              </w:rPr>
              <w:fldChar w:fldCharType="separate"/>
            </w:r>
            <w:r w:rsidR="00CF3DBA" w:rsidRPr="00F72395">
              <w:rPr>
                <w:b/>
                <w:bCs/>
                <w:noProof/>
              </w:rPr>
              <w:t>[15, 42, 43, 45, 46, 49, 50, 52, 53, 62, 73, 81-85]</w:t>
            </w:r>
            <w:r w:rsidRPr="00F72395">
              <w:rPr>
                <w:b/>
                <w:bCs/>
              </w:rPr>
              <w:fldChar w:fldCharType="end"/>
            </w:r>
          </w:p>
        </w:tc>
      </w:tr>
      <w:tr w:rsidR="00C779D1" w:rsidRPr="00012A27" w14:paraId="4771AC79" w14:textId="49D8E143" w:rsidTr="00811BE5">
        <w:trPr>
          <w:jc w:val="center"/>
        </w:trPr>
        <w:tc>
          <w:tcPr>
            <w:tcW w:w="8280" w:type="dxa"/>
          </w:tcPr>
          <w:p w14:paraId="1A0ADE26" w14:textId="66749C85" w:rsidR="00C779D1" w:rsidRPr="0047339B" w:rsidRDefault="00C779D1" w:rsidP="00C779D1">
            <w:pPr>
              <w:pStyle w:val="MDPI42tablebody"/>
              <w:numPr>
                <w:ilvl w:val="1"/>
                <w:numId w:val="115"/>
              </w:numPr>
              <w:jc w:val="left"/>
            </w:pPr>
            <w:r w:rsidRPr="004F0E8A">
              <w:t xml:space="preserve">Treatment </w:t>
            </w:r>
            <w:r>
              <w:t xml:space="preserve">costs </w:t>
            </w:r>
          </w:p>
        </w:tc>
        <w:tc>
          <w:tcPr>
            <w:tcW w:w="1440" w:type="dxa"/>
          </w:tcPr>
          <w:p w14:paraId="2DF91399" w14:textId="52211C81" w:rsidR="00C779D1" w:rsidRPr="00811BE5" w:rsidRDefault="00C779D1" w:rsidP="00C779D1">
            <w:pPr>
              <w:pStyle w:val="MDPI42tablebody"/>
            </w:pPr>
            <w:r w:rsidRPr="00811BE5">
              <w:t>6 (43% / 67%)</w:t>
            </w:r>
          </w:p>
        </w:tc>
        <w:tc>
          <w:tcPr>
            <w:tcW w:w="4624" w:type="dxa"/>
            <w:gridSpan w:val="2"/>
          </w:tcPr>
          <w:p w14:paraId="20469A10" w14:textId="3BB27502" w:rsidR="00C779D1" w:rsidRPr="00D216D6" w:rsidRDefault="00C779D1" w:rsidP="00C779D1">
            <w:pPr>
              <w:pStyle w:val="MDPI42tablebody"/>
              <w:jc w:val="left"/>
            </w:pPr>
            <w:r w:rsidRPr="00D216D6">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EN.CITE.DATA </w:instrText>
            </w:r>
            <w:r w:rsidR="00CF3DBA">
              <w:fldChar w:fldCharType="end"/>
            </w:r>
            <w:r w:rsidRPr="00D216D6">
              <w:fldChar w:fldCharType="separate"/>
            </w:r>
            <w:r w:rsidR="00CF3DBA">
              <w:rPr>
                <w:noProof/>
              </w:rPr>
              <w:t>[15, 42, 43, 45, 46, 49, 50, 52, 53, 62, 73, 81-85]</w:t>
            </w:r>
            <w:r w:rsidRPr="00D216D6">
              <w:fldChar w:fldCharType="end"/>
            </w:r>
          </w:p>
        </w:tc>
      </w:tr>
      <w:tr w:rsidR="00C779D1" w:rsidRPr="00012A27" w14:paraId="78F96BD9" w14:textId="77777777" w:rsidTr="00811BE5">
        <w:trPr>
          <w:jc w:val="center"/>
        </w:trPr>
        <w:tc>
          <w:tcPr>
            <w:tcW w:w="8280" w:type="dxa"/>
          </w:tcPr>
          <w:p w14:paraId="3B92D592" w14:textId="0FB7E05A" w:rsidR="00C779D1" w:rsidRPr="004F0E8A" w:rsidRDefault="00C779D1" w:rsidP="00C779D1">
            <w:pPr>
              <w:pStyle w:val="MDPI42tablebody"/>
              <w:numPr>
                <w:ilvl w:val="1"/>
                <w:numId w:val="115"/>
              </w:numPr>
              <w:jc w:val="left"/>
            </w:pPr>
            <w:r>
              <w:t xml:space="preserve">At </w:t>
            </w:r>
            <w:r w:rsidRPr="006E4C63">
              <w:t>all levels of care</w:t>
            </w:r>
          </w:p>
        </w:tc>
        <w:tc>
          <w:tcPr>
            <w:tcW w:w="1440" w:type="dxa"/>
          </w:tcPr>
          <w:p w14:paraId="0B18087A" w14:textId="6374DFB3" w:rsidR="00C779D1" w:rsidRPr="00811BE5" w:rsidRDefault="00C779D1" w:rsidP="00C779D1">
            <w:pPr>
              <w:pStyle w:val="MDPI42tablebody"/>
            </w:pPr>
            <w:r w:rsidRPr="00BB2460">
              <w:rPr>
                <w:i/>
                <w:iCs/>
              </w:rPr>
              <w:t>6 (43% / 67%)</w:t>
            </w:r>
          </w:p>
        </w:tc>
        <w:tc>
          <w:tcPr>
            <w:tcW w:w="4624" w:type="dxa"/>
            <w:gridSpan w:val="2"/>
          </w:tcPr>
          <w:p w14:paraId="3409D9E8" w14:textId="1F96EA29" w:rsidR="00C779D1" w:rsidRPr="00D216D6" w:rsidRDefault="00C779D1" w:rsidP="00C779D1">
            <w:pPr>
              <w:pStyle w:val="MDPI42tablebody"/>
              <w:jc w:val="left"/>
            </w:pPr>
            <w:r w:rsidRPr="00BB2460">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EN.CITE.DATA </w:instrText>
            </w:r>
            <w:r w:rsidR="00CF3DBA">
              <w:rPr>
                <w:i/>
                <w:iCs/>
              </w:rPr>
            </w:r>
            <w:r w:rsidR="00CF3DBA">
              <w:rPr>
                <w:i/>
                <w:iCs/>
              </w:rPr>
              <w:fldChar w:fldCharType="end"/>
            </w:r>
            <w:r w:rsidRPr="00BB2460">
              <w:rPr>
                <w:i/>
                <w:iCs/>
              </w:rPr>
            </w:r>
            <w:r w:rsidRPr="00BB2460">
              <w:rPr>
                <w:i/>
                <w:iCs/>
              </w:rPr>
              <w:fldChar w:fldCharType="separate"/>
            </w:r>
            <w:r w:rsidR="00CF3DBA">
              <w:rPr>
                <w:i/>
                <w:iCs/>
                <w:noProof/>
              </w:rPr>
              <w:t>[15, 42, 43, 45, 46, 49, 50, 52, 53, 62, 73, 81-85]</w:t>
            </w:r>
            <w:r w:rsidRPr="00BB2460">
              <w:rPr>
                <w:i/>
                <w:iCs/>
              </w:rPr>
              <w:fldChar w:fldCharType="end"/>
            </w:r>
          </w:p>
        </w:tc>
      </w:tr>
      <w:tr w:rsidR="00C779D1" w:rsidRPr="00012A27" w14:paraId="08EDDE84" w14:textId="4F911FAB" w:rsidTr="00811BE5">
        <w:trPr>
          <w:jc w:val="center"/>
        </w:trPr>
        <w:tc>
          <w:tcPr>
            <w:tcW w:w="8280" w:type="dxa"/>
          </w:tcPr>
          <w:p w14:paraId="6EF27A44" w14:textId="3F753975" w:rsidR="00C779D1" w:rsidRPr="0047339B" w:rsidRDefault="00C779D1" w:rsidP="00C779D1">
            <w:pPr>
              <w:pStyle w:val="MDPI42tablebody"/>
              <w:numPr>
                <w:ilvl w:val="1"/>
                <w:numId w:val="115"/>
              </w:numPr>
              <w:jc w:val="left"/>
            </w:pPr>
            <w:r>
              <w:t>Insufficient i</w:t>
            </w:r>
            <w:r w:rsidRPr="004F0E8A">
              <w:t>nsurance coverage</w:t>
            </w:r>
            <w:r>
              <w:t xml:space="preserve"> </w:t>
            </w:r>
          </w:p>
        </w:tc>
        <w:tc>
          <w:tcPr>
            <w:tcW w:w="1440" w:type="dxa"/>
          </w:tcPr>
          <w:p w14:paraId="67497A83" w14:textId="0F5471AF" w:rsidR="00C779D1" w:rsidRPr="00811BE5" w:rsidRDefault="00C779D1" w:rsidP="00C779D1">
            <w:pPr>
              <w:pStyle w:val="MDPI42tablebody"/>
            </w:pPr>
            <w:r w:rsidRPr="00811BE5">
              <w:t>6 (43% / 67%)</w:t>
            </w:r>
          </w:p>
        </w:tc>
        <w:tc>
          <w:tcPr>
            <w:tcW w:w="4624" w:type="dxa"/>
            <w:gridSpan w:val="2"/>
          </w:tcPr>
          <w:p w14:paraId="0D78C462" w14:textId="5DED0065" w:rsidR="00C779D1" w:rsidRPr="00D216D6" w:rsidRDefault="00C779D1" w:rsidP="00C779D1">
            <w:pPr>
              <w:pStyle w:val="MDPI42tablebody"/>
              <w:jc w:val="left"/>
            </w:pPr>
            <w:r w:rsidRPr="00D216D6">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EN.CITE.DATA </w:instrText>
            </w:r>
            <w:r w:rsidR="00CF3DBA">
              <w:fldChar w:fldCharType="end"/>
            </w:r>
            <w:r w:rsidRPr="00D216D6">
              <w:fldChar w:fldCharType="separate"/>
            </w:r>
            <w:r w:rsidR="00CF3DBA">
              <w:rPr>
                <w:noProof/>
              </w:rPr>
              <w:t>[15, 42, 49, 85]</w:t>
            </w:r>
            <w:r w:rsidRPr="00D216D6">
              <w:fldChar w:fldCharType="end"/>
            </w:r>
          </w:p>
        </w:tc>
      </w:tr>
      <w:tr w:rsidR="00C779D1" w:rsidRPr="00012A27" w14:paraId="53AA13C3" w14:textId="77777777" w:rsidTr="00811BE5">
        <w:trPr>
          <w:jc w:val="center"/>
        </w:trPr>
        <w:tc>
          <w:tcPr>
            <w:tcW w:w="8280" w:type="dxa"/>
          </w:tcPr>
          <w:p w14:paraId="63A42B37" w14:textId="10AD216B" w:rsidR="00C779D1" w:rsidRPr="004F0E8A" w:rsidRDefault="00C779D1" w:rsidP="00C779D1">
            <w:pPr>
              <w:pStyle w:val="MDPI42tablebody"/>
              <w:numPr>
                <w:ilvl w:val="1"/>
                <w:numId w:val="115"/>
              </w:numPr>
              <w:jc w:val="left"/>
            </w:pPr>
            <w:r>
              <w:t>L</w:t>
            </w:r>
            <w:r w:rsidRPr="006E4C63">
              <w:t>ack of access to health insurance</w:t>
            </w:r>
          </w:p>
        </w:tc>
        <w:tc>
          <w:tcPr>
            <w:tcW w:w="1440" w:type="dxa"/>
          </w:tcPr>
          <w:p w14:paraId="2C1AC069" w14:textId="4D1694EB" w:rsidR="00C779D1" w:rsidRPr="00F54F62" w:rsidRDefault="00C779D1" w:rsidP="00C779D1">
            <w:pPr>
              <w:pStyle w:val="MDPI42tablebody"/>
            </w:pPr>
            <w:r w:rsidRPr="00807CAB">
              <w:rPr>
                <w:i/>
                <w:iCs/>
              </w:rPr>
              <w:t>6 (43% / 67%)</w:t>
            </w:r>
          </w:p>
        </w:tc>
        <w:tc>
          <w:tcPr>
            <w:tcW w:w="4624" w:type="dxa"/>
            <w:gridSpan w:val="2"/>
          </w:tcPr>
          <w:p w14:paraId="19545769" w14:textId="4873295E" w:rsidR="00C779D1" w:rsidRPr="0083619F" w:rsidRDefault="00C779D1" w:rsidP="00C779D1">
            <w:pPr>
              <w:pStyle w:val="MDPI42tablebody"/>
              <w:jc w:val="left"/>
            </w:pPr>
            <w:r w:rsidRPr="00807CAB">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 </w:instrText>
            </w:r>
            <w:r w:rsidR="00CF3DBA">
              <w:rPr>
                <w:i/>
                <w:iCs/>
              </w:rPr>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[15, 42, 43, 45, 46, 49, 50, 52, 53, 62, 73, 81-85]</w:t>
            </w:r>
            <w:r w:rsidRPr="00807CAB">
              <w:rPr>
                <w:i/>
                <w:iCs/>
              </w:rPr>
              <w:fldChar w:fldCharType="end"/>
            </w:r>
          </w:p>
        </w:tc>
      </w:tr>
      <w:tr w:rsidR="00C779D1" w:rsidRPr="00F72395" w14:paraId="495DD6F9" w14:textId="77777777" w:rsidTr="002E3AD1">
        <w:trPr>
          <w:jc w:val="center"/>
        </w:trPr>
        <w:tc>
          <w:tcPr>
            <w:tcW w:w="8280" w:type="dxa"/>
          </w:tcPr>
          <w:p w14:paraId="21208F81" w14:textId="640520C2" w:rsidR="00C779D1" w:rsidRPr="00F72395" w:rsidRDefault="00C779D1" w:rsidP="006A2418">
            <w:pPr>
              <w:pStyle w:val="MDPI42tablebody"/>
              <w:numPr>
                <w:ilvl w:val="0"/>
                <w:numId w:val="115"/>
              </w:numPr>
              <w:jc w:val="left"/>
              <w:rPr>
                <w:b/>
                <w:bCs/>
              </w:rPr>
            </w:pPr>
            <w:r w:rsidRPr="00F72395">
              <w:rPr>
                <w:b/>
                <w:bCs/>
              </w:rPr>
              <w:t>Healthcare Avoidance</w:t>
            </w:r>
          </w:p>
        </w:tc>
        <w:tc>
          <w:tcPr>
            <w:tcW w:w="1440" w:type="dxa"/>
          </w:tcPr>
          <w:p w14:paraId="792E0EAB" w14:textId="77777777" w:rsidR="00C779D1" w:rsidRPr="00F72395" w:rsidRDefault="00C779D1" w:rsidP="006A2418">
            <w:pPr>
              <w:pStyle w:val="MDPI42tablebody"/>
              <w:jc w:val="left"/>
              <w:rPr>
                <w:b/>
                <w:bCs/>
              </w:rPr>
            </w:pPr>
            <w:r w:rsidRPr="00F72395">
              <w:rPr>
                <w:b/>
                <w:bCs/>
              </w:rPr>
              <w:t>5 (36%/ 55%)</w:t>
            </w:r>
          </w:p>
        </w:tc>
        <w:tc>
          <w:tcPr>
            <w:tcW w:w="4624" w:type="dxa"/>
            <w:gridSpan w:val="2"/>
          </w:tcPr>
          <w:p w14:paraId="76F5A8E9" w14:textId="0AD77219" w:rsidR="00C779D1" w:rsidRPr="00F72395" w:rsidRDefault="00C779D1" w:rsidP="006A2418">
            <w:pPr>
              <w:pStyle w:val="MDPI42tablebody"/>
              <w:jc w:val="left"/>
              <w:rPr>
                <w:b/>
                <w:bCs/>
              </w:rPr>
            </w:pPr>
            <w:r w:rsidRPr="00F72395">
              <w:rPr>
                <w:b/>
                <w:bCs/>
              </w:rPr>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rsidRPr="00F72395">
              <w:rPr>
                <w:b/>
                <w:bCs/>
              </w:rPr>
              <w:instrText xml:space="preserve"> ADDIN EN.CITE </w:instrText>
            </w:r>
            <w:r w:rsidR="00CF3DBA" w:rsidRPr="00F72395">
              <w:rPr>
                <w:b/>
                <w:bCs/>
              </w:rPr>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rsidRPr="00F72395">
              <w:rPr>
                <w:b/>
                <w:bCs/>
              </w:rPr>
              <w:instrText xml:space="preserve"> ADDIN EN.CITE.DATA </w:instrText>
            </w:r>
            <w:r w:rsidR="00CF3DBA" w:rsidRPr="00F72395">
              <w:rPr>
                <w:b/>
                <w:bCs/>
              </w:rPr>
            </w:r>
            <w:r w:rsidR="00CF3DBA" w:rsidRPr="00F72395">
              <w:rPr>
                <w:b/>
                <w:bCs/>
              </w:rPr>
              <w:fldChar w:fldCharType="end"/>
            </w:r>
            <w:r w:rsidRPr="00F72395">
              <w:rPr>
                <w:b/>
                <w:bCs/>
              </w:rPr>
            </w:r>
            <w:r w:rsidRPr="00F72395">
              <w:rPr>
                <w:b/>
                <w:bCs/>
              </w:rPr>
              <w:fldChar w:fldCharType="separate"/>
            </w:r>
            <w:r w:rsidR="00CF3DBA" w:rsidRPr="00F72395">
              <w:rPr>
                <w:b/>
                <w:bCs/>
              </w:rPr>
              <w:t>[15, 17, 42, 46, 48-50, 55, 59-63]</w:t>
            </w:r>
            <w:r w:rsidRPr="00F72395">
              <w:rPr>
                <w:b/>
                <w:bCs/>
              </w:rPr>
              <w:fldChar w:fldCharType="end"/>
            </w:r>
          </w:p>
        </w:tc>
      </w:tr>
      <w:tr w:rsidR="00C779D1" w:rsidRPr="00012A27" w14:paraId="34F19CFB" w14:textId="6D128E3C" w:rsidTr="00811BE5">
        <w:trPr>
          <w:jc w:val="center"/>
        </w:trPr>
        <w:tc>
          <w:tcPr>
            <w:tcW w:w="8280" w:type="dxa"/>
          </w:tcPr>
          <w:p w14:paraId="287E2926" w14:textId="2CB205AE" w:rsidR="00C779D1" w:rsidRPr="0047339B" w:rsidRDefault="00C779D1" w:rsidP="00C779D1">
            <w:pPr>
              <w:pStyle w:val="MDPI42tablebody"/>
              <w:numPr>
                <w:ilvl w:val="1"/>
                <w:numId w:val="172"/>
              </w:numPr>
              <w:jc w:val="left"/>
            </w:pPr>
            <w:r>
              <w:t>Due</w:t>
            </w:r>
            <w:r w:rsidRPr="004F0E8A">
              <w:t xml:space="preserve"> to healthcare provider stigmatization</w:t>
            </w:r>
          </w:p>
        </w:tc>
        <w:tc>
          <w:tcPr>
            <w:tcW w:w="1440" w:type="dxa"/>
          </w:tcPr>
          <w:p w14:paraId="0AFD5D51" w14:textId="1A7A0263" w:rsidR="00C779D1" w:rsidRPr="00F72395" w:rsidRDefault="00C779D1" w:rsidP="00C779D1">
            <w:pPr>
              <w:pStyle w:val="MDPI42tablebody"/>
              <w:rPr>
                <w:i/>
                <w:iCs/>
              </w:rPr>
            </w:pPr>
            <w:r w:rsidRPr="00F72395">
              <w:rPr>
                <w:i/>
                <w:iCs/>
              </w:rPr>
              <w:t>5 (36%/ 55%)</w:t>
            </w:r>
          </w:p>
        </w:tc>
        <w:tc>
          <w:tcPr>
            <w:tcW w:w="4624" w:type="dxa"/>
            <w:gridSpan w:val="2"/>
          </w:tcPr>
          <w:p w14:paraId="7BE77B32" w14:textId="38759F6F" w:rsidR="00C779D1" w:rsidRPr="00F72395" w:rsidRDefault="00C779D1" w:rsidP="00C779D1">
            <w:pPr>
              <w:pStyle w:val="MDPI42tablebody"/>
              <w:jc w:val="left"/>
              <w:rPr>
                <w:i/>
                <w:iCs/>
                <w:highlight w:val="darkGray"/>
              </w:rPr>
            </w:pPr>
            <w:r w:rsidRPr="00F72395">
              <w:rPr>
                <w:i/>
                <w:iCs/>
              </w:rPr>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rsidRPr="00F72395">
              <w:rPr>
                <w:i/>
                <w:iCs/>
              </w:rPr>
              <w:instrText xml:space="preserve"> ADDIN EN.CITE </w:instrText>
            </w:r>
            <w:r w:rsidR="00CF3DBA" w:rsidRPr="00F72395">
              <w:rPr>
                <w:i/>
                <w:iCs/>
              </w:rPr>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rsidRPr="00F72395">
              <w:rPr>
                <w:i/>
                <w:iCs/>
              </w:rPr>
              <w:instrText xml:space="preserve"> ADDIN EN.CITE.DATA </w:instrText>
            </w:r>
            <w:r w:rsidR="00CF3DBA" w:rsidRPr="00F72395">
              <w:rPr>
                <w:i/>
                <w:iCs/>
              </w:rPr>
            </w:r>
            <w:r w:rsidR="00CF3DBA" w:rsidRPr="00F72395">
              <w:rPr>
                <w:i/>
                <w:iCs/>
              </w:rPr>
              <w:fldChar w:fldCharType="end"/>
            </w:r>
            <w:r w:rsidRPr="00F72395">
              <w:rPr>
                <w:i/>
                <w:iCs/>
              </w:rPr>
            </w:r>
            <w:r w:rsidRPr="00F72395">
              <w:rPr>
                <w:i/>
                <w:iCs/>
              </w:rPr>
              <w:fldChar w:fldCharType="separate"/>
            </w:r>
            <w:r w:rsidR="00CF3DBA" w:rsidRPr="00F72395">
              <w:rPr>
                <w:i/>
                <w:iCs/>
                <w:noProof/>
              </w:rPr>
              <w:t>[15, 17, 42, 46, 48-50, 55, 59-63]</w:t>
            </w:r>
            <w:r w:rsidRPr="00F72395">
              <w:rPr>
                <w:i/>
                <w:iCs/>
              </w:rPr>
              <w:fldChar w:fldCharType="end"/>
            </w:r>
          </w:p>
        </w:tc>
      </w:tr>
      <w:tr w:rsidR="00C779D1" w:rsidRPr="00012A27" w14:paraId="4F3447C9" w14:textId="77777777" w:rsidTr="002E3AD1">
        <w:trPr>
          <w:jc w:val="center"/>
        </w:trPr>
        <w:tc>
          <w:tcPr>
            <w:tcW w:w="8280" w:type="dxa"/>
          </w:tcPr>
          <w:p w14:paraId="40E64FB9" w14:textId="77777777" w:rsidR="00C779D1" w:rsidRPr="0047339B" w:rsidRDefault="00C779D1" w:rsidP="00C779D1">
            <w:pPr>
              <w:pStyle w:val="MDPI42tablebody"/>
              <w:numPr>
                <w:ilvl w:val="1"/>
                <w:numId w:val="172"/>
              </w:numPr>
              <w:jc w:val="left"/>
            </w:pPr>
            <w:r>
              <w:t>Associated with demographic/sociocultural beliefs about healthcare use</w:t>
            </w:r>
          </w:p>
        </w:tc>
        <w:tc>
          <w:tcPr>
            <w:tcW w:w="1440" w:type="dxa"/>
          </w:tcPr>
          <w:p w14:paraId="5E8D3077" w14:textId="77777777" w:rsidR="00C779D1" w:rsidRPr="00EF3311" w:rsidRDefault="00C779D1" w:rsidP="00C779D1">
            <w:pPr>
              <w:pStyle w:val="MDPI42tablebody"/>
            </w:pPr>
            <w:r w:rsidRPr="00807CAB">
              <w:rPr>
                <w:i/>
                <w:iCs/>
              </w:rPr>
              <w:t>3 (21% / 33%)</w:t>
            </w:r>
          </w:p>
        </w:tc>
        <w:tc>
          <w:tcPr>
            <w:tcW w:w="4624" w:type="dxa"/>
            <w:gridSpan w:val="2"/>
          </w:tcPr>
          <w:p w14:paraId="69893146" w14:textId="69B5E63D" w:rsidR="00C779D1" w:rsidRPr="00D216D6" w:rsidRDefault="00C779D1" w:rsidP="00C779D1">
            <w:pPr>
              <w:pStyle w:val="MDPI42tablebody"/>
              <w:jc w:val="left"/>
            </w:pPr>
            <w:r w:rsidRPr="00807CAB">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[17, 49, 55, 61, 74-80]</w:t>
            </w:r>
            <w:r w:rsidRPr="00807CAB">
              <w:rPr>
                <w:i/>
                <w:iCs/>
              </w:rPr>
              <w:fldChar w:fldCharType="end"/>
            </w:r>
          </w:p>
        </w:tc>
      </w:tr>
      <w:tr w:rsidR="00C779D1" w:rsidRPr="00012A27" w14:paraId="2D6C72EF" w14:textId="77777777" w:rsidTr="002E3AD1">
        <w:trPr>
          <w:jc w:val="center"/>
        </w:trPr>
        <w:tc>
          <w:tcPr>
            <w:tcW w:w="8280" w:type="dxa"/>
          </w:tcPr>
          <w:p w14:paraId="23B2BF71" w14:textId="77777777" w:rsidR="00C779D1" w:rsidRPr="0047339B" w:rsidRDefault="00C779D1" w:rsidP="00C779D1">
            <w:pPr>
              <w:pStyle w:val="MDPI42tablebody"/>
              <w:numPr>
                <w:ilvl w:val="1"/>
                <w:numId w:val="172"/>
              </w:numPr>
              <w:jc w:val="left"/>
            </w:pPr>
            <w:r>
              <w:t>Avoidance of race/ethnic biases &amp; inequity in healthcare systems</w:t>
            </w:r>
          </w:p>
        </w:tc>
        <w:tc>
          <w:tcPr>
            <w:tcW w:w="1440" w:type="dxa"/>
          </w:tcPr>
          <w:p w14:paraId="1B67083A" w14:textId="77777777" w:rsidR="00C779D1" w:rsidRPr="00EF3311" w:rsidRDefault="00C779D1" w:rsidP="00C779D1">
            <w:pPr>
              <w:pStyle w:val="MDPI42tablebody"/>
            </w:pPr>
            <w:r w:rsidRPr="00807CAB">
              <w:rPr>
                <w:i/>
                <w:iCs/>
              </w:rPr>
              <w:t>0 (0%)</w:t>
            </w:r>
          </w:p>
        </w:tc>
        <w:tc>
          <w:tcPr>
            <w:tcW w:w="4624" w:type="dxa"/>
            <w:gridSpan w:val="2"/>
          </w:tcPr>
          <w:p w14:paraId="5AB3590F" w14:textId="0602CAFB" w:rsidR="00C779D1" w:rsidRPr="00D216D6" w:rsidRDefault="00C779D1" w:rsidP="00C779D1">
            <w:pPr>
              <w:pStyle w:val="MDPI42tablebody"/>
              <w:jc w:val="left"/>
            </w:pPr>
            <w:r w:rsidRPr="00807CAB">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 </w:instrText>
            </w:r>
            <w:r w:rsidR="00CF3DBA">
              <w:rPr>
                <w:i/>
                <w:iCs/>
              </w:rPr>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rPr>
                <w:i/>
                <w:iCs/>
              </w:rPr>
              <w:instrText xml:space="preserve"> ADDIN EN.CITE.DATA </w:instrText>
            </w:r>
            <w:r w:rsidR="00CF3DBA">
              <w:rPr>
                <w:i/>
                <w:iCs/>
              </w:rPr>
            </w:r>
            <w:r w:rsidR="00CF3DBA">
              <w:rPr>
                <w:i/>
                <w:iCs/>
              </w:rPr>
              <w:fldChar w:fldCharType="end"/>
            </w:r>
            <w:r w:rsidRPr="00807CAB">
              <w:rPr>
                <w:i/>
                <w:iCs/>
              </w:rPr>
            </w:r>
            <w:r w:rsidRPr="00807CAB">
              <w:rPr>
                <w:i/>
                <w:iCs/>
              </w:rPr>
              <w:fldChar w:fldCharType="separate"/>
            </w:r>
            <w:r w:rsidR="00CF3DBA">
              <w:rPr>
                <w:i/>
                <w:iCs/>
                <w:noProof/>
              </w:rPr>
              <w:t>[17, 49, 55, 61, 74-80]</w:t>
            </w:r>
            <w:r w:rsidRPr="00807CAB">
              <w:rPr>
                <w:i/>
                <w:iCs/>
              </w:rPr>
              <w:fldChar w:fldCharType="end"/>
            </w:r>
          </w:p>
        </w:tc>
      </w:tr>
      <w:tr w:rsidR="00C779D1" w:rsidRPr="00F72395" w14:paraId="4F6E4824" w14:textId="77777777" w:rsidTr="002E3AD1">
        <w:trPr>
          <w:jc w:val="center"/>
        </w:trPr>
        <w:tc>
          <w:tcPr>
            <w:tcW w:w="8280" w:type="dxa"/>
          </w:tcPr>
          <w:p w14:paraId="3482168A" w14:textId="77777777" w:rsidR="00C779D1" w:rsidRPr="00F72395" w:rsidRDefault="00C779D1" w:rsidP="00F72395">
            <w:pPr>
              <w:pStyle w:val="MDPI42tablebody"/>
              <w:numPr>
                <w:ilvl w:val="0"/>
                <w:numId w:val="115"/>
              </w:numPr>
              <w:jc w:val="left"/>
              <w:rPr>
                <w:b/>
                <w:bCs/>
              </w:rPr>
            </w:pPr>
            <w:r w:rsidRPr="00F72395">
              <w:rPr>
                <w:b/>
                <w:bCs/>
              </w:rPr>
              <w:t>Denial/self-stigma re: ED/mental health diagnosis</w:t>
            </w:r>
          </w:p>
        </w:tc>
        <w:tc>
          <w:tcPr>
            <w:tcW w:w="1440" w:type="dxa"/>
          </w:tcPr>
          <w:p w14:paraId="7DA76C31" w14:textId="77777777" w:rsidR="00C779D1" w:rsidRPr="00F72395" w:rsidRDefault="00C779D1" w:rsidP="00C779D1">
            <w:pPr>
              <w:pStyle w:val="MDPI42tablebody"/>
              <w:rPr>
                <w:b/>
                <w:bCs/>
              </w:rPr>
            </w:pPr>
            <w:r w:rsidRPr="00F72395">
              <w:rPr>
                <w:b/>
                <w:bCs/>
              </w:rPr>
              <w:t>3 (21% / 33%)</w:t>
            </w:r>
          </w:p>
        </w:tc>
        <w:tc>
          <w:tcPr>
            <w:tcW w:w="4624" w:type="dxa"/>
            <w:gridSpan w:val="2"/>
          </w:tcPr>
          <w:p w14:paraId="1AEE9F9F" w14:textId="7369AB42" w:rsidR="00C779D1" w:rsidRPr="00F72395" w:rsidRDefault="00C779D1" w:rsidP="00C779D1">
            <w:pPr>
              <w:pStyle w:val="MDPI42tablebody"/>
              <w:ind w:right="-346"/>
              <w:jc w:val="left"/>
              <w:rPr>
                <w:b/>
                <w:bCs/>
                <w:sz w:val="18"/>
                <w:szCs w:val="18"/>
              </w:rPr>
            </w:pPr>
            <w:r w:rsidRPr="00F72395">
              <w:rPr>
                <w:b/>
                <w:bCs/>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Z2U+ZW5nPC9sYW5ndWFnZT48L3JlY29yZD48L0NpdGU+PC9FbmROb3RlPn==
</w:fldData>
              </w:fldChar>
            </w:r>
            <w:r w:rsidR="00CF3DBA" w:rsidRPr="00F72395">
              <w:rPr>
                <w:b/>
                <w:bCs/>
                <w:sz w:val="18"/>
                <w:szCs w:val="18"/>
              </w:rPr>
              <w:instrText xml:space="preserve"> ADDIN EN.CITE </w:instrText>
            </w:r>
            <w:r w:rsidR="00CF3DBA" w:rsidRPr="00F72395">
              <w:rPr>
                <w:b/>
                <w:bCs/>
                <w:sz w:val="18"/>
                <w:szCs w:val="18"/>
              </w:rPr>
              <w:fldChar w:fldCharType="begin">
                <w:fldData xml:space="preserve">PEVuZE5vdGU+PENpdGU+PEF1dGhvcj5DYWNoZWxpbjwvQXV0aG9yPjxZZWFyPjIwMDE8L1llYXI+
PFJlY051bT43OTQ3PC9SZWNOdW0+PERpc3BsYXlUZXh0PlsxNSwgMTcsIDQyLTU4XTwvRGlzcGxh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PmVuZzwvbGFuZ3VhZ2U+PC9yZWNvcmQ+PC9DaXRlPjxDaXRlPjxBdXRob3I+TmV5bGFuZDwvQXV0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LTM0Nzg8L2lzYm4+PHVybHM+PC91cmxzPjwvcmVjb3JkPjwvQ2l0ZT48Q2l0ZT48QXV0aG9yPldl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==
</w:fldData>
              </w:fldChar>
            </w:r>
            <w:r w:rsidR="00CF3DBA" w:rsidRPr="00F72395">
              <w:rPr>
                <w:b/>
                <w:bCs/>
                <w:sz w:val="18"/>
                <w:szCs w:val="18"/>
              </w:rPr>
              <w:instrText xml:space="preserve"> ADDIN EN.CITE.DATA </w:instrText>
            </w:r>
            <w:r w:rsidR="00CF3DBA" w:rsidRPr="00F72395">
              <w:rPr>
                <w:b/>
                <w:bCs/>
                <w:sz w:val="18"/>
                <w:szCs w:val="18"/>
              </w:rPr>
            </w:r>
            <w:r w:rsidR="00CF3DBA" w:rsidRPr="00F72395">
              <w:rPr>
                <w:b/>
                <w:bCs/>
                <w:sz w:val="18"/>
                <w:szCs w:val="18"/>
              </w:rPr>
              <w:fldChar w:fldCharType="end"/>
            </w:r>
            <w:r w:rsidR="00CF3DBA" w:rsidRPr="00F72395">
              <w:rPr>
                <w:b/>
                <w:bCs/>
                <w:sz w:val="18"/>
                <w:szCs w:val="18"/>
              </w:rPr>
              <w:fldChar w:fldCharType="begin">
                <w:fldData xml:space="preserve">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Q2l0ZT48Q2l0ZT48QXV0aG9yPkJpYWxrYTwvQXV0aG9yPjxZZWFyPjIwMTc8L1llYXI+PFJlY051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</w:fldData>
              </w:fldChar>
            </w:r>
            <w:r w:rsidR="00CF3DBA" w:rsidRPr="00F72395">
              <w:rPr>
                <w:b/>
                <w:bCs/>
                <w:sz w:val="18"/>
                <w:szCs w:val="18"/>
              </w:rPr>
              <w:instrText xml:space="preserve"> ADDIN EN.CITE.DATA </w:instrText>
            </w:r>
            <w:r w:rsidR="00CF3DBA" w:rsidRPr="00F72395">
              <w:rPr>
                <w:b/>
                <w:bCs/>
                <w:sz w:val="18"/>
                <w:szCs w:val="18"/>
              </w:rPr>
            </w:r>
            <w:r w:rsidR="00CF3DBA" w:rsidRPr="00F72395">
              <w:rPr>
                <w:b/>
                <w:bCs/>
                <w:sz w:val="18"/>
                <w:szCs w:val="18"/>
              </w:rPr>
              <w:fldChar w:fldCharType="end"/>
            </w:r>
            <w:r w:rsidRPr="00F72395">
              <w:rPr>
                <w:b/>
                <w:bCs/>
                <w:sz w:val="18"/>
                <w:szCs w:val="18"/>
              </w:rPr>
            </w:r>
            <w:r w:rsidRPr="00F72395">
              <w:rPr>
                <w:b/>
                <w:bCs/>
                <w:sz w:val="18"/>
                <w:szCs w:val="18"/>
              </w:rPr>
              <w:fldChar w:fldCharType="separate"/>
            </w:r>
            <w:r w:rsidR="00CF3DBA" w:rsidRPr="00F72395">
              <w:rPr>
                <w:b/>
                <w:bCs/>
                <w:noProof/>
                <w:sz w:val="18"/>
                <w:szCs w:val="18"/>
              </w:rPr>
              <w:t>[15, 17, 42-58]</w:t>
            </w:r>
            <w:r w:rsidRPr="00F72395">
              <w:rPr>
                <w:b/>
                <w:bCs/>
                <w:sz w:val="18"/>
                <w:szCs w:val="18"/>
              </w:rPr>
              <w:fldChar w:fldCharType="end"/>
            </w:r>
          </w:p>
        </w:tc>
      </w:tr>
      <w:tr w:rsidR="00C779D1" w:rsidRPr="00012A27" w14:paraId="3DC5E72B" w14:textId="77777777" w:rsidTr="002E3AD1">
        <w:trPr>
          <w:jc w:val="center"/>
        </w:trPr>
        <w:tc>
          <w:tcPr>
            <w:tcW w:w="8280" w:type="dxa"/>
          </w:tcPr>
          <w:p w14:paraId="54D25B74" w14:textId="77777777" w:rsidR="00C779D1" w:rsidRPr="004F0E8A" w:rsidRDefault="00C779D1" w:rsidP="00C779D1">
            <w:pPr>
              <w:pStyle w:val="MDPI42tablebody"/>
              <w:numPr>
                <w:ilvl w:val="0"/>
                <w:numId w:val="141"/>
              </w:numPr>
              <w:jc w:val="left"/>
            </w:pPr>
            <w:r>
              <w:t>Denial</w:t>
            </w:r>
          </w:p>
        </w:tc>
        <w:tc>
          <w:tcPr>
            <w:tcW w:w="1440" w:type="dxa"/>
          </w:tcPr>
          <w:p w14:paraId="250B4AD5" w14:textId="77777777" w:rsidR="00C779D1" w:rsidRPr="00F72395" w:rsidRDefault="00C779D1" w:rsidP="00C779D1">
            <w:pPr>
              <w:pStyle w:val="MDPI42tablebody"/>
              <w:rPr>
                <w:i/>
                <w:iCs/>
              </w:rPr>
            </w:pPr>
            <w:r w:rsidRPr="00F72395">
              <w:rPr>
                <w:i/>
                <w:iCs/>
              </w:rPr>
              <w:t>3 (21% / 33%)</w:t>
            </w:r>
          </w:p>
        </w:tc>
        <w:tc>
          <w:tcPr>
            <w:tcW w:w="4624" w:type="dxa"/>
            <w:gridSpan w:val="2"/>
          </w:tcPr>
          <w:p w14:paraId="3D42911D" w14:textId="2C04F09F" w:rsidR="00C779D1" w:rsidRPr="00F72395" w:rsidRDefault="00C779D1" w:rsidP="00C779D1">
            <w:pPr>
              <w:pStyle w:val="MDPI42tablebody"/>
              <w:jc w:val="left"/>
              <w:rPr>
                <w:i/>
                <w:iCs/>
                <w:sz w:val="18"/>
                <w:szCs w:val="18"/>
              </w:rPr>
            </w:pPr>
            <w:r w:rsidRPr="00F72395">
              <w:rPr>
                <w:i/>
                <w:iCs/>
                <w:sz w:val="18"/>
                <w:szCs w:val="18"/>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sidRPr="00F72395">
              <w:rPr>
                <w:i/>
                <w:iCs/>
                <w:sz w:val="18"/>
                <w:szCs w:val="18"/>
              </w:rPr>
              <w:instrText xml:space="preserve"> ADDIN EN.CITE </w:instrText>
            </w:r>
            <w:r w:rsidR="00CF3DBA" w:rsidRPr="00F72395">
              <w:rPr>
                <w:i/>
                <w:iCs/>
                <w:sz w:val="18"/>
                <w:szCs w:val="18"/>
              </w:rPr>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rsidRPr="00F72395">
              <w:rPr>
                <w:i/>
                <w:iCs/>
                <w:sz w:val="18"/>
                <w:szCs w:val="18"/>
              </w:rPr>
              <w:instrText xml:space="preserve"> ADDIN EN.CITE.DATA </w:instrText>
            </w:r>
            <w:r w:rsidR="00CF3DBA" w:rsidRPr="00F72395">
              <w:rPr>
                <w:i/>
                <w:iCs/>
                <w:sz w:val="18"/>
                <w:szCs w:val="18"/>
              </w:rPr>
            </w:r>
            <w:r w:rsidR="00CF3DBA" w:rsidRPr="00F72395">
              <w:rPr>
                <w:i/>
                <w:iCs/>
                <w:sz w:val="18"/>
                <w:szCs w:val="18"/>
              </w:rPr>
              <w:fldChar w:fldCharType="end"/>
            </w:r>
            <w:r w:rsidRPr="00F72395">
              <w:rPr>
                <w:i/>
                <w:iCs/>
                <w:sz w:val="18"/>
                <w:szCs w:val="18"/>
              </w:rPr>
            </w:r>
            <w:r w:rsidRPr="00F72395">
              <w:rPr>
                <w:i/>
                <w:iCs/>
                <w:sz w:val="18"/>
                <w:szCs w:val="18"/>
              </w:rPr>
              <w:fldChar w:fldCharType="separate"/>
            </w:r>
            <w:r w:rsidR="00CF3DBA" w:rsidRPr="00F72395">
              <w:rPr>
                <w:i/>
                <w:iCs/>
                <w:noProof/>
                <w:sz w:val="18"/>
                <w:szCs w:val="18"/>
              </w:rPr>
              <w:t>[15, 17, 42-45]</w:t>
            </w:r>
            <w:r w:rsidRPr="00F72395">
              <w:rPr>
                <w:i/>
                <w:iCs/>
                <w:sz w:val="18"/>
                <w:szCs w:val="18"/>
              </w:rPr>
              <w:fldChar w:fldCharType="end"/>
            </w:r>
          </w:p>
        </w:tc>
      </w:tr>
      <w:tr w:rsidR="00C779D1" w:rsidRPr="00012A27" w14:paraId="7919AA51" w14:textId="77777777" w:rsidTr="002E3AD1">
        <w:trPr>
          <w:jc w:val="center"/>
        </w:trPr>
        <w:tc>
          <w:tcPr>
            <w:tcW w:w="8280" w:type="dxa"/>
          </w:tcPr>
          <w:p w14:paraId="6C422A18" w14:textId="77777777" w:rsidR="00C779D1" w:rsidRPr="004F0E8A" w:rsidRDefault="00C779D1" w:rsidP="00C779D1">
            <w:pPr>
              <w:pStyle w:val="MDPI42tablebody"/>
              <w:numPr>
                <w:ilvl w:val="0"/>
                <w:numId w:val="141"/>
              </w:numPr>
              <w:jc w:val="left"/>
            </w:pPr>
            <w:r>
              <w:t>Self-stigmatization</w:t>
            </w:r>
          </w:p>
        </w:tc>
        <w:tc>
          <w:tcPr>
            <w:tcW w:w="1440" w:type="dxa"/>
          </w:tcPr>
          <w:p w14:paraId="4155D3E1" w14:textId="77777777" w:rsidR="00C779D1" w:rsidRPr="00F72395" w:rsidRDefault="00C779D1" w:rsidP="00C779D1">
            <w:pPr>
              <w:pStyle w:val="MDPI42tablebody"/>
              <w:rPr>
                <w:i/>
                <w:iCs/>
              </w:rPr>
            </w:pPr>
            <w:r w:rsidRPr="00F72395">
              <w:rPr>
                <w:i/>
                <w:iCs/>
              </w:rPr>
              <w:t>3 (21% / 33%)</w:t>
            </w:r>
          </w:p>
        </w:tc>
        <w:tc>
          <w:tcPr>
            <w:tcW w:w="4624" w:type="dxa"/>
            <w:gridSpan w:val="2"/>
          </w:tcPr>
          <w:p w14:paraId="14AE2DA4" w14:textId="1153D971" w:rsidR="00C779D1" w:rsidRPr="00F72395" w:rsidRDefault="00C779D1" w:rsidP="00C779D1">
            <w:pPr>
              <w:pStyle w:val="MDPI42tablebody"/>
              <w:jc w:val="left"/>
              <w:rPr>
                <w:i/>
                <w:iCs/>
                <w:sz w:val="18"/>
                <w:szCs w:val="18"/>
              </w:rPr>
            </w:pPr>
            <w:r w:rsidRPr="00F72395">
              <w:rPr>
                <w:i/>
                <w:iCs/>
                <w:sz w:val="18"/>
                <w:szCs w:val="18"/>
              </w:rPr>
              <w:fldChar w:fldCharType="begin">
                <w:fldData xml:space="preserve">PEVuZE5vdGU+PENpdGU+PEF1dGhvcj5OZXlsYW5kPC9BdXRob3I+PFllYXI+MjAxOTwvWWVhcj48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Q2l0ZT48Q2l0ZT48QXV0aG9yPkJlY2tlcjwvQXV0aG9yPjxZZWFyPjIwMTA8L1llYXI+PFJlY051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cmVjb3JkPjwvQ2l0ZT48Q2l0ZT48QXV0aG9yPlNjaG9lbjwvQXV0aG9yPjxZZWFyPjIwMTI8L1ll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</w:fldData>
              </w:fldChar>
            </w:r>
            <w:r w:rsidR="00CF3DBA" w:rsidRPr="00F72395">
              <w:rPr>
                <w:i/>
                <w:iCs/>
                <w:sz w:val="18"/>
                <w:szCs w:val="18"/>
              </w:rPr>
              <w:instrText xml:space="preserve"> ADDIN EN.CITE </w:instrText>
            </w:r>
            <w:r w:rsidR="00CF3DBA" w:rsidRPr="00F72395">
              <w:rPr>
                <w:i/>
                <w:iCs/>
                <w:sz w:val="18"/>
                <w:szCs w:val="18"/>
              </w:rPr>
              <w:fldChar w:fldCharType="begin">
                <w:fldData xml:space="preserve">PEVuZE5vdGU+PENpdGU+PEF1dGhvcj5OZXlsYW5kPC9BdXRob3I+PFllYXI+MjAxOTwvWWVhcj48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Q2l0ZT48Q2l0ZT48QXV0aG9yPkJlY2tlcjwvQXV0aG9yPjxZZWFyPjIwMTA8L1llYXI+PFJlY051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</w:fldData>
              </w:fldChar>
            </w:r>
            <w:r w:rsidR="00CF3DBA" w:rsidRPr="00F72395">
              <w:rPr>
                <w:i/>
                <w:iCs/>
                <w:sz w:val="18"/>
                <w:szCs w:val="18"/>
              </w:rPr>
              <w:instrText xml:space="preserve"> ADDIN EN.CITE.DATA </w:instrText>
            </w:r>
            <w:r w:rsidR="00CF3DBA" w:rsidRPr="00F72395">
              <w:rPr>
                <w:i/>
                <w:iCs/>
                <w:sz w:val="18"/>
                <w:szCs w:val="18"/>
              </w:rPr>
            </w:r>
            <w:r w:rsidR="00CF3DBA" w:rsidRPr="00F72395">
              <w:rPr>
                <w:i/>
                <w:iCs/>
                <w:sz w:val="18"/>
                <w:szCs w:val="18"/>
              </w:rPr>
              <w:fldChar w:fldCharType="end"/>
            </w:r>
            <w:r w:rsidRPr="00F72395">
              <w:rPr>
                <w:i/>
                <w:iCs/>
                <w:sz w:val="18"/>
                <w:szCs w:val="18"/>
              </w:rPr>
            </w:r>
            <w:r w:rsidRPr="00F72395">
              <w:rPr>
                <w:i/>
                <w:iCs/>
                <w:sz w:val="18"/>
                <w:szCs w:val="18"/>
              </w:rPr>
              <w:fldChar w:fldCharType="separate"/>
            </w:r>
            <w:r w:rsidR="00CF3DBA" w:rsidRPr="00F72395">
              <w:rPr>
                <w:i/>
                <w:iCs/>
                <w:noProof/>
                <w:sz w:val="18"/>
                <w:szCs w:val="18"/>
              </w:rPr>
              <w:t>[43, 44, 48-50, 55-58]</w:t>
            </w:r>
            <w:r w:rsidRPr="00F72395">
              <w:rPr>
                <w:i/>
                <w:iCs/>
                <w:sz w:val="18"/>
                <w:szCs w:val="18"/>
              </w:rPr>
              <w:fldChar w:fldCharType="end"/>
            </w:r>
          </w:p>
        </w:tc>
      </w:tr>
      <w:tr w:rsidR="00C779D1" w:rsidRPr="00012A27" w14:paraId="20BF4793" w14:textId="77777777" w:rsidTr="002E3AD1">
        <w:trPr>
          <w:jc w:val="center"/>
        </w:trPr>
        <w:tc>
          <w:tcPr>
            <w:tcW w:w="8280" w:type="dxa"/>
          </w:tcPr>
          <w:p w14:paraId="68A7D90A" w14:textId="77777777" w:rsidR="00C779D1" w:rsidRPr="004F0E8A" w:rsidRDefault="00C779D1" w:rsidP="00C779D1">
            <w:pPr>
              <w:pStyle w:val="MDPI42tablebody"/>
              <w:numPr>
                <w:ilvl w:val="0"/>
                <w:numId w:val="141"/>
              </w:numPr>
              <w:jc w:val="left"/>
            </w:pPr>
            <w:r>
              <w:t>Shame</w:t>
            </w:r>
          </w:p>
        </w:tc>
        <w:tc>
          <w:tcPr>
            <w:tcW w:w="1440" w:type="dxa"/>
          </w:tcPr>
          <w:p w14:paraId="0A3E38F7" w14:textId="77777777" w:rsidR="00C779D1" w:rsidRPr="00F72395" w:rsidRDefault="00C779D1" w:rsidP="00C779D1">
            <w:pPr>
              <w:pStyle w:val="MDPI42tablebody"/>
              <w:rPr>
                <w:i/>
                <w:iCs/>
              </w:rPr>
            </w:pPr>
            <w:r w:rsidRPr="00F72395">
              <w:rPr>
                <w:i/>
                <w:iCs/>
              </w:rPr>
              <w:t>3 (21% / 33%)</w:t>
            </w:r>
          </w:p>
        </w:tc>
        <w:tc>
          <w:tcPr>
            <w:tcW w:w="4624" w:type="dxa"/>
            <w:gridSpan w:val="2"/>
          </w:tcPr>
          <w:p w14:paraId="101C1787" w14:textId="359A6740" w:rsidR="00C779D1" w:rsidRPr="00F72395" w:rsidRDefault="00C779D1" w:rsidP="00C779D1">
            <w:pPr>
              <w:pStyle w:val="MDPI42tablebody"/>
              <w:jc w:val="left"/>
              <w:rPr>
                <w:i/>
                <w:iCs/>
                <w:sz w:val="18"/>
                <w:szCs w:val="18"/>
              </w:rPr>
            </w:pPr>
            <w:r w:rsidRPr="00F72395">
              <w:rPr>
                <w:i/>
                <w:iCs/>
                <w:sz w:val="18"/>
                <w:szCs w:val="18"/>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sidRPr="00F72395">
              <w:rPr>
                <w:i/>
                <w:iCs/>
                <w:sz w:val="18"/>
                <w:szCs w:val="18"/>
              </w:rPr>
              <w:instrText xml:space="preserve"> ADDIN EN.CITE </w:instrText>
            </w:r>
            <w:r w:rsidR="00CF3DBA" w:rsidRPr="00F72395">
              <w:rPr>
                <w:i/>
                <w:iCs/>
                <w:sz w:val="18"/>
                <w:szCs w:val="18"/>
              </w:rPr>
              <w:fldChar w:fldCharType="begin">
                <w:fldData xml:space="preserve">PEVuZE5vdGU+PENpdGU+PEF1dGhvcj5DYWNoZWxpbjwvQXV0aG9yPjxZZWFyPjIwMDE8L1llYXI+
PFJlY051bT43OTQ3PC9SZWNOdW0+PERpc3BsYXlUZXh0PlsxNSwgMTcsIDQyLCA0MywgNDUtNTRd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L0NpdGU+PENpdGU+PEF1dGhvcj5TdHJpZWdlbC1Nb29yZTwvQXV0aG9yPjxZZWFyPjIwMTE8L1ll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</w:fldData>
              </w:fldChar>
            </w:r>
            <w:r w:rsidR="00CF3DBA" w:rsidRPr="00F72395">
              <w:rPr>
                <w:i/>
                <w:iCs/>
                <w:sz w:val="18"/>
                <w:szCs w:val="18"/>
              </w:rPr>
              <w:instrText xml:space="preserve"> ADDIN EN.CITE.DATA </w:instrText>
            </w:r>
            <w:r w:rsidR="00CF3DBA" w:rsidRPr="00F72395">
              <w:rPr>
                <w:i/>
                <w:iCs/>
                <w:sz w:val="18"/>
                <w:szCs w:val="18"/>
              </w:rPr>
            </w:r>
            <w:r w:rsidR="00CF3DBA" w:rsidRPr="00F72395">
              <w:rPr>
                <w:i/>
                <w:iCs/>
                <w:sz w:val="18"/>
                <w:szCs w:val="18"/>
              </w:rPr>
              <w:fldChar w:fldCharType="end"/>
            </w:r>
            <w:r w:rsidRPr="00F72395">
              <w:rPr>
                <w:i/>
                <w:iCs/>
                <w:sz w:val="18"/>
                <w:szCs w:val="18"/>
              </w:rPr>
            </w:r>
            <w:r w:rsidRPr="00F72395">
              <w:rPr>
                <w:i/>
                <w:iCs/>
                <w:sz w:val="18"/>
                <w:szCs w:val="18"/>
              </w:rPr>
              <w:fldChar w:fldCharType="separate"/>
            </w:r>
            <w:r w:rsidR="00CF3DBA" w:rsidRPr="00F72395">
              <w:rPr>
                <w:i/>
                <w:iCs/>
                <w:noProof/>
                <w:sz w:val="18"/>
                <w:szCs w:val="18"/>
              </w:rPr>
              <w:t>[15, 17, 42, 43, 45-54]</w:t>
            </w:r>
            <w:r w:rsidRPr="00F72395">
              <w:rPr>
                <w:i/>
                <w:iCs/>
                <w:sz w:val="18"/>
                <w:szCs w:val="18"/>
              </w:rPr>
              <w:fldChar w:fldCharType="end"/>
            </w:r>
          </w:p>
        </w:tc>
      </w:tr>
      <w:tr w:rsidR="00C779D1" w:rsidRPr="00F72395" w14:paraId="43BB69EE" w14:textId="10CD10F1" w:rsidTr="00811BE5">
        <w:trPr>
          <w:jc w:val="center"/>
        </w:trPr>
        <w:tc>
          <w:tcPr>
            <w:tcW w:w="8280" w:type="dxa"/>
          </w:tcPr>
          <w:p w14:paraId="45373C5B" w14:textId="7CEA2499" w:rsidR="00C779D1" w:rsidRPr="00F72395" w:rsidRDefault="00C779D1" w:rsidP="00F72395">
            <w:pPr>
              <w:pStyle w:val="MDPI42tablebody"/>
              <w:numPr>
                <w:ilvl w:val="0"/>
                <w:numId w:val="115"/>
              </w:numPr>
              <w:jc w:val="left"/>
              <w:rPr>
                <w:b/>
                <w:bCs/>
              </w:rPr>
            </w:pPr>
            <w:r w:rsidRPr="00F72395">
              <w:rPr>
                <w:b/>
                <w:bCs/>
              </w:rPr>
              <w:lastRenderedPageBreak/>
              <w:t xml:space="preserve">Insufficient resources for finding/coordinating care </w:t>
            </w:r>
            <w:r w:rsidRPr="00F72395">
              <w:rPr>
                <w:b/>
                <w:bCs/>
                <w:color w:val="FF0000"/>
              </w:rPr>
              <w:t>(6)</w:t>
            </w:r>
          </w:p>
        </w:tc>
        <w:tc>
          <w:tcPr>
            <w:tcW w:w="1440" w:type="dxa"/>
          </w:tcPr>
          <w:p w14:paraId="73133A95" w14:textId="1DF82294" w:rsidR="00C779D1" w:rsidRPr="00F72395" w:rsidRDefault="00C779D1" w:rsidP="00C779D1">
            <w:pPr>
              <w:pStyle w:val="MDPI42tablebody"/>
              <w:rPr>
                <w:b/>
                <w:bCs/>
              </w:rPr>
            </w:pPr>
            <w:r w:rsidRPr="00F72395">
              <w:rPr>
                <w:b/>
                <w:bCs/>
              </w:rPr>
              <w:t>3 (21% / 33%)</w:t>
            </w:r>
          </w:p>
        </w:tc>
        <w:tc>
          <w:tcPr>
            <w:tcW w:w="4624" w:type="dxa"/>
            <w:gridSpan w:val="2"/>
          </w:tcPr>
          <w:p w14:paraId="260F9A96" w14:textId="450CF1FE" w:rsidR="00C779D1" w:rsidRPr="00F72395" w:rsidRDefault="00C779D1" w:rsidP="00C779D1">
            <w:pPr>
              <w:pStyle w:val="MDPI42tablebody"/>
              <w:jc w:val="left"/>
              <w:rPr>
                <w:b/>
                <w:bCs/>
              </w:rPr>
            </w:pPr>
            <w:r w:rsidRPr="00F72395">
              <w:rPr>
                <w:b/>
                <w:b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sidRPr="00F72395">
              <w:rPr>
                <w:b/>
                <w:bCs/>
              </w:rPr>
              <w:instrText xml:space="preserve"> ADDIN EN.CITE </w:instrText>
            </w:r>
            <w:r w:rsidR="006A2418" w:rsidRPr="00F72395">
              <w:rPr>
                <w:b/>
                <w:b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sidRPr="00F72395">
              <w:rPr>
                <w:b/>
                <w:bCs/>
              </w:rPr>
              <w:instrText xml:space="preserve"> ADDIN EN.CITE.DATA </w:instrText>
            </w:r>
            <w:r w:rsidR="006A2418" w:rsidRPr="00F72395">
              <w:rPr>
                <w:b/>
                <w:bCs/>
              </w:rPr>
            </w:r>
            <w:r w:rsidR="006A2418" w:rsidRPr="00F72395">
              <w:rPr>
                <w:b/>
                <w:bCs/>
              </w:rPr>
              <w:fldChar w:fldCharType="end"/>
            </w:r>
            <w:r w:rsidRPr="00F72395">
              <w:rPr>
                <w:b/>
                <w:bCs/>
              </w:rPr>
            </w:r>
            <w:r w:rsidRPr="00F72395">
              <w:rPr>
                <w:b/>
                <w:bCs/>
              </w:rPr>
              <w:fldChar w:fldCharType="separate"/>
            </w:r>
            <w:r w:rsidR="006A2418" w:rsidRPr="00F72395">
              <w:rPr>
                <w:b/>
                <w:bCs/>
                <w:noProof/>
              </w:rPr>
              <w:t>[42, 43, 45, 46, 49, 51, 63, 73, 89]</w:t>
            </w:r>
            <w:r w:rsidRPr="00F72395">
              <w:rPr>
                <w:b/>
                <w:bCs/>
              </w:rPr>
              <w:fldChar w:fldCharType="end"/>
            </w:r>
          </w:p>
        </w:tc>
      </w:tr>
      <w:tr w:rsidR="00C779D1" w:rsidRPr="00012A27" w14:paraId="45C337D0" w14:textId="77777777" w:rsidTr="00811BE5">
        <w:trPr>
          <w:jc w:val="center"/>
        </w:trPr>
        <w:tc>
          <w:tcPr>
            <w:tcW w:w="8280" w:type="dxa"/>
          </w:tcPr>
          <w:p w14:paraId="7830D7C2" w14:textId="235564C5" w:rsidR="00C779D1" w:rsidRPr="004F0E8A" w:rsidRDefault="00C779D1" w:rsidP="00C779D1">
            <w:pPr>
              <w:pStyle w:val="MDPI42tablebody"/>
              <w:numPr>
                <w:ilvl w:val="1"/>
                <w:numId w:val="172"/>
              </w:numPr>
              <w:jc w:val="left"/>
            </w:pPr>
            <w:r>
              <w:t>I</w:t>
            </w:r>
            <w:r w:rsidRPr="00EB37CF">
              <w:t>ncluding time</w:t>
            </w:r>
            <w:r>
              <w:t xml:space="preserve"> </w:t>
            </w:r>
            <w:r w:rsidRPr="00827413">
              <w:rPr>
                <w:b/>
                <w:bCs/>
                <w:color w:val="FF0000"/>
              </w:rPr>
              <w:t>(7)</w:t>
            </w:r>
          </w:p>
        </w:tc>
        <w:tc>
          <w:tcPr>
            <w:tcW w:w="1440" w:type="dxa"/>
          </w:tcPr>
          <w:p w14:paraId="04D21F12" w14:textId="57AF9AAD" w:rsidR="00C779D1" w:rsidRPr="007E31D6" w:rsidRDefault="00C779D1" w:rsidP="00C779D1">
            <w:pPr>
              <w:pStyle w:val="MDPI42tablebody"/>
            </w:pPr>
            <w:r w:rsidRPr="00807CAB">
              <w:rPr>
                <w:i/>
                <w:iCs/>
              </w:rPr>
              <w:t>2 (14% / 22%)</w:t>
            </w:r>
          </w:p>
        </w:tc>
        <w:tc>
          <w:tcPr>
            <w:tcW w:w="4624" w:type="dxa"/>
            <w:gridSpan w:val="2"/>
          </w:tcPr>
          <w:p w14:paraId="0BFEB71B" w14:textId="7FE86852" w:rsidR="00C779D1" w:rsidRPr="002845FE" w:rsidRDefault="00C779D1" w:rsidP="00C779D1">
            <w:pPr>
              <w:pStyle w:val="MDPI42tablebody"/>
              <w:jc w:val="left"/>
            </w:pPr>
            <w:r w:rsidRPr="00807CAB">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 </w:instrText>
            </w:r>
            <w:r w:rsidR="006A2418">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EN.CITE.DATA </w:instrText>
            </w:r>
            <w:r w:rsidR="006A2418">
              <w:rPr>
                <w:rFonts w:eastAsiaTheme="minorHAnsi" w:cstheme="minorBidi"/>
                <w:i/>
                <w:iCs/>
                <w:lang w:eastAsia="en-US"/>
              </w:rPr>
            </w:r>
            <w:r w:rsidR="006A2418">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6A2418">
              <w:rPr>
                <w:rFonts w:eastAsiaTheme="minorHAnsi" w:cstheme="minorBidi"/>
                <w:i/>
                <w:iCs/>
                <w:noProof/>
                <w:lang w:eastAsia="en-US"/>
              </w:rPr>
              <w:t>[46, 48, 49, 63, 90, 95-104]</w:t>
            </w:r>
            <w:r w:rsidRPr="00807CAB">
              <w:rPr>
                <w:rFonts w:eastAsiaTheme="minorHAnsi" w:cstheme="minorBidi"/>
                <w:i/>
                <w:iCs/>
                <w:lang w:eastAsia="en-US"/>
              </w:rPr>
              <w:fldChar w:fldCharType="end"/>
            </w:r>
          </w:p>
        </w:tc>
      </w:tr>
      <w:tr w:rsidR="00C779D1" w:rsidRPr="00012A27" w14:paraId="7DB78222" w14:textId="77777777" w:rsidTr="00811BE5">
        <w:trPr>
          <w:jc w:val="center"/>
        </w:trPr>
        <w:tc>
          <w:tcPr>
            <w:tcW w:w="8280" w:type="dxa"/>
          </w:tcPr>
          <w:p w14:paraId="0C0E8032" w14:textId="4C090861" w:rsidR="00C779D1" w:rsidRPr="004F0E8A" w:rsidRDefault="00C779D1" w:rsidP="00C779D1">
            <w:pPr>
              <w:pStyle w:val="MDPI42tablebody"/>
              <w:numPr>
                <w:ilvl w:val="1"/>
                <w:numId w:val="172"/>
              </w:numPr>
              <w:jc w:val="left"/>
            </w:pPr>
            <w:r>
              <w:t xml:space="preserve">Including </w:t>
            </w:r>
            <w:r w:rsidRPr="00EB37CF">
              <w:t>transportation</w:t>
            </w:r>
          </w:p>
        </w:tc>
        <w:tc>
          <w:tcPr>
            <w:tcW w:w="1440" w:type="dxa"/>
          </w:tcPr>
          <w:p w14:paraId="2358C68C" w14:textId="1E0D7FC8" w:rsidR="00C779D1" w:rsidRPr="007E31D6" w:rsidRDefault="00C779D1" w:rsidP="00C779D1">
            <w:pPr>
              <w:pStyle w:val="MDPI42tablebody"/>
            </w:pPr>
            <w:r w:rsidRPr="00807CAB">
              <w:rPr>
                <w:rFonts w:eastAsiaTheme="minorHAnsi" w:cstheme="minorBidi"/>
                <w:i/>
                <w:iCs/>
                <w:lang w:eastAsia="en-US"/>
              </w:rPr>
              <w:t>1 (7% / 11%)</w:t>
            </w:r>
          </w:p>
        </w:tc>
        <w:tc>
          <w:tcPr>
            <w:tcW w:w="4624" w:type="dxa"/>
            <w:gridSpan w:val="2"/>
          </w:tcPr>
          <w:p w14:paraId="1FC5AE2C" w14:textId="184B477D" w:rsidR="00C779D1" w:rsidRPr="002845FE" w:rsidRDefault="00C779D1" w:rsidP="00C779D1">
            <w:pPr>
              <w:pStyle w:val="MDPI42tablebody"/>
              <w:jc w:val="left"/>
            </w:pPr>
            <w:r w:rsidRPr="00807CAB">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[42, 43, 49, 95-99]</w:t>
            </w:r>
            <w:r w:rsidRPr="00807CAB">
              <w:rPr>
                <w:rFonts w:eastAsiaTheme="minorHAnsi" w:cstheme="minorBidi"/>
                <w:i/>
                <w:iCs/>
                <w:lang w:eastAsia="en-US"/>
              </w:rPr>
              <w:fldChar w:fldCharType="end"/>
            </w:r>
          </w:p>
        </w:tc>
      </w:tr>
      <w:tr w:rsidR="00C779D1" w:rsidRPr="00012A27" w14:paraId="5B570598" w14:textId="77777777" w:rsidTr="00811BE5">
        <w:trPr>
          <w:jc w:val="center"/>
        </w:trPr>
        <w:tc>
          <w:tcPr>
            <w:tcW w:w="8280" w:type="dxa"/>
          </w:tcPr>
          <w:p w14:paraId="3BE9763F" w14:textId="11935DF6" w:rsidR="00C779D1" w:rsidRPr="004F0E8A" w:rsidRDefault="00C779D1" w:rsidP="00C779D1">
            <w:pPr>
              <w:pStyle w:val="MDPI42tablebody"/>
              <w:numPr>
                <w:ilvl w:val="1"/>
                <w:numId w:val="172"/>
              </w:numPr>
              <w:jc w:val="left"/>
            </w:pPr>
            <w:r>
              <w:t xml:space="preserve">Including </w:t>
            </w:r>
            <w:r w:rsidRPr="00EB37CF">
              <w:t>coordinating communication between multiple providers</w:t>
            </w:r>
          </w:p>
        </w:tc>
        <w:tc>
          <w:tcPr>
            <w:tcW w:w="1440" w:type="dxa"/>
          </w:tcPr>
          <w:p w14:paraId="066A219D" w14:textId="24332673" w:rsidR="00C779D1" w:rsidRPr="007E31D6" w:rsidRDefault="00C779D1" w:rsidP="00C779D1">
            <w:pPr>
              <w:pStyle w:val="MDPI42tablebody"/>
            </w:pPr>
            <w:r w:rsidRPr="00807CAB">
              <w:rPr>
                <w:i/>
                <w:iCs/>
              </w:rPr>
              <w:t>3 (21% / 33%)</w:t>
            </w:r>
          </w:p>
        </w:tc>
        <w:tc>
          <w:tcPr>
            <w:tcW w:w="4624" w:type="dxa"/>
            <w:gridSpan w:val="2"/>
          </w:tcPr>
          <w:p w14:paraId="30983C88" w14:textId="25B878F2" w:rsidR="00C779D1" w:rsidRPr="002845FE" w:rsidRDefault="00C779D1" w:rsidP="00C779D1">
            <w:pPr>
              <w:pStyle w:val="MDPI42tablebody"/>
              <w:jc w:val="left"/>
            </w:pPr>
            <w:r w:rsidRPr="00807CAB">
              <w:rPr>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i/>
                <w:iCs/>
              </w:rPr>
              <w:instrText xml:space="preserve"> ADDIN EN.CITE </w:instrText>
            </w:r>
            <w:r w:rsidR="006A2418">
              <w:rPr>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[42, 43, 45, 46, 49, 51, 63, 73, 89]</w:t>
            </w:r>
            <w:r w:rsidRPr="00807CAB">
              <w:rPr>
                <w:i/>
                <w:iCs/>
              </w:rPr>
              <w:fldChar w:fldCharType="end"/>
            </w:r>
          </w:p>
        </w:tc>
      </w:tr>
      <w:tr w:rsidR="00C779D1" w:rsidRPr="001D29D0" w14:paraId="5D12E91C" w14:textId="77777777" w:rsidTr="002E3AD1">
        <w:trPr>
          <w:jc w:val="center"/>
        </w:trPr>
        <w:tc>
          <w:tcPr>
            <w:tcW w:w="8280" w:type="dxa"/>
          </w:tcPr>
          <w:p w14:paraId="6E183CB9" w14:textId="369CB44C" w:rsidR="00C779D1" w:rsidRPr="001D29D0" w:rsidRDefault="00F72395" w:rsidP="00F72395">
            <w:pPr>
              <w:pStyle w:val="MDPI42tablebody"/>
              <w:numPr>
                <w:ilvl w:val="0"/>
                <w:numId w:val="115"/>
              </w:numPr>
              <w:jc w:val="left"/>
              <w:rPr>
                <w:b/>
                <w:bCs/>
                <w:i/>
                <w:iCs/>
              </w:rPr>
            </w:pPr>
            <w:r w:rsidRPr="001D29D0">
              <w:rPr>
                <w:b/>
                <w:bCs/>
                <w:i/>
                <w:iCs/>
                <w:color w:val="FF0000"/>
              </w:rPr>
              <w:t>**</w:t>
            </w:r>
            <w:r w:rsidR="00C779D1" w:rsidRPr="001D29D0">
              <w:rPr>
                <w:b/>
                <w:bCs/>
                <w:i/>
                <w:iCs/>
              </w:rPr>
              <w:t xml:space="preserve">Insufficient resources for accessing/engaging in care </w:t>
            </w:r>
            <w:r w:rsidR="00C779D1" w:rsidRPr="001D29D0">
              <w:rPr>
                <w:b/>
                <w:bCs/>
                <w:i/>
                <w:iCs/>
                <w:color w:val="FF0000"/>
              </w:rPr>
              <w:t>(6)**</w:t>
            </w:r>
          </w:p>
        </w:tc>
        <w:tc>
          <w:tcPr>
            <w:tcW w:w="1440" w:type="dxa"/>
          </w:tcPr>
          <w:p w14:paraId="32DE6F88" w14:textId="77777777" w:rsidR="00C779D1" w:rsidRPr="001D29D0" w:rsidRDefault="00C779D1" w:rsidP="00C779D1">
            <w:pPr>
              <w:pStyle w:val="MDPI42tablebody"/>
              <w:rPr>
                <w:b/>
                <w:bCs/>
                <w:i/>
                <w:iCs/>
              </w:rPr>
            </w:pPr>
            <w:r w:rsidRPr="001D29D0">
              <w:rPr>
                <w:b/>
                <w:bCs/>
                <w:i/>
                <w:iCs/>
              </w:rPr>
              <w:t>3 (21% / 33%)</w:t>
            </w:r>
          </w:p>
        </w:tc>
        <w:tc>
          <w:tcPr>
            <w:tcW w:w="4624" w:type="dxa"/>
            <w:gridSpan w:val="2"/>
          </w:tcPr>
          <w:p w14:paraId="1A6984A8" w14:textId="5C5EEC2F" w:rsidR="00C779D1" w:rsidRPr="001D29D0" w:rsidRDefault="00C779D1" w:rsidP="00C779D1">
            <w:pPr>
              <w:pStyle w:val="MDPI42tablebody"/>
              <w:jc w:val="left"/>
              <w:rPr>
                <w:b/>
                <w:bCs/>
                <w:i/>
                <w:iCs/>
              </w:rPr>
            </w:pPr>
            <w:r w:rsidRPr="001D29D0">
              <w:rPr>
                <w:b/>
                <w:bCs/>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b/>
                <w:bCs/>
                <w:i/>
                <w:iCs/>
              </w:rPr>
              <w:instrText xml:space="preserve"> ADDIN EN.CITE </w:instrText>
            </w:r>
            <w:r w:rsidR="006A2418">
              <w:rPr>
                <w:b/>
                <w:bCs/>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b/>
                <w:bCs/>
                <w:i/>
                <w:iCs/>
              </w:rPr>
              <w:instrText xml:space="preserve"> ADDIN EN.CITE.DATA </w:instrText>
            </w:r>
            <w:r w:rsidR="006A2418">
              <w:rPr>
                <w:b/>
                <w:bCs/>
                <w:i/>
                <w:iCs/>
              </w:rPr>
            </w:r>
            <w:r w:rsidR="006A2418">
              <w:rPr>
                <w:b/>
                <w:bCs/>
                <w:i/>
                <w:iCs/>
              </w:rPr>
              <w:fldChar w:fldCharType="end"/>
            </w:r>
            <w:r w:rsidRPr="001D29D0">
              <w:rPr>
                <w:b/>
                <w:bCs/>
                <w:i/>
                <w:iCs/>
              </w:rPr>
            </w:r>
            <w:r w:rsidRPr="001D29D0">
              <w:rPr>
                <w:b/>
                <w:bCs/>
                <w:i/>
                <w:iCs/>
              </w:rPr>
              <w:fldChar w:fldCharType="separate"/>
            </w:r>
            <w:r w:rsidR="006A2418">
              <w:rPr>
                <w:b/>
                <w:bCs/>
                <w:i/>
                <w:iCs/>
                <w:noProof/>
              </w:rPr>
              <w:t>[42, 43, 45, 46, 49, 51, 63, 73, 89]</w:t>
            </w:r>
            <w:r w:rsidRPr="001D29D0">
              <w:rPr>
                <w:b/>
                <w:bCs/>
                <w:i/>
                <w:iCs/>
              </w:rPr>
              <w:fldChar w:fldCharType="end"/>
            </w:r>
          </w:p>
        </w:tc>
      </w:tr>
      <w:tr w:rsidR="00C779D1" w:rsidRPr="00012A27" w14:paraId="503B754E" w14:textId="77777777" w:rsidTr="002E3AD1">
        <w:trPr>
          <w:jc w:val="center"/>
        </w:trPr>
        <w:tc>
          <w:tcPr>
            <w:tcW w:w="8280" w:type="dxa"/>
          </w:tcPr>
          <w:p w14:paraId="3985CD56" w14:textId="0AFE7650" w:rsidR="00C779D1" w:rsidRPr="004F0E8A" w:rsidRDefault="00C779D1" w:rsidP="00C779D1">
            <w:pPr>
              <w:pStyle w:val="MDPI42tablebody"/>
              <w:numPr>
                <w:ilvl w:val="1"/>
                <w:numId w:val="135"/>
              </w:numPr>
              <w:jc w:val="left"/>
            </w:pPr>
            <w:r w:rsidRPr="00827413">
              <w:t>Including time</w:t>
            </w:r>
            <w:r>
              <w:t xml:space="preserve"> </w:t>
            </w:r>
            <w:r>
              <w:rPr>
                <w:b/>
                <w:bCs/>
                <w:color w:val="FF0000"/>
              </w:rPr>
              <w:t>(7)</w:t>
            </w:r>
          </w:p>
        </w:tc>
        <w:tc>
          <w:tcPr>
            <w:tcW w:w="1440" w:type="dxa"/>
          </w:tcPr>
          <w:p w14:paraId="5D2320E0" w14:textId="77777777" w:rsidR="00C779D1" w:rsidRPr="007E31D6" w:rsidRDefault="00C779D1" w:rsidP="00C779D1">
            <w:pPr>
              <w:pStyle w:val="MDPI42tablebody"/>
            </w:pPr>
            <w:r w:rsidRPr="00807CAB">
              <w:rPr>
                <w:i/>
                <w:iCs/>
              </w:rPr>
              <w:t>2 (14% / 22%)</w:t>
            </w:r>
          </w:p>
        </w:tc>
        <w:tc>
          <w:tcPr>
            <w:tcW w:w="4624" w:type="dxa"/>
            <w:gridSpan w:val="2"/>
          </w:tcPr>
          <w:p w14:paraId="27B119E7" w14:textId="2A9C2EDE" w:rsidR="00C779D1" w:rsidRPr="002845FE" w:rsidRDefault="00C779D1" w:rsidP="00C779D1">
            <w:pPr>
              <w:pStyle w:val="MDPI42tablebody"/>
              <w:jc w:val="left"/>
            </w:pPr>
            <w:r w:rsidRPr="00807CAB">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 </w:instrText>
            </w:r>
            <w:r w:rsidR="006A2418">
              <w:rPr>
                <w:rFonts w:eastAsiaTheme="minorHAnsi" w:cstheme="minorBidi"/>
                <w:i/>
                <w:iCs/>
                <w:lang w:eastAsia="en-US"/>
              </w:rPr>
              <w:fldChar w:fldCharType="begin">
                <w:fldData xml:space="preserve">PEVuZE5vdGU+PENpdGU+PEF1dGhvcj5UaGFwbGl5YWw8L0F1dGhvcj48WWVhcj4yMDE3PC9ZZWFy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LTM0Nzg8L2lzYm4+PHVybHM+PC91cmxzPjwvcmVjb3JkPjwvQ2l0ZT48Q2l0ZT48QXV0aG9yPkdv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dXJscz48L3VybHM+PC9yZWNvcmQ+PC9DaXRlPjxDaXRlPjxBdXRob3I+QmVja2VyPC9BdXRob3I+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</w:fldData>
              </w:fldChar>
            </w:r>
            <w:r w:rsidR="006A2418">
              <w:rPr>
                <w:rFonts w:eastAsiaTheme="minorHAnsi" w:cstheme="minorBidi"/>
                <w:i/>
                <w:iCs/>
                <w:lang w:eastAsia="en-US"/>
              </w:rPr>
              <w:instrText xml:space="preserve"> ADDIN EN.CITE.DATA </w:instrText>
            </w:r>
            <w:r w:rsidR="006A2418">
              <w:rPr>
                <w:rFonts w:eastAsiaTheme="minorHAnsi" w:cstheme="minorBidi"/>
                <w:i/>
                <w:iCs/>
                <w:lang w:eastAsia="en-US"/>
              </w:rPr>
            </w:r>
            <w:r w:rsidR="006A2418">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6A2418">
              <w:rPr>
                <w:rFonts w:eastAsiaTheme="minorHAnsi" w:cstheme="minorBidi"/>
                <w:i/>
                <w:iCs/>
                <w:noProof/>
                <w:lang w:eastAsia="en-US"/>
              </w:rPr>
              <w:t>[46, 48, 49, 63, 90, 95-104]</w:t>
            </w:r>
            <w:r w:rsidRPr="00807CAB">
              <w:rPr>
                <w:rFonts w:eastAsiaTheme="minorHAnsi" w:cstheme="minorBidi"/>
                <w:i/>
                <w:iCs/>
                <w:lang w:eastAsia="en-US"/>
              </w:rPr>
              <w:fldChar w:fldCharType="end"/>
            </w:r>
          </w:p>
        </w:tc>
      </w:tr>
      <w:tr w:rsidR="00C779D1" w:rsidRPr="00012A27" w14:paraId="252CF496" w14:textId="77777777" w:rsidTr="002E3AD1">
        <w:trPr>
          <w:jc w:val="center"/>
        </w:trPr>
        <w:tc>
          <w:tcPr>
            <w:tcW w:w="8280" w:type="dxa"/>
          </w:tcPr>
          <w:p w14:paraId="141008A1" w14:textId="77777777" w:rsidR="00C779D1" w:rsidRPr="004F0E8A" w:rsidRDefault="00C779D1" w:rsidP="00C779D1">
            <w:pPr>
              <w:pStyle w:val="MDPI42tablebody"/>
              <w:numPr>
                <w:ilvl w:val="1"/>
                <w:numId w:val="135"/>
              </w:numPr>
              <w:jc w:val="left"/>
            </w:pPr>
            <w:r>
              <w:t xml:space="preserve">Including </w:t>
            </w:r>
            <w:r w:rsidRPr="00EB37CF">
              <w:t>transportation</w:t>
            </w:r>
          </w:p>
        </w:tc>
        <w:tc>
          <w:tcPr>
            <w:tcW w:w="1440" w:type="dxa"/>
          </w:tcPr>
          <w:p w14:paraId="4627D36B" w14:textId="77777777" w:rsidR="00C779D1" w:rsidRPr="007E31D6" w:rsidRDefault="00C779D1" w:rsidP="00C779D1">
            <w:pPr>
              <w:pStyle w:val="MDPI42tablebody"/>
            </w:pPr>
            <w:r w:rsidRPr="00807CAB">
              <w:rPr>
                <w:rFonts w:eastAsiaTheme="minorHAnsi" w:cstheme="minorBidi"/>
                <w:i/>
                <w:iCs/>
                <w:lang w:eastAsia="en-US"/>
              </w:rPr>
              <w:t>1 (7% / 11%)</w:t>
            </w:r>
          </w:p>
        </w:tc>
        <w:tc>
          <w:tcPr>
            <w:tcW w:w="4624" w:type="dxa"/>
            <w:gridSpan w:val="2"/>
          </w:tcPr>
          <w:p w14:paraId="00E67BED" w14:textId="6CAAA0FF" w:rsidR="00C779D1" w:rsidRPr="002845FE" w:rsidRDefault="00C779D1" w:rsidP="00C779D1">
            <w:pPr>
              <w:pStyle w:val="MDPI42tablebody"/>
              <w:jc w:val="left"/>
            </w:pPr>
            <w:r w:rsidRPr="00807CAB">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[42, 43, 49, 95-99]</w:t>
            </w:r>
            <w:r w:rsidRPr="00807CAB">
              <w:rPr>
                <w:rFonts w:eastAsiaTheme="minorHAnsi" w:cstheme="minorBidi"/>
                <w:i/>
                <w:iCs/>
                <w:lang w:eastAsia="en-US"/>
              </w:rPr>
              <w:fldChar w:fldCharType="end"/>
            </w:r>
          </w:p>
        </w:tc>
      </w:tr>
      <w:tr w:rsidR="00C779D1" w:rsidRPr="00012A27" w14:paraId="655611FE" w14:textId="77777777" w:rsidTr="002E3AD1">
        <w:trPr>
          <w:jc w:val="center"/>
        </w:trPr>
        <w:tc>
          <w:tcPr>
            <w:tcW w:w="8280" w:type="dxa"/>
          </w:tcPr>
          <w:p w14:paraId="48AFEEE4" w14:textId="77777777" w:rsidR="00C779D1" w:rsidRPr="004F0E8A" w:rsidRDefault="00C779D1" w:rsidP="00C779D1">
            <w:pPr>
              <w:pStyle w:val="MDPI42tablebody"/>
              <w:numPr>
                <w:ilvl w:val="1"/>
                <w:numId w:val="135"/>
              </w:numPr>
              <w:jc w:val="left"/>
            </w:pPr>
            <w:r>
              <w:t xml:space="preserve">Including </w:t>
            </w:r>
            <w:r w:rsidRPr="00EB37CF">
              <w:t>coordinating communication between multiple providers</w:t>
            </w:r>
          </w:p>
        </w:tc>
        <w:tc>
          <w:tcPr>
            <w:tcW w:w="1440" w:type="dxa"/>
          </w:tcPr>
          <w:p w14:paraId="206C8259" w14:textId="77777777" w:rsidR="00C779D1" w:rsidRPr="007E31D6" w:rsidRDefault="00C779D1" w:rsidP="00C779D1">
            <w:pPr>
              <w:pStyle w:val="MDPI42tablebody"/>
            </w:pPr>
            <w:r w:rsidRPr="00807CAB">
              <w:rPr>
                <w:i/>
                <w:iCs/>
              </w:rPr>
              <w:t>3 (21% / 33%)</w:t>
            </w:r>
          </w:p>
        </w:tc>
        <w:tc>
          <w:tcPr>
            <w:tcW w:w="4624" w:type="dxa"/>
            <w:gridSpan w:val="2"/>
          </w:tcPr>
          <w:p w14:paraId="7DD1667F" w14:textId="3CDCB6B7" w:rsidR="00C779D1" w:rsidRPr="002845FE" w:rsidRDefault="00C779D1" w:rsidP="00C779D1">
            <w:pPr>
              <w:pStyle w:val="MDPI42tablebody"/>
              <w:jc w:val="left"/>
            </w:pPr>
            <w:r w:rsidRPr="00807CAB">
              <w:rPr>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i/>
                <w:iCs/>
              </w:rPr>
              <w:instrText xml:space="preserve"> ADDIN EN.CITE </w:instrText>
            </w:r>
            <w:r w:rsidR="006A2418">
              <w:rPr>
                <w:i/>
                <w:iCs/>
              </w:rPr>
              <w:fldChar w:fldCharType="begin">
                <w:fldData xml:space="preserve">PEVuZE5vdGU+PENpdGU+PEF1dGhvcj5IZXJtYW48L0F1dGhvcj48WWVhcj4yMDE0PC9ZZWFyPjxS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ZT48QXV0aG9yPkNhY2hlbGluPC9BdXRob3I+PFllYXI+MjAwMTwvWWVhcj48UmVjTnVtPjc5NDc8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PjxBdXRob3I+UmVhczwvQXV0aG9yPjxZZWFyPjIwMTc8L1llYXI+PFJlY051bT44MzE3PC9SZWNO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</w:fldData>
              </w:fldChar>
            </w:r>
            <w:r w:rsidR="006A2418">
              <w:rPr>
                <w:i/>
                <w:iCs/>
              </w:rPr>
              <w:instrText xml:space="preserve"> ADDIN EN.CITE.DATA </w:instrText>
            </w:r>
            <w:r w:rsidR="006A2418">
              <w:rPr>
                <w:i/>
                <w:iCs/>
              </w:rPr>
            </w:r>
            <w:r w:rsidR="006A2418">
              <w:rPr>
                <w:i/>
                <w:iCs/>
              </w:rPr>
              <w:fldChar w:fldCharType="end"/>
            </w:r>
            <w:r w:rsidRPr="00807CAB">
              <w:rPr>
                <w:i/>
                <w:iCs/>
              </w:rPr>
            </w:r>
            <w:r w:rsidRPr="00807CAB">
              <w:rPr>
                <w:i/>
                <w:iCs/>
              </w:rPr>
              <w:fldChar w:fldCharType="separate"/>
            </w:r>
            <w:r w:rsidR="006A2418">
              <w:rPr>
                <w:i/>
                <w:iCs/>
                <w:noProof/>
              </w:rPr>
              <w:t>[42, 43, 45, 46, 49, 51, 63, 73, 89]</w:t>
            </w:r>
            <w:r w:rsidRPr="00807CAB">
              <w:rPr>
                <w:i/>
                <w:iCs/>
              </w:rPr>
              <w:fldChar w:fldCharType="end"/>
            </w:r>
          </w:p>
        </w:tc>
      </w:tr>
      <w:tr w:rsidR="00C779D1" w:rsidRPr="00F72395" w14:paraId="716D16E2" w14:textId="3FAA2656" w:rsidTr="00811BE5">
        <w:trPr>
          <w:jc w:val="center"/>
        </w:trPr>
        <w:tc>
          <w:tcPr>
            <w:tcW w:w="8280" w:type="dxa"/>
          </w:tcPr>
          <w:p w14:paraId="07DB966C" w14:textId="34BD93F6" w:rsidR="00C779D1" w:rsidRPr="00F72395" w:rsidRDefault="00F72395" w:rsidP="00F72395">
            <w:pPr>
              <w:pStyle w:val="MDPI42tablebody"/>
              <w:numPr>
                <w:ilvl w:val="0"/>
                <w:numId w:val="115"/>
              </w:numPr>
              <w:jc w:val="left"/>
              <w:rPr>
                <w:b/>
                <w:bCs/>
                <w:i/>
                <w:iCs/>
              </w:rPr>
            </w:pPr>
            <w:r w:rsidRPr="001D29D0">
              <w:rPr>
                <w:b/>
                <w:bCs/>
                <w:i/>
                <w:iCs/>
                <w:color w:val="FF0000"/>
              </w:rPr>
              <w:t>**</w:t>
            </w:r>
            <w:r w:rsidR="00C779D1" w:rsidRPr="00F72395">
              <w:rPr>
                <w:b/>
                <w:bCs/>
                <w:i/>
                <w:iCs/>
              </w:rPr>
              <w:t xml:space="preserve">Geographic access to treatment resources </w:t>
            </w:r>
            <w:r w:rsidR="00C779D1" w:rsidRPr="00F72395">
              <w:rPr>
                <w:b/>
                <w:bCs/>
                <w:i/>
                <w:iCs/>
                <w:color w:val="FF0000"/>
              </w:rPr>
              <w:t>**</w:t>
            </w:r>
          </w:p>
        </w:tc>
        <w:tc>
          <w:tcPr>
            <w:tcW w:w="1440" w:type="dxa"/>
          </w:tcPr>
          <w:p w14:paraId="0E26613D" w14:textId="3FA0B6D2" w:rsidR="00C779D1" w:rsidRPr="00F72395" w:rsidRDefault="00C779D1" w:rsidP="00C779D1">
            <w:pPr>
              <w:pStyle w:val="MDPI42tablebody"/>
              <w:rPr>
                <w:b/>
                <w:bCs/>
                <w:i/>
                <w:iCs/>
              </w:rPr>
            </w:pPr>
            <w:r w:rsidRPr="00F72395">
              <w:rPr>
                <w:b/>
                <w:bCs/>
                <w:i/>
                <w:iCs/>
              </w:rPr>
              <w:t>3 (21% / 33%)</w:t>
            </w:r>
          </w:p>
        </w:tc>
        <w:tc>
          <w:tcPr>
            <w:tcW w:w="4624" w:type="dxa"/>
            <w:gridSpan w:val="2"/>
          </w:tcPr>
          <w:p w14:paraId="7D8D93C5" w14:textId="38138FD1" w:rsidR="00C779D1" w:rsidRPr="00F72395" w:rsidRDefault="00C779D1" w:rsidP="00C779D1">
            <w:pPr>
              <w:pStyle w:val="MDPI42tablebody"/>
              <w:jc w:val="left"/>
              <w:rPr>
                <w:b/>
                <w:bCs/>
                <w:i/>
                <w:iCs/>
              </w:rPr>
            </w:pPr>
            <w:r w:rsidRPr="00F72395">
              <w:rPr>
                <w:b/>
                <w:bCs/>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sidRPr="00F72395">
              <w:rPr>
                <w:b/>
                <w:bCs/>
                <w:i/>
                <w:iCs/>
              </w:rPr>
              <w:instrText xml:space="preserve"> ADDIN EN.CITE </w:instrText>
            </w:r>
            <w:r w:rsidR="00CF3DBA" w:rsidRPr="00F72395">
              <w:rPr>
                <w:b/>
                <w:bCs/>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sidRPr="00F72395">
              <w:rPr>
                <w:b/>
                <w:bCs/>
                <w:i/>
                <w:iCs/>
              </w:rPr>
              <w:instrText xml:space="preserve"> ADDIN EN.CITE.DATA </w:instrText>
            </w:r>
            <w:r w:rsidR="00CF3DBA" w:rsidRPr="00F72395">
              <w:rPr>
                <w:b/>
                <w:bCs/>
                <w:i/>
                <w:iCs/>
              </w:rPr>
            </w:r>
            <w:r w:rsidR="00CF3DBA" w:rsidRPr="00F72395">
              <w:rPr>
                <w:b/>
                <w:bCs/>
                <w:i/>
                <w:iCs/>
              </w:rPr>
              <w:fldChar w:fldCharType="end"/>
            </w:r>
            <w:r w:rsidRPr="00F72395">
              <w:rPr>
                <w:b/>
                <w:bCs/>
                <w:i/>
                <w:iCs/>
              </w:rPr>
            </w:r>
            <w:r w:rsidRPr="00F72395">
              <w:rPr>
                <w:b/>
                <w:bCs/>
                <w:i/>
                <w:iCs/>
              </w:rPr>
              <w:fldChar w:fldCharType="separate"/>
            </w:r>
            <w:r w:rsidR="00CF3DBA" w:rsidRPr="00F72395">
              <w:rPr>
                <w:b/>
                <w:bCs/>
                <w:i/>
                <w:iCs/>
                <w:noProof/>
              </w:rPr>
              <w:t>[17, 43, 49, 63, 109]</w:t>
            </w:r>
            <w:r w:rsidRPr="00F72395">
              <w:rPr>
                <w:b/>
                <w:bCs/>
                <w:i/>
                <w:iCs/>
              </w:rPr>
              <w:fldChar w:fldCharType="end"/>
            </w:r>
          </w:p>
        </w:tc>
      </w:tr>
      <w:tr w:rsidR="00C779D1" w:rsidRPr="00012A27" w14:paraId="1357E14F" w14:textId="77777777" w:rsidTr="002E3AD1">
        <w:trPr>
          <w:jc w:val="center"/>
        </w:trPr>
        <w:tc>
          <w:tcPr>
            <w:tcW w:w="8280" w:type="dxa"/>
          </w:tcPr>
          <w:p w14:paraId="280A2874" w14:textId="528CC333" w:rsidR="00C779D1" w:rsidRPr="004F0E8A" w:rsidRDefault="00C779D1" w:rsidP="00C779D1">
            <w:pPr>
              <w:pStyle w:val="MDPI42tablebody"/>
              <w:numPr>
                <w:ilvl w:val="0"/>
                <w:numId w:val="140"/>
              </w:numPr>
              <w:jc w:val="left"/>
            </w:pPr>
            <w:r>
              <w:t>E.g., Lack of specialists or treatment centers in certain geographic locations</w:t>
            </w:r>
          </w:p>
        </w:tc>
        <w:tc>
          <w:tcPr>
            <w:tcW w:w="1440" w:type="dxa"/>
          </w:tcPr>
          <w:p w14:paraId="28BE9F6B" w14:textId="5DD1A391" w:rsidR="00C779D1" w:rsidRPr="007E31D6" w:rsidRDefault="00C779D1" w:rsidP="00C779D1">
            <w:pPr>
              <w:pStyle w:val="MDPI42tablebody"/>
            </w:pPr>
            <w:r w:rsidRPr="00EE2EAF">
              <w:rPr>
                <w:i/>
                <w:iCs/>
              </w:rPr>
              <w:t>3 (21% / 33%)</w:t>
            </w:r>
          </w:p>
        </w:tc>
        <w:tc>
          <w:tcPr>
            <w:tcW w:w="4624" w:type="dxa"/>
            <w:gridSpan w:val="2"/>
          </w:tcPr>
          <w:p w14:paraId="33F684F8" w14:textId="4B042450" w:rsidR="00C779D1" w:rsidRPr="002845FE" w:rsidRDefault="00C779D1" w:rsidP="00C779D1">
            <w:pPr>
              <w:pStyle w:val="MDPI42tablebody"/>
              <w:jc w:val="left"/>
            </w:pPr>
            <w:r w:rsidRPr="00EE2EAF">
              <w:rPr>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Pr>
                <w:i/>
                <w:iCs/>
              </w:rPr>
              <w:instrText xml:space="preserve"> ADDIN EN.CITE </w:instrText>
            </w:r>
            <w:r w:rsidR="00CF3DBA">
              <w:rPr>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Pr>
                <w:i/>
                <w:iCs/>
              </w:rPr>
              <w:instrText xml:space="preserve"> ADDIN EN.CITE.DATA </w:instrText>
            </w:r>
            <w:r w:rsidR="00CF3DBA">
              <w:rPr>
                <w:i/>
                <w:iCs/>
              </w:rPr>
            </w:r>
            <w:r w:rsidR="00CF3DBA">
              <w:rPr>
                <w:i/>
                <w:iCs/>
              </w:rPr>
              <w:fldChar w:fldCharType="end"/>
            </w:r>
            <w:r w:rsidRPr="00EE2EAF">
              <w:rPr>
                <w:i/>
                <w:iCs/>
              </w:rPr>
            </w:r>
            <w:r w:rsidRPr="00EE2EAF">
              <w:rPr>
                <w:i/>
                <w:iCs/>
              </w:rPr>
              <w:fldChar w:fldCharType="separate"/>
            </w:r>
            <w:r w:rsidR="00CF3DBA">
              <w:rPr>
                <w:i/>
                <w:iCs/>
                <w:noProof/>
              </w:rPr>
              <w:t>[17, 43, 49, 63, 109]</w:t>
            </w:r>
            <w:r w:rsidRPr="00EE2EAF">
              <w:rPr>
                <w:i/>
                <w:iCs/>
              </w:rPr>
              <w:fldChar w:fldCharType="end"/>
            </w:r>
          </w:p>
        </w:tc>
      </w:tr>
      <w:tr w:rsidR="00C779D1" w:rsidRPr="00012A27" w14:paraId="5B88D062" w14:textId="77777777" w:rsidTr="002E3AD1">
        <w:trPr>
          <w:jc w:val="center"/>
        </w:trPr>
        <w:tc>
          <w:tcPr>
            <w:tcW w:w="8280" w:type="dxa"/>
          </w:tcPr>
          <w:p w14:paraId="2D6B448E" w14:textId="36F33ADB" w:rsidR="00C779D1" w:rsidRPr="004F0E8A" w:rsidRDefault="00C779D1" w:rsidP="00C779D1">
            <w:pPr>
              <w:pStyle w:val="MDPI42tablebody"/>
              <w:numPr>
                <w:ilvl w:val="0"/>
                <w:numId w:val="140"/>
              </w:numPr>
              <w:jc w:val="left"/>
            </w:pPr>
            <w:r>
              <w:t>Including access to transportation to and from treatment</w:t>
            </w:r>
          </w:p>
        </w:tc>
        <w:tc>
          <w:tcPr>
            <w:tcW w:w="1440" w:type="dxa"/>
          </w:tcPr>
          <w:p w14:paraId="0731BF8D" w14:textId="7D814020" w:rsidR="00C779D1" w:rsidRPr="007E31D6" w:rsidRDefault="00C779D1" w:rsidP="00C779D1">
            <w:pPr>
              <w:pStyle w:val="MDPI42tablebody"/>
            </w:pPr>
            <w:r w:rsidRPr="00807CAB">
              <w:rPr>
                <w:rFonts w:eastAsiaTheme="minorHAnsi" w:cstheme="minorBidi"/>
                <w:i/>
                <w:iCs/>
                <w:lang w:eastAsia="en-US"/>
              </w:rPr>
              <w:t>1 (7% / 11%)</w:t>
            </w:r>
          </w:p>
        </w:tc>
        <w:tc>
          <w:tcPr>
            <w:tcW w:w="4624" w:type="dxa"/>
            <w:gridSpan w:val="2"/>
          </w:tcPr>
          <w:p w14:paraId="1A8E2E09" w14:textId="5D24D328" w:rsidR="00C779D1" w:rsidRPr="002845FE" w:rsidRDefault="00C779D1" w:rsidP="00C779D1">
            <w:pPr>
              <w:pStyle w:val="MDPI42tablebody"/>
              <w:jc w:val="left"/>
            </w:pPr>
            <w:r w:rsidRPr="00807CAB">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 </w:instrText>
            </w:r>
            <w:r w:rsidR="00CF3DBA">
              <w:rPr>
                <w:rFonts w:eastAsiaTheme="minorHAnsi" w:cstheme="minorBidi"/>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i/>
                <w:iCs/>
                <w:lang w:eastAsia="en-US"/>
              </w:rPr>
              <w:instrText xml:space="preserve"> ADDIN EN.CITE.DATA </w:instrText>
            </w:r>
            <w:r w:rsidR="00CF3DBA">
              <w:rPr>
                <w:rFonts w:eastAsiaTheme="minorHAnsi" w:cstheme="minorBidi"/>
                <w:i/>
                <w:iCs/>
                <w:lang w:eastAsia="en-US"/>
              </w:rPr>
            </w:r>
            <w:r w:rsidR="00CF3DBA">
              <w:rPr>
                <w:rFonts w:eastAsiaTheme="minorHAnsi" w:cstheme="minorBidi"/>
                <w:i/>
                <w:iCs/>
                <w:lang w:eastAsia="en-US"/>
              </w:rPr>
              <w:fldChar w:fldCharType="end"/>
            </w:r>
            <w:r w:rsidRPr="00807CAB">
              <w:rPr>
                <w:rFonts w:eastAsiaTheme="minorHAnsi" w:cstheme="minorBidi"/>
                <w:i/>
                <w:iCs/>
                <w:lang w:eastAsia="en-US"/>
              </w:rPr>
            </w:r>
            <w:r w:rsidRPr="00807CAB">
              <w:rPr>
                <w:rFonts w:eastAsiaTheme="minorHAnsi" w:cstheme="minorBidi"/>
                <w:i/>
                <w:iCs/>
                <w:lang w:eastAsia="en-US"/>
              </w:rPr>
              <w:fldChar w:fldCharType="separate"/>
            </w:r>
            <w:r w:rsidR="00CF3DBA">
              <w:rPr>
                <w:rFonts w:eastAsiaTheme="minorHAnsi" w:cstheme="minorBidi"/>
                <w:i/>
                <w:iCs/>
                <w:noProof/>
                <w:lang w:eastAsia="en-US"/>
              </w:rPr>
              <w:t>[42, 43, 49, 95-99]</w:t>
            </w:r>
            <w:r w:rsidRPr="00807CAB">
              <w:rPr>
                <w:rFonts w:eastAsiaTheme="minorHAnsi" w:cstheme="minorBidi"/>
                <w:i/>
                <w:iCs/>
                <w:lang w:eastAsia="en-US"/>
              </w:rPr>
              <w:fldChar w:fldCharType="end"/>
            </w:r>
          </w:p>
        </w:tc>
      </w:tr>
      <w:tr w:rsidR="00C779D1" w:rsidRPr="00012A27" w14:paraId="4EB860DE" w14:textId="3B6AE74D" w:rsidTr="00811BE5">
        <w:trPr>
          <w:jc w:val="center"/>
        </w:trPr>
        <w:tc>
          <w:tcPr>
            <w:tcW w:w="8280" w:type="dxa"/>
          </w:tcPr>
          <w:p w14:paraId="0113BF03" w14:textId="67E221BA" w:rsidR="00C779D1" w:rsidRPr="00D723C1" w:rsidRDefault="00F72395" w:rsidP="00F72395">
            <w:pPr>
              <w:pStyle w:val="MDPI42tablebody"/>
              <w:numPr>
                <w:ilvl w:val="0"/>
                <w:numId w:val="115"/>
              </w:numPr>
              <w:jc w:val="left"/>
              <w:rPr>
                <w:b/>
                <w:bCs/>
                <w:i/>
                <w:iCs/>
                <w:highlight w:val="yellow"/>
              </w:rPr>
            </w:pPr>
            <w:r w:rsidRPr="001D29D0">
              <w:rPr>
                <w:b/>
                <w:bCs/>
                <w:i/>
                <w:iCs/>
                <w:color w:val="FF0000"/>
              </w:rPr>
              <w:t>**</w:t>
            </w:r>
            <w:r w:rsidR="00C779D1" w:rsidRPr="00D723C1">
              <w:rPr>
                <w:b/>
                <w:bCs/>
                <w:i/>
                <w:iCs/>
                <w:highlight w:val="yellow"/>
              </w:rPr>
              <w:t xml:space="preserve">Eating disorder provider scarcity and wait lists </w:t>
            </w:r>
            <w:r w:rsidR="00C779D1" w:rsidRPr="00D723C1">
              <w:rPr>
                <w:b/>
                <w:bCs/>
                <w:i/>
                <w:iCs/>
                <w:color w:val="FF0000"/>
                <w:highlight w:val="yellow"/>
              </w:rPr>
              <w:t>**</w:t>
            </w:r>
          </w:p>
        </w:tc>
        <w:tc>
          <w:tcPr>
            <w:tcW w:w="1440" w:type="dxa"/>
          </w:tcPr>
          <w:p w14:paraId="6D938092" w14:textId="70EAB5EE" w:rsidR="00C779D1" w:rsidRPr="00D723C1" w:rsidRDefault="00C779D1" w:rsidP="00C779D1">
            <w:pPr>
              <w:pStyle w:val="MDPI42tablebody"/>
              <w:rPr>
                <w:b/>
                <w:bCs/>
                <w:i/>
                <w:iCs/>
                <w:highlight w:val="yellow"/>
              </w:rPr>
            </w:pPr>
            <w:r w:rsidRPr="00D723C1">
              <w:rPr>
                <w:b/>
                <w:bCs/>
                <w:i/>
                <w:iCs/>
                <w:highlight w:val="yellow"/>
              </w:rPr>
              <w:t>3 (21% / 33%)</w:t>
            </w:r>
          </w:p>
        </w:tc>
        <w:tc>
          <w:tcPr>
            <w:tcW w:w="4624" w:type="dxa"/>
            <w:gridSpan w:val="2"/>
          </w:tcPr>
          <w:p w14:paraId="0F383CD5" w14:textId="7A45E793" w:rsidR="00C779D1" w:rsidRPr="00374B12" w:rsidRDefault="00C779D1" w:rsidP="00C779D1">
            <w:pPr>
              <w:pStyle w:val="MDPI42tablebody"/>
              <w:jc w:val="left"/>
              <w:rPr>
                <w:b/>
                <w:bCs/>
                <w:i/>
                <w:iCs/>
              </w:rPr>
            </w:pPr>
            <w:r w:rsidRPr="00D723C1">
              <w:rPr>
                <w:b/>
                <w:bCs/>
                <w:i/>
                <w:iCs/>
                <w:highlight w:val="yellow"/>
              </w:rPr>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rPr>
                <w:b/>
                <w:bCs/>
                <w:i/>
                <w:iCs/>
                <w:highlight w:val="yellow"/>
              </w:rPr>
              <w:instrText xml:space="preserve"> ADDIN EN.CITE </w:instrText>
            </w:r>
            <w:r w:rsidR="00CF3DBA">
              <w:rPr>
                <w:b/>
                <w:bCs/>
                <w:i/>
                <w:iCs/>
                <w:highlight w:val="yellow"/>
              </w:rPr>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rPr>
                <w:b/>
                <w:bCs/>
                <w:i/>
                <w:iCs/>
                <w:highlight w:val="yellow"/>
              </w:rPr>
              <w:instrText xml:space="preserve"> ADDIN EN.CITE.DATA </w:instrText>
            </w:r>
            <w:r w:rsidR="00CF3DBA">
              <w:rPr>
                <w:b/>
                <w:bCs/>
                <w:i/>
                <w:iCs/>
                <w:highlight w:val="yellow"/>
              </w:rPr>
            </w:r>
            <w:r w:rsidR="00CF3DBA">
              <w:rPr>
                <w:b/>
                <w:bCs/>
                <w:i/>
                <w:iCs/>
                <w:highlight w:val="yellow"/>
              </w:rPr>
              <w:fldChar w:fldCharType="end"/>
            </w:r>
            <w:r w:rsidRPr="00D723C1">
              <w:rPr>
                <w:b/>
                <w:bCs/>
                <w:i/>
                <w:iCs/>
                <w:highlight w:val="yellow"/>
              </w:rPr>
            </w:r>
            <w:r w:rsidRPr="00D723C1">
              <w:rPr>
                <w:b/>
                <w:bCs/>
                <w:i/>
                <w:iCs/>
                <w:highlight w:val="yellow"/>
              </w:rPr>
              <w:fldChar w:fldCharType="separate"/>
            </w:r>
            <w:r w:rsidR="00CF3DBA">
              <w:rPr>
                <w:b/>
                <w:bCs/>
                <w:i/>
                <w:iCs/>
                <w:noProof/>
                <w:highlight w:val="yellow"/>
              </w:rPr>
              <w:t>[17, 43, 63, 65, 105-108]</w:t>
            </w:r>
            <w:r w:rsidRPr="00D723C1">
              <w:rPr>
                <w:b/>
                <w:bCs/>
                <w:i/>
                <w:iCs/>
                <w:highlight w:val="yellow"/>
              </w:rPr>
              <w:fldChar w:fldCharType="end"/>
            </w:r>
          </w:p>
        </w:tc>
      </w:tr>
      <w:tr w:rsidR="00C779D1" w:rsidRPr="00F72395" w14:paraId="3E29661F" w14:textId="3DBE1513" w:rsidTr="00811BE5">
        <w:trPr>
          <w:jc w:val="center"/>
        </w:trPr>
        <w:tc>
          <w:tcPr>
            <w:tcW w:w="8280" w:type="dxa"/>
          </w:tcPr>
          <w:p w14:paraId="057FAEB3" w14:textId="798C90B0" w:rsidR="00C779D1" w:rsidRPr="00F72395" w:rsidRDefault="00C779D1" w:rsidP="00F72395">
            <w:pPr>
              <w:pStyle w:val="MDPI42tablebody"/>
              <w:numPr>
                <w:ilvl w:val="0"/>
                <w:numId w:val="115"/>
              </w:numPr>
              <w:ind w:left="789" w:hanging="429"/>
              <w:jc w:val="left"/>
              <w:rPr>
                <w:b/>
                <w:bCs/>
              </w:rPr>
            </w:pPr>
            <w:r w:rsidRPr="00F72395">
              <w:rPr>
                <w:b/>
                <w:bCs/>
              </w:rPr>
              <w:t xml:space="preserve">Facing discomfort and hardships associated with treatment </w:t>
            </w:r>
            <w:r w:rsidRPr="00F72395">
              <w:rPr>
                <w:b/>
                <w:bCs/>
                <w:color w:val="FF0000"/>
              </w:rPr>
              <w:t>(8)</w:t>
            </w:r>
          </w:p>
        </w:tc>
        <w:tc>
          <w:tcPr>
            <w:tcW w:w="1440" w:type="dxa"/>
          </w:tcPr>
          <w:p w14:paraId="0E5DC3B3" w14:textId="764F2B74" w:rsidR="00C779D1" w:rsidRPr="00F72395" w:rsidRDefault="00C779D1" w:rsidP="00C779D1">
            <w:pPr>
              <w:pStyle w:val="MDPI42tablebody"/>
              <w:rPr>
                <w:b/>
                <w:bCs/>
              </w:rPr>
            </w:pPr>
            <w:r w:rsidRPr="00F72395">
              <w:rPr>
                <w:rFonts w:eastAsiaTheme="minorHAnsi" w:cstheme="minorBidi"/>
                <w:b/>
                <w:bCs/>
                <w:lang w:eastAsia="en-US"/>
              </w:rPr>
              <w:t>1 (7% / 11%)</w:t>
            </w:r>
          </w:p>
        </w:tc>
        <w:tc>
          <w:tcPr>
            <w:tcW w:w="4624" w:type="dxa"/>
            <w:gridSpan w:val="2"/>
          </w:tcPr>
          <w:p w14:paraId="403B4DD3" w14:textId="69E79C58" w:rsidR="00C779D1" w:rsidRPr="00F72395" w:rsidRDefault="00C779D1" w:rsidP="00C779D1">
            <w:pPr>
              <w:pStyle w:val="MDPI42tablebody"/>
              <w:jc w:val="left"/>
              <w:rPr>
                <w:rFonts w:eastAsiaTheme="minorHAnsi" w:cstheme="minorBidi"/>
                <w:b/>
                <w:bCs/>
                <w:lang w:eastAsia="en-US"/>
              </w:rPr>
            </w:pPr>
            <w:r w:rsidRPr="00F72395">
              <w:rPr>
                <w:rFonts w:eastAsiaTheme="minorHAnsi" w:cstheme="minorBidi"/>
                <w:b/>
                <w:bCs/>
                <w:lang w:eastAsia="en-US"/>
              </w:rPr>
              <w:fldChar w:fldCharType="begin">
                <w:fldData xml:space="preserve">PEVuZE5vdGU+PENpdGU+PEF1dGhvcj5MZWF2ZXk8L0F1dGhvcj48WWVhcj4yMDExPC9ZZWFyPjxS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bGU+PHNlY29uZGFyeS10aXRsZT5Kb3VybmFsIG9mIENsaW5pY2FsIE1lZGljaW5lPC9zZWNvbmRh
cnktdGl0bGU+PHNob3J0LXRpdGxlPlRyZWF0bWVudCBCYXJyaWVycyBpbiBCaW5nZSBFYXRpbmcg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cz48eWVhcj5TdWJtaXR0ZWQgQXByaWwgMjAyNDwveWVhcj48cHViLWRhdGVzPjxkYXRlPlN1Ym1p
dHRlZDwvZGF0ZT48L3B1Yi1kYXRlcz48L2RhdGVzPjx3b3JrLXR5cGU+T3JpZ2luYWwgUmVzZWFy
Y2g8L3dvcmstdHlwZT48dXJscz48L3VybHM+PGxhbmd1YWdlPkVuZ2xpc2g8L2xhbmd1YWdlPjwv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UmV5ZXMtUm9kcsOtZ3VlejwvQXV0aG9yPjxZZWFyPjIwMTM8L1llYXI+PFJlY051bT44NDg3PC9S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==
</w:fldData>
              </w:fldChar>
            </w:r>
            <w:r w:rsidR="00CF3DBA" w:rsidRPr="00F72395">
              <w:rPr>
                <w:rFonts w:eastAsiaTheme="minorHAnsi" w:cstheme="minorBidi"/>
                <w:b/>
                <w:bCs/>
                <w:lang w:eastAsia="en-US"/>
              </w:rPr>
              <w:instrText xml:space="preserve"> ADDIN EN.CITE </w:instrText>
            </w:r>
            <w:r w:rsidR="00CF3DBA" w:rsidRPr="00F72395">
              <w:rPr>
                <w:rFonts w:eastAsiaTheme="minorHAnsi" w:cstheme="minorBidi"/>
                <w:b/>
                <w:bCs/>
                <w:lang w:eastAsia="en-US"/>
              </w:rPr>
              <w:fldChar w:fldCharType="begin">
                <w:fldData xml:space="preserve">PEVuZE5vdGU+PENpdGU+PEF1dGhvcj5MZWF2ZXk8L0F1dGhvcj48WWVhcj4yMDExPC9ZZWFyPjxS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UmV5ZXMtUm9kcsOtZ3VlejwvQXV0aG9yPjxZZWFyPjIwMTM8L1llYXI+PFJlY051bT44NDg3PC9S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==
</w:fldData>
              </w:fldChar>
            </w:r>
            <w:r w:rsidR="00CF3DBA" w:rsidRPr="00F72395">
              <w:rPr>
                <w:rFonts w:eastAsiaTheme="minorHAnsi" w:cstheme="minorBidi"/>
                <w:b/>
                <w:bCs/>
                <w:lang w:eastAsia="en-US"/>
              </w:rPr>
              <w:instrText xml:space="preserve"> ADDIN EN.CITE.DATA </w:instrText>
            </w:r>
            <w:r w:rsidR="00CF3DBA" w:rsidRPr="00F72395">
              <w:rPr>
                <w:rFonts w:eastAsiaTheme="minorHAnsi" w:cstheme="minorBidi"/>
                <w:b/>
                <w:bCs/>
                <w:lang w:eastAsia="en-US"/>
              </w:rPr>
            </w:r>
            <w:r w:rsidR="00CF3DBA" w:rsidRPr="00F72395">
              <w:rPr>
                <w:rFonts w:eastAsiaTheme="minorHAnsi" w:cstheme="minorBidi"/>
                <w:b/>
                <w:bCs/>
                <w:lang w:eastAsia="en-US"/>
              </w:rPr>
              <w:fldChar w:fldCharType="end"/>
            </w:r>
            <w:r w:rsidRPr="00F72395">
              <w:rPr>
                <w:rFonts w:eastAsiaTheme="minorHAnsi" w:cstheme="minorBidi"/>
                <w:b/>
                <w:bCs/>
                <w:lang w:eastAsia="en-US"/>
              </w:rPr>
            </w:r>
            <w:r w:rsidRPr="00F72395">
              <w:rPr>
                <w:rFonts w:eastAsiaTheme="minorHAnsi" w:cstheme="minorBidi"/>
                <w:b/>
                <w:bCs/>
                <w:lang w:eastAsia="en-US"/>
              </w:rPr>
              <w:fldChar w:fldCharType="separate"/>
            </w:r>
            <w:r w:rsidR="00CF3DBA" w:rsidRPr="00F72395">
              <w:rPr>
                <w:rFonts w:eastAsiaTheme="minorHAnsi" w:cstheme="minorBidi"/>
                <w:b/>
                <w:bCs/>
                <w:noProof/>
                <w:lang w:eastAsia="en-US"/>
              </w:rPr>
              <w:t>[36, 45, 52, 73, 110-113]</w:t>
            </w:r>
            <w:r w:rsidRPr="00F72395">
              <w:rPr>
                <w:rFonts w:eastAsiaTheme="minorHAnsi" w:cstheme="minorBidi"/>
                <w:b/>
                <w:bCs/>
                <w:lang w:eastAsia="en-US"/>
              </w:rPr>
              <w:fldChar w:fldCharType="end"/>
            </w:r>
          </w:p>
        </w:tc>
      </w:tr>
      <w:tr w:rsidR="00C779D1" w:rsidRPr="002513A2" w14:paraId="0C97A7D9" w14:textId="77777777" w:rsidTr="00811BE5">
        <w:trPr>
          <w:jc w:val="center"/>
        </w:trPr>
        <w:tc>
          <w:tcPr>
            <w:tcW w:w="8280" w:type="dxa"/>
          </w:tcPr>
          <w:p w14:paraId="5147BB6A" w14:textId="2C0E582E" w:rsidR="00C779D1" w:rsidRDefault="00C779D1" w:rsidP="00C779D1">
            <w:pPr>
              <w:pStyle w:val="MDPI42tablebody"/>
              <w:numPr>
                <w:ilvl w:val="0"/>
                <w:numId w:val="139"/>
              </w:numPr>
              <w:jc w:val="left"/>
            </w:pPr>
            <w:r w:rsidRPr="003D71A9">
              <w:t>E.g., “treatment is hard”</w:t>
            </w:r>
          </w:p>
        </w:tc>
        <w:tc>
          <w:tcPr>
            <w:tcW w:w="1440" w:type="dxa"/>
          </w:tcPr>
          <w:p w14:paraId="47EDAA99" w14:textId="64AE3218" w:rsidR="00C779D1" w:rsidRPr="00F54F62" w:rsidRDefault="00C779D1" w:rsidP="00C779D1">
            <w:pPr>
              <w:pStyle w:val="MDPI42tablebody"/>
              <w:rPr>
                <w:rFonts w:eastAsiaTheme="minorHAnsi" w:cstheme="minorBidi"/>
                <w:lang w:eastAsia="en-US"/>
              </w:rPr>
            </w:pPr>
            <w:r w:rsidRPr="00F54F62">
              <w:rPr>
                <w:rFonts w:eastAsiaTheme="minorHAnsi" w:cstheme="minorBidi"/>
                <w:lang w:eastAsia="en-US"/>
              </w:rPr>
              <w:t>1 (7% / 11%)</w:t>
            </w:r>
          </w:p>
        </w:tc>
        <w:tc>
          <w:tcPr>
            <w:tcW w:w="4624" w:type="dxa"/>
            <w:gridSpan w:val="2"/>
          </w:tcPr>
          <w:p w14:paraId="03B6884D" w14:textId="77777777" w:rsidR="00C779D1" w:rsidRDefault="00C779D1" w:rsidP="00C779D1">
            <w:pPr>
              <w:pStyle w:val="MDPI42tablebody"/>
              <w:jc w:val="left"/>
              <w:rPr>
                <w:rFonts w:eastAsiaTheme="minorHAnsi" w:cstheme="minorBidi"/>
                <w:lang w:eastAsia="en-US"/>
              </w:rPr>
            </w:pPr>
          </w:p>
        </w:tc>
      </w:tr>
      <w:tr w:rsidR="00C779D1" w:rsidRPr="002513A2" w14:paraId="18379F17" w14:textId="77777777" w:rsidTr="00811BE5">
        <w:trPr>
          <w:jc w:val="center"/>
        </w:trPr>
        <w:tc>
          <w:tcPr>
            <w:tcW w:w="8280" w:type="dxa"/>
          </w:tcPr>
          <w:p w14:paraId="20CAC5F1" w14:textId="30AA3987" w:rsidR="00C779D1" w:rsidRDefault="00C779D1" w:rsidP="00C779D1">
            <w:pPr>
              <w:pStyle w:val="MDPI42tablebody"/>
              <w:numPr>
                <w:ilvl w:val="0"/>
                <w:numId w:val="139"/>
              </w:numPr>
              <w:jc w:val="left"/>
            </w:pPr>
            <w:r>
              <w:t>Negative attitudes about behavior change (e.g., ambivalence, low motivation)</w:t>
            </w:r>
          </w:p>
        </w:tc>
        <w:tc>
          <w:tcPr>
            <w:tcW w:w="1440" w:type="dxa"/>
          </w:tcPr>
          <w:p w14:paraId="1E185F7B" w14:textId="659AA547" w:rsidR="00C779D1" w:rsidRPr="00DB3225" w:rsidRDefault="00C779D1" w:rsidP="00C779D1">
            <w:pPr>
              <w:pStyle w:val="MDPI42tablebody"/>
              <w:rPr>
                <w:rFonts w:eastAsiaTheme="minorHAnsi" w:cstheme="minorBidi"/>
                <w:lang w:eastAsia="en-US"/>
              </w:rPr>
            </w:pPr>
            <w:r>
              <w:rPr>
                <w:rFonts w:eastAsiaTheme="minorHAnsi" w:cstheme="minorBidi"/>
                <w:lang w:eastAsia="en-US"/>
              </w:rPr>
              <w:t>0 (0%)</w:t>
            </w:r>
          </w:p>
        </w:tc>
        <w:tc>
          <w:tcPr>
            <w:tcW w:w="4624" w:type="dxa"/>
            <w:gridSpan w:val="2"/>
          </w:tcPr>
          <w:p w14:paraId="2813BC9D" w14:textId="6D6ED155" w:rsidR="00C779D1" w:rsidRDefault="00C779D1" w:rsidP="00C779D1">
            <w:pPr>
              <w:pStyle w:val="MDPI42tablebody"/>
              <w:jc w:val="left"/>
              <w:rPr>
                <w:rFonts w:eastAsiaTheme="minorHAnsi" w:cstheme="minorBidi"/>
                <w:lang w:eastAsia="en-US"/>
              </w:rPr>
            </w:pPr>
            <w:r w:rsidRPr="003D71A9">
              <w:rPr>
                <w:rFonts w:eastAsiaTheme="minorHAnsi" w:cstheme="minorBidi"/>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lang w:eastAsia="en-US"/>
              </w:rPr>
              <w:instrText xml:space="preserve"> ADDIN EN.CITE </w:instrText>
            </w:r>
            <w:r w:rsidR="00CF3DBA">
              <w:rPr>
                <w:rFonts w:eastAsiaTheme="minorHAnsi" w:cstheme="minorBidi"/>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lang w:eastAsia="en-US"/>
              </w:rPr>
              <w:instrText xml:space="preserve"> ADDIN EN.CITE.DATA </w:instrText>
            </w:r>
            <w:r w:rsidR="00CF3DBA">
              <w:rPr>
                <w:rFonts w:eastAsiaTheme="minorHAnsi" w:cstheme="minorBidi"/>
                <w:lang w:eastAsia="en-US"/>
              </w:rPr>
            </w:r>
            <w:r w:rsidR="00CF3DBA">
              <w:rPr>
                <w:rFonts w:eastAsiaTheme="minorHAnsi" w:cstheme="minorBidi"/>
                <w:lang w:eastAsia="en-US"/>
              </w:rPr>
              <w:fldChar w:fldCharType="end"/>
            </w:r>
            <w:r w:rsidRPr="003D71A9">
              <w:rPr>
                <w:rFonts w:eastAsiaTheme="minorHAnsi" w:cstheme="minorBidi"/>
                <w:lang w:eastAsia="en-US"/>
              </w:rPr>
            </w:r>
            <w:r w:rsidRPr="003D71A9">
              <w:rPr>
                <w:rFonts w:eastAsiaTheme="minorHAnsi" w:cstheme="minorBidi"/>
                <w:lang w:eastAsia="en-US"/>
              </w:rPr>
              <w:fldChar w:fldCharType="separate"/>
            </w:r>
            <w:r w:rsidR="00CF3DBA">
              <w:rPr>
                <w:rFonts w:eastAsiaTheme="minorHAnsi" w:cstheme="minorBidi"/>
                <w:noProof/>
                <w:lang w:eastAsia="en-US"/>
              </w:rPr>
              <w:t>[43, 45, 62, 110]</w:t>
            </w:r>
            <w:r w:rsidRPr="003D71A9">
              <w:rPr>
                <w:rFonts w:eastAsiaTheme="minorHAnsi" w:cstheme="minorBidi"/>
                <w:lang w:eastAsia="en-US"/>
              </w:rPr>
              <w:fldChar w:fldCharType="end"/>
            </w:r>
          </w:p>
        </w:tc>
      </w:tr>
      <w:tr w:rsidR="00C779D1" w:rsidRPr="002513A2" w14:paraId="02E62BBD" w14:textId="77777777" w:rsidTr="00811BE5">
        <w:trPr>
          <w:jc w:val="center"/>
        </w:trPr>
        <w:tc>
          <w:tcPr>
            <w:tcW w:w="8280" w:type="dxa"/>
          </w:tcPr>
          <w:p w14:paraId="04F75FAF" w14:textId="2E28B3F9" w:rsidR="00C779D1" w:rsidRDefault="00C779D1" w:rsidP="00C779D1">
            <w:pPr>
              <w:pStyle w:val="MDPI42tablebody"/>
              <w:numPr>
                <w:ilvl w:val="0"/>
                <w:numId w:val="139"/>
              </w:numPr>
              <w:jc w:val="left"/>
            </w:pPr>
            <w:r>
              <w:t xml:space="preserve">Negative attitudes and beliefs about the </w:t>
            </w:r>
            <w:r w:rsidRPr="000868A8">
              <w:rPr>
                <w:i/>
                <w:iCs/>
              </w:rPr>
              <w:t>feasibility</w:t>
            </w:r>
            <w:r>
              <w:t xml:space="preserve"> of behavior change</w:t>
            </w:r>
          </w:p>
        </w:tc>
        <w:tc>
          <w:tcPr>
            <w:tcW w:w="1440" w:type="dxa"/>
          </w:tcPr>
          <w:p w14:paraId="211E6ACF" w14:textId="26E4CBE9" w:rsidR="00C779D1" w:rsidRPr="00DB3225" w:rsidRDefault="00C779D1" w:rsidP="00C779D1">
            <w:pPr>
              <w:pStyle w:val="MDPI42tablebody"/>
              <w:rPr>
                <w:rFonts w:eastAsiaTheme="minorHAnsi" w:cstheme="minorBidi"/>
                <w:lang w:eastAsia="en-US"/>
              </w:rPr>
            </w:pPr>
            <w:r>
              <w:rPr>
                <w:rFonts w:eastAsiaTheme="minorHAnsi" w:cstheme="minorBidi"/>
                <w:lang w:eastAsia="en-US"/>
              </w:rPr>
              <w:t>0 (0%)</w:t>
            </w:r>
          </w:p>
        </w:tc>
        <w:tc>
          <w:tcPr>
            <w:tcW w:w="4624" w:type="dxa"/>
            <w:gridSpan w:val="2"/>
          </w:tcPr>
          <w:p w14:paraId="26F43D73" w14:textId="79DBD51C" w:rsidR="00C779D1" w:rsidRDefault="00C779D1" w:rsidP="00C779D1">
            <w:pPr>
              <w:pStyle w:val="MDPI42tablebody"/>
              <w:jc w:val="left"/>
              <w:rPr>
                <w:rFonts w:eastAsiaTheme="minorHAnsi" w:cstheme="minorBidi"/>
                <w:lang w:eastAsia="en-US"/>
              </w:rPr>
            </w:pPr>
            <w:r w:rsidRPr="003D71A9">
              <w:rPr>
                <w:rFonts w:eastAsiaTheme="minorHAnsi" w:cstheme="minorBidi"/>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lang w:eastAsia="en-US"/>
              </w:rPr>
              <w:instrText xml:space="preserve"> ADDIN EN.CITE </w:instrText>
            </w:r>
            <w:r w:rsidR="00CF3DBA">
              <w:rPr>
                <w:rFonts w:eastAsiaTheme="minorHAnsi" w:cstheme="minorBidi"/>
                <w:lang w:eastAsia="en-US"/>
              </w:rPr>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rPr>
                <w:rFonts w:eastAsiaTheme="minorHAnsi" w:cstheme="minorBidi"/>
                <w:lang w:eastAsia="en-US"/>
              </w:rPr>
              <w:instrText xml:space="preserve"> ADDIN EN.CITE.DATA </w:instrText>
            </w:r>
            <w:r w:rsidR="00CF3DBA">
              <w:rPr>
                <w:rFonts w:eastAsiaTheme="minorHAnsi" w:cstheme="minorBidi"/>
                <w:lang w:eastAsia="en-US"/>
              </w:rPr>
            </w:r>
            <w:r w:rsidR="00CF3DBA">
              <w:rPr>
                <w:rFonts w:eastAsiaTheme="minorHAnsi" w:cstheme="minorBidi"/>
                <w:lang w:eastAsia="en-US"/>
              </w:rPr>
              <w:fldChar w:fldCharType="end"/>
            </w:r>
            <w:r w:rsidRPr="003D71A9">
              <w:rPr>
                <w:rFonts w:eastAsiaTheme="minorHAnsi" w:cstheme="minorBidi"/>
                <w:lang w:eastAsia="en-US"/>
              </w:rPr>
            </w:r>
            <w:r w:rsidRPr="003D71A9">
              <w:rPr>
                <w:rFonts w:eastAsiaTheme="minorHAnsi" w:cstheme="minorBidi"/>
                <w:lang w:eastAsia="en-US"/>
              </w:rPr>
              <w:fldChar w:fldCharType="separate"/>
            </w:r>
            <w:r w:rsidR="00CF3DBA">
              <w:rPr>
                <w:rFonts w:eastAsiaTheme="minorHAnsi" w:cstheme="minorBidi"/>
                <w:noProof/>
                <w:lang w:eastAsia="en-US"/>
              </w:rPr>
              <w:t>[43, 45, 62, 110]</w:t>
            </w:r>
            <w:r w:rsidRPr="003D71A9">
              <w:rPr>
                <w:rFonts w:eastAsiaTheme="minorHAnsi" w:cstheme="minorBidi"/>
                <w:lang w:eastAsia="en-US"/>
              </w:rPr>
              <w:fldChar w:fldCharType="end"/>
            </w:r>
          </w:p>
        </w:tc>
      </w:tr>
      <w:tr w:rsidR="00C779D1" w:rsidRPr="002513A2" w14:paraId="42C2C1E7" w14:textId="77777777" w:rsidTr="00811BE5">
        <w:trPr>
          <w:jc w:val="center"/>
        </w:trPr>
        <w:tc>
          <w:tcPr>
            <w:tcW w:w="8280" w:type="dxa"/>
          </w:tcPr>
          <w:p w14:paraId="044C4998" w14:textId="3178C20A" w:rsidR="00C779D1" w:rsidRDefault="00C779D1" w:rsidP="00C779D1">
            <w:pPr>
              <w:pStyle w:val="MDPI42tablebody"/>
              <w:numPr>
                <w:ilvl w:val="0"/>
                <w:numId w:val="139"/>
              </w:numPr>
              <w:jc w:val="left"/>
            </w:pPr>
            <w:r>
              <w:t>F</w:t>
            </w:r>
            <w:r w:rsidRPr="003D71A9">
              <w:t>ear of weight gain and “breaking food rules”/facing “fear foods”</w:t>
            </w:r>
            <w:r>
              <w:t xml:space="preserve"> (or fear of facing those fears) reported in literature on individuals with anorexia nervosa</w:t>
            </w:r>
          </w:p>
        </w:tc>
        <w:tc>
          <w:tcPr>
            <w:tcW w:w="1440" w:type="dxa"/>
          </w:tcPr>
          <w:p w14:paraId="7DAFF07B" w14:textId="0D5D309E" w:rsidR="00C779D1" w:rsidRPr="00DB3225" w:rsidRDefault="00C779D1" w:rsidP="00C779D1">
            <w:pPr>
              <w:pStyle w:val="MDPI42tablebody"/>
              <w:rPr>
                <w:rFonts w:eastAsiaTheme="minorHAnsi" w:cstheme="minorBidi"/>
                <w:lang w:eastAsia="en-US"/>
              </w:rPr>
            </w:pPr>
            <w:r>
              <w:rPr>
                <w:rFonts w:eastAsiaTheme="minorHAnsi" w:cstheme="minorBidi"/>
                <w:lang w:eastAsia="en-US"/>
              </w:rPr>
              <w:t>0 (0%)</w:t>
            </w:r>
          </w:p>
        </w:tc>
        <w:tc>
          <w:tcPr>
            <w:tcW w:w="4624" w:type="dxa"/>
            <w:gridSpan w:val="2"/>
          </w:tcPr>
          <w:p w14:paraId="61A99B96" w14:textId="3A44E473" w:rsidR="00C779D1" w:rsidRDefault="00C779D1" w:rsidP="00C779D1">
            <w:pPr>
              <w:pStyle w:val="MDPI42tablebody"/>
              <w:jc w:val="left"/>
              <w:rPr>
                <w:rFonts w:eastAsiaTheme="minorHAnsi" w:cstheme="minorBidi"/>
                <w:lang w:eastAsia="en-US"/>
              </w:rPr>
            </w:pPr>
            <w:r w:rsidRPr="003D71A9">
              <w:fldChar w:fldCharType="begin"/>
            </w:r>
            <w:r w:rsidR="00CF3DBA">
              <w:instrText xml:space="preserve"> ADDIN EN.CITE &lt;EndNote&gt;&lt;Cite&gt;&lt;Author&gt;Butler&lt;/Author&gt;&lt;Year&gt;2023&lt;/Year&gt;&lt;RecNum&gt;8390&lt;/RecNum&gt;&lt;DisplayText&gt;[120, 121]&lt;/DisplayText&gt;&lt;record&gt;&lt;rec-number&gt;8390&lt;/rec-number&gt;&lt;foreign-keys&gt;&lt;key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Pr="003D71A9">
              <w:fldChar w:fldCharType="separate"/>
            </w:r>
            <w:r w:rsidR="00CF3DBA">
              <w:rPr>
                <w:noProof/>
              </w:rPr>
              <w:t>[120, 121]</w:t>
            </w:r>
            <w:r w:rsidRPr="003D71A9">
              <w:fldChar w:fldCharType="end"/>
            </w:r>
            <w:r w:rsidRPr="003D71A9">
              <w:t>.</w:t>
            </w:r>
          </w:p>
        </w:tc>
      </w:tr>
      <w:tr w:rsidR="00C779D1" w:rsidRPr="00F72395" w14:paraId="76A3DE6F" w14:textId="3E255BEA" w:rsidTr="00811BE5">
        <w:trPr>
          <w:jc w:val="center"/>
        </w:trPr>
        <w:tc>
          <w:tcPr>
            <w:tcW w:w="8280" w:type="dxa"/>
          </w:tcPr>
          <w:p w14:paraId="553F80A9" w14:textId="75BD6D4A" w:rsidR="00C779D1" w:rsidRPr="00F72395" w:rsidRDefault="00C779D1" w:rsidP="00F72395">
            <w:pPr>
              <w:pStyle w:val="MDPI42tablebody"/>
              <w:numPr>
                <w:ilvl w:val="0"/>
                <w:numId w:val="115"/>
              </w:numPr>
              <w:jc w:val="left"/>
              <w:rPr>
                <w:b/>
                <w:bCs/>
              </w:rPr>
            </w:pPr>
            <w:r w:rsidRPr="00F72395">
              <w:rPr>
                <w:b/>
                <w:bCs/>
              </w:rPr>
              <w:t xml:space="preserve">Letting go of the coping/eating behavior </w:t>
            </w:r>
            <w:r w:rsidRPr="00F72395">
              <w:rPr>
                <w:b/>
                <w:bCs/>
                <w:color w:val="FF0000"/>
              </w:rPr>
              <w:t>(9)</w:t>
            </w:r>
          </w:p>
        </w:tc>
        <w:tc>
          <w:tcPr>
            <w:tcW w:w="1440" w:type="dxa"/>
          </w:tcPr>
          <w:p w14:paraId="0037C597" w14:textId="59FB65FC" w:rsidR="00C779D1" w:rsidRPr="00F72395" w:rsidRDefault="00C779D1" w:rsidP="00C779D1">
            <w:pPr>
              <w:pStyle w:val="MDPI42tablebody"/>
              <w:rPr>
                <w:b/>
                <w:bCs/>
              </w:rPr>
            </w:pPr>
            <w:r w:rsidRPr="00F72395">
              <w:rPr>
                <w:rFonts w:eastAsiaTheme="minorHAnsi" w:cstheme="minorBidi"/>
                <w:b/>
                <w:bCs/>
                <w:lang w:eastAsia="en-US"/>
              </w:rPr>
              <w:t>1 (7% / 11%)</w:t>
            </w:r>
          </w:p>
        </w:tc>
        <w:tc>
          <w:tcPr>
            <w:tcW w:w="4624" w:type="dxa"/>
            <w:gridSpan w:val="2"/>
          </w:tcPr>
          <w:p w14:paraId="669D2A95" w14:textId="037570D7" w:rsidR="00C779D1" w:rsidRPr="00F72395" w:rsidRDefault="00C779D1" w:rsidP="00C779D1">
            <w:pPr>
              <w:pStyle w:val="MDPI42tablebody"/>
              <w:jc w:val="left"/>
              <w:rPr>
                <w:rFonts w:eastAsiaTheme="minorHAnsi" w:cstheme="minorBidi"/>
                <w:b/>
                <w:bCs/>
                <w:lang w:eastAsia="en-US"/>
              </w:rPr>
            </w:pPr>
            <w:r w:rsidRPr="00F72395">
              <w:rPr>
                <w:rFonts w:eastAsiaTheme="minorHAnsi" w:cstheme="minorBidi"/>
                <w:b/>
                <w:bCs/>
                <w:lang w:eastAsia="en-US"/>
              </w:rPr>
              <w:t xml:space="preserve">Direct support: </w:t>
            </w:r>
            <w:r w:rsidRPr="00F72395">
              <w:rPr>
                <w:rFonts w:eastAsiaTheme="minorHAnsi" w:cstheme="minorBidi"/>
                <w:b/>
                <w:bCs/>
                <w:lang w:eastAsia="en-U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sidRPr="00F72395">
              <w:rPr>
                <w:rFonts w:eastAsiaTheme="minorHAnsi" w:cstheme="minorBidi"/>
                <w:b/>
                <w:bCs/>
                <w:lang w:eastAsia="en-US"/>
              </w:rPr>
              <w:instrText xml:space="preserve"> ADDIN EN.CITE </w:instrText>
            </w:r>
            <w:r w:rsidR="00CF3DBA" w:rsidRPr="00F72395">
              <w:rPr>
                <w:rFonts w:eastAsiaTheme="minorHAnsi" w:cstheme="minorBidi"/>
                <w:b/>
                <w:bCs/>
                <w:lang w:eastAsia="en-US"/>
              </w:rPr>
              <w:fldChar w:fldCharType="begin">
                <w:fldData xml:space="preserve">PEVuZE5vdGU+PENpdGU+PEF1dGhvcj5CaWxpxIc8L0F1dGhvcj48WWVhcj4yMDIwPC9ZZWFyPjxS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Y29yZD48L0NpdGU+PENpdGU+PEF1dGhvcj5MZWF2ZXk8L0F1dGhvcj48WWVhcj4yMDExPC9ZZWFy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ZT48QXV0aG9yPkFsaTwvQXV0aG9yPjxZZWFyPjIwMTc8L1llYXI+PFJlY051bT44NDgwPC9SZWNO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Pjx1cmxzPjwvdXJscz48L3JlY29yZD48L0NpdGU+PENpdGU+PEF1dGhvcj5SZXllcy1Sb2Ryw61n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Q2l0ZT48QXV0aG9yPkFsaTwvQXV0aG9yPjxZZWFyPjIwMjA8L1llYXI+PFJlY051bT41MjY1PC9S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==
</w:fldData>
              </w:fldChar>
            </w:r>
            <w:r w:rsidR="00CF3DBA" w:rsidRPr="00F72395">
              <w:rPr>
                <w:rFonts w:eastAsiaTheme="minorHAnsi" w:cstheme="minorBidi"/>
                <w:b/>
                <w:bCs/>
                <w:lang w:eastAsia="en-US"/>
              </w:rPr>
              <w:instrText xml:space="preserve"> ADDIN EN.CITE.DATA </w:instrText>
            </w:r>
            <w:r w:rsidR="00CF3DBA" w:rsidRPr="00F72395">
              <w:rPr>
                <w:rFonts w:eastAsiaTheme="minorHAnsi" w:cstheme="minorBidi"/>
                <w:b/>
                <w:bCs/>
                <w:lang w:eastAsia="en-US"/>
              </w:rPr>
            </w:r>
            <w:r w:rsidR="00CF3DBA" w:rsidRPr="00F72395">
              <w:rPr>
                <w:rFonts w:eastAsiaTheme="minorHAnsi" w:cstheme="minorBidi"/>
                <w:b/>
                <w:bCs/>
                <w:lang w:eastAsia="en-US"/>
              </w:rPr>
              <w:fldChar w:fldCharType="end"/>
            </w:r>
            <w:r w:rsidRPr="00F72395">
              <w:rPr>
                <w:rFonts w:eastAsiaTheme="minorHAnsi" w:cstheme="minorBidi"/>
                <w:b/>
                <w:bCs/>
                <w:lang w:eastAsia="en-US"/>
              </w:rPr>
            </w:r>
            <w:r w:rsidRPr="00F72395">
              <w:rPr>
                <w:rFonts w:eastAsiaTheme="minorHAnsi" w:cstheme="minorBidi"/>
                <w:b/>
                <w:bCs/>
                <w:lang w:eastAsia="en-US"/>
              </w:rPr>
              <w:fldChar w:fldCharType="separate"/>
            </w:r>
            <w:r w:rsidR="00CF3DBA" w:rsidRPr="00F72395">
              <w:rPr>
                <w:rFonts w:eastAsiaTheme="minorHAnsi" w:cstheme="minorBidi"/>
                <w:b/>
                <w:bCs/>
                <w:noProof/>
                <w:lang w:eastAsia="en-US"/>
              </w:rPr>
              <w:t>[43, 45, 52, 53, 73, 110, 112, 113]</w:t>
            </w:r>
            <w:r w:rsidRPr="00F72395">
              <w:rPr>
                <w:rFonts w:eastAsiaTheme="minorHAnsi" w:cstheme="minorBidi"/>
                <w:b/>
                <w:bCs/>
                <w:lang w:eastAsia="en-US"/>
              </w:rPr>
              <w:fldChar w:fldCharType="end"/>
            </w:r>
          </w:p>
          <w:p w14:paraId="01DDE645" w14:textId="5C258516" w:rsidR="00C779D1" w:rsidRPr="00F72395" w:rsidRDefault="00C779D1" w:rsidP="00C779D1">
            <w:pPr>
              <w:pStyle w:val="MDPI42tablebody"/>
              <w:jc w:val="left"/>
              <w:rPr>
                <w:b/>
                <w:bCs/>
              </w:rPr>
            </w:pPr>
            <w:r w:rsidRPr="00F72395">
              <w:rPr>
                <w:rFonts w:eastAsiaTheme="minorHAnsi" w:cstheme="minorBidi"/>
                <w:b/>
                <w:bCs/>
                <w:lang w:eastAsia="en-US"/>
              </w:rPr>
              <w:t>I</w:t>
            </w:r>
            <w:r w:rsidRPr="00F72395">
              <w:rPr>
                <w:b/>
                <w:bCs/>
              </w:rPr>
              <w:t xml:space="preserve">ndirect support: </w:t>
            </w:r>
            <w:r w:rsidRPr="00F72395">
              <w:rPr>
                <w:b/>
                <w:b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sidRPr="00F72395">
              <w:rPr>
                <w:b/>
                <w:bCs/>
              </w:rPr>
              <w:instrText xml:space="preserve"> ADDIN EN.CITE </w:instrText>
            </w:r>
            <w:r w:rsidR="00CF3DBA" w:rsidRPr="00F72395">
              <w:rPr>
                <w:b/>
                <w:bCs/>
              </w:rPr>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rsidRPr="00F72395">
              <w:rPr>
                <w:b/>
                <w:bCs/>
              </w:rPr>
              <w:instrText xml:space="preserve"> ADDIN EN.CITE.DATA </w:instrText>
            </w:r>
            <w:r w:rsidR="00CF3DBA" w:rsidRPr="00F72395">
              <w:rPr>
                <w:b/>
                <w:bCs/>
              </w:rPr>
            </w:r>
            <w:r w:rsidR="00CF3DBA" w:rsidRPr="00F72395">
              <w:rPr>
                <w:b/>
                <w:bCs/>
              </w:rPr>
              <w:fldChar w:fldCharType="end"/>
            </w:r>
            <w:r w:rsidRPr="00F72395">
              <w:rPr>
                <w:b/>
                <w:bCs/>
              </w:rPr>
            </w:r>
            <w:r w:rsidRPr="00F72395">
              <w:rPr>
                <w:b/>
                <w:bCs/>
              </w:rPr>
              <w:fldChar w:fldCharType="separate"/>
            </w:r>
            <w:r w:rsidR="00CF3DBA" w:rsidRPr="00F72395">
              <w:rPr>
                <w:b/>
                <w:bCs/>
                <w:noProof/>
              </w:rPr>
              <w:t>[122-126]</w:t>
            </w:r>
            <w:r w:rsidRPr="00F72395">
              <w:rPr>
                <w:b/>
                <w:bCs/>
              </w:rPr>
              <w:fldChar w:fldCharType="end"/>
            </w:r>
          </w:p>
          <w:p w14:paraId="3A43E5B1" w14:textId="6E2CB14B" w:rsidR="00C779D1" w:rsidRPr="00F72395" w:rsidRDefault="00C779D1" w:rsidP="00C779D1">
            <w:pPr>
              <w:pStyle w:val="MDPI42tablebody"/>
              <w:jc w:val="left"/>
              <w:rPr>
                <w:rFonts w:eastAsia="SimSun"/>
                <w:b/>
                <w:bCs/>
                <w:noProof/>
                <w:lang w:eastAsia="zh-CN"/>
              </w:rPr>
            </w:pPr>
            <w:r w:rsidRPr="00F72395">
              <w:rPr>
                <w:b/>
                <w:bCs/>
              </w:rPr>
              <w:t xml:space="preserve">Reported in comorbid conditions: </w:t>
            </w:r>
            <w:r w:rsidRPr="00F72395">
              <w:rPr>
                <w:b/>
                <w:b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sidRPr="00F72395">
              <w:rPr>
                <w:b/>
                <w:bCs/>
              </w:rPr>
              <w:instrText xml:space="preserve"> ADDIN EN.CITE </w:instrText>
            </w:r>
            <w:r w:rsidR="00CF3DBA" w:rsidRPr="00F72395">
              <w:rPr>
                <w:b/>
                <w:bCs/>
              </w:rPr>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rsidRPr="00F72395">
              <w:rPr>
                <w:b/>
                <w:bCs/>
              </w:rPr>
              <w:instrText xml:space="preserve"> ADDIN EN.CITE.DATA </w:instrText>
            </w:r>
            <w:r w:rsidR="00CF3DBA" w:rsidRPr="00F72395">
              <w:rPr>
                <w:b/>
                <w:bCs/>
              </w:rPr>
            </w:r>
            <w:r w:rsidR="00CF3DBA" w:rsidRPr="00F72395">
              <w:rPr>
                <w:b/>
                <w:bCs/>
              </w:rPr>
              <w:fldChar w:fldCharType="end"/>
            </w:r>
            <w:r w:rsidRPr="00F72395">
              <w:rPr>
                <w:b/>
                <w:bCs/>
              </w:rPr>
            </w:r>
            <w:r w:rsidRPr="00F72395">
              <w:rPr>
                <w:b/>
                <w:bCs/>
              </w:rPr>
              <w:fldChar w:fldCharType="separate"/>
            </w:r>
            <w:r w:rsidR="00CF3DBA" w:rsidRPr="00F72395">
              <w:rPr>
                <w:b/>
                <w:bCs/>
                <w:noProof/>
              </w:rPr>
              <w:t>[127-130]</w:t>
            </w:r>
            <w:r w:rsidRPr="00F72395">
              <w:rPr>
                <w:b/>
                <w:bCs/>
              </w:rPr>
              <w:fldChar w:fldCharType="end"/>
            </w:r>
            <w:r w:rsidRPr="00F72395">
              <w:rPr>
                <w:b/>
                <w:bCs/>
                <w:color w:val="FF0000"/>
              </w:rPr>
              <w:t>¶</w:t>
            </w:r>
          </w:p>
        </w:tc>
      </w:tr>
      <w:tr w:rsidR="00C779D1" w:rsidRPr="00D723C1" w14:paraId="4B97FC40" w14:textId="77777777" w:rsidTr="002E3AD1">
        <w:trPr>
          <w:jc w:val="center"/>
        </w:trPr>
        <w:tc>
          <w:tcPr>
            <w:tcW w:w="8280" w:type="dxa"/>
          </w:tcPr>
          <w:p w14:paraId="40C226E6" w14:textId="7F169E79" w:rsidR="00C779D1" w:rsidRPr="00D723C1" w:rsidRDefault="00C779D1" w:rsidP="00F72395">
            <w:pPr>
              <w:pStyle w:val="MDPI42tablebody"/>
              <w:numPr>
                <w:ilvl w:val="0"/>
                <w:numId w:val="115"/>
              </w:numPr>
              <w:jc w:val="left"/>
              <w:rPr>
                <w:highlight w:val="yellow"/>
              </w:rPr>
            </w:pPr>
            <w:r w:rsidRPr="00F72395">
              <w:rPr>
                <w:b/>
                <w:bCs/>
              </w:rPr>
              <w:t>Poor</w:t>
            </w:r>
            <w:r w:rsidRPr="00D723C1">
              <w:rPr>
                <w:highlight w:val="yellow"/>
              </w:rPr>
              <w:t xml:space="preserve"> education and awareness about BED</w:t>
            </w:r>
            <w:r>
              <w:rPr>
                <w:highlight w:val="yellow"/>
              </w:rPr>
              <w:t xml:space="preserve"> severity and need for treatment</w:t>
            </w:r>
            <w:r w:rsidRPr="00D723C1">
              <w:rPr>
                <w:highlight w:val="yellow"/>
              </w:rPr>
              <w:t xml:space="preserve"> </w:t>
            </w:r>
            <w:r w:rsidRPr="00D723C1">
              <w:rPr>
                <w:b/>
                <w:bCs/>
                <w:color w:val="FF0000"/>
                <w:highlight w:val="yellow"/>
              </w:rPr>
              <w:t>(</w:t>
            </w:r>
            <w:r>
              <w:rPr>
                <w:b/>
                <w:bCs/>
                <w:color w:val="FF0000"/>
                <w:highlight w:val="yellow"/>
              </w:rPr>
              <w:t>1</w:t>
            </w:r>
            <w:r w:rsidRPr="00D723C1">
              <w:rPr>
                <w:b/>
                <w:bCs/>
                <w:color w:val="FF0000"/>
                <w:highlight w:val="yellow"/>
              </w:rPr>
              <w:t>)</w:t>
            </w:r>
          </w:p>
        </w:tc>
        <w:tc>
          <w:tcPr>
            <w:tcW w:w="1440" w:type="dxa"/>
          </w:tcPr>
          <w:p w14:paraId="735B0983" w14:textId="77777777" w:rsidR="00C779D1" w:rsidRPr="00D723C1" w:rsidRDefault="00C779D1" w:rsidP="00C779D1">
            <w:pPr>
              <w:pStyle w:val="MDPI42tablebody"/>
              <w:rPr>
                <w:highlight w:val="yellow"/>
              </w:rPr>
            </w:pPr>
            <w:r>
              <w:rPr>
                <w:highlight w:val="yellow"/>
              </w:rPr>
              <w:t>0</w:t>
            </w:r>
            <w:r w:rsidRPr="00D723C1">
              <w:rPr>
                <w:highlight w:val="yellow"/>
              </w:rPr>
              <w:t xml:space="preserve"> (</w:t>
            </w:r>
            <w:r>
              <w:rPr>
                <w:highlight w:val="yellow"/>
              </w:rPr>
              <w:t>0</w:t>
            </w:r>
            <w:r w:rsidRPr="00D723C1">
              <w:rPr>
                <w:highlight w:val="yellow"/>
              </w:rPr>
              <w:t>%)</w:t>
            </w:r>
          </w:p>
        </w:tc>
        <w:tc>
          <w:tcPr>
            <w:tcW w:w="4624" w:type="dxa"/>
            <w:gridSpan w:val="2"/>
          </w:tcPr>
          <w:p w14:paraId="0688DD21" w14:textId="42293232" w:rsidR="00C779D1" w:rsidRPr="00D723C1" w:rsidRDefault="00C779D1" w:rsidP="00C779D1">
            <w:pPr>
              <w:pStyle w:val="MDPI42tablebody"/>
              <w:jc w:val="left"/>
              <w:rPr>
                <w:highlight w:val="yellow"/>
              </w:rPr>
            </w:pPr>
            <w:r w:rsidRPr="00D723C1">
              <w:rPr>
                <w:highlight w:val="yellow"/>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highlight w:val="yellow"/>
              </w:rPr>
              <w:instrText xml:space="preserve"> ADDIN EN.CITE </w:instrText>
            </w:r>
            <w:r w:rsidR="00CF3DBA">
              <w:rPr>
                <w:highlight w:val="yellow"/>
              </w:rPr>
              <w:fldChar w:fldCharType="begin">
                <w:fldData xml:space="preserve">PEVuZE5vdGU+PENpdGU+PEF1dGhvcj5CcmF5PC9BdXRob3I+PFllYXI+MjAyMjwvWWVhcj48UmVj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Y2UtbnVtPjwvcmVjb3JkPjwvQ2l0ZT48Q2l0ZT48QXV0aG9yPkpvaG5zPC9BdXRob3I+PFllYXI+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NDc4PC9pc2JuPjx1cmxzPjwvdXJscz48L3JlY29yZD48L0NpdGU+PENpdGU+PEF1dGhvcj5IZXB3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==
</w:fldData>
              </w:fldChar>
            </w:r>
            <w:r w:rsidR="00CF3DBA">
              <w:rPr>
                <w:highlight w:val="yellow"/>
              </w:rPr>
              <w:instrText xml:space="preserve"> ADDIN EN.CITE.DATA </w:instrText>
            </w:r>
            <w:r w:rsidR="00CF3DBA">
              <w:rPr>
                <w:highlight w:val="yellow"/>
              </w:rPr>
            </w:r>
            <w:r w:rsidR="00CF3DBA">
              <w:rPr>
                <w:highlight w:val="yellow"/>
              </w:rPr>
              <w:fldChar w:fldCharType="end"/>
            </w:r>
            <w:r w:rsidRPr="00D723C1">
              <w:rPr>
                <w:highlight w:val="yellow"/>
              </w:rPr>
            </w:r>
            <w:r w:rsidRPr="00D723C1">
              <w:rPr>
                <w:highlight w:val="yellow"/>
              </w:rPr>
              <w:fldChar w:fldCharType="separate"/>
            </w:r>
            <w:r w:rsidR="00CF3DBA">
              <w:rPr>
                <w:noProof/>
                <w:highlight w:val="yellow"/>
              </w:rPr>
              <w:t>[17, 43, 46, 48, 49, 51-53, 63, 86]</w:t>
            </w:r>
            <w:r w:rsidRPr="00D723C1">
              <w:rPr>
                <w:highlight w:val="yellow"/>
              </w:rPr>
              <w:fldChar w:fldCharType="end"/>
            </w:r>
          </w:p>
        </w:tc>
      </w:tr>
      <w:tr w:rsidR="00C779D1" w:rsidRPr="001229FC" w14:paraId="065532C7" w14:textId="59CF8E4B" w:rsidTr="00811BE5">
        <w:trPr>
          <w:jc w:val="center"/>
        </w:trPr>
        <w:tc>
          <w:tcPr>
            <w:tcW w:w="8280" w:type="dxa"/>
          </w:tcPr>
          <w:p w14:paraId="07994B74" w14:textId="05754EBB" w:rsidR="00C779D1" w:rsidRPr="001133F7" w:rsidRDefault="00C779D1" w:rsidP="00C779D1">
            <w:pPr>
              <w:pStyle w:val="MDPI42tablebody"/>
              <w:numPr>
                <w:ilvl w:val="0"/>
                <w:numId w:val="98"/>
              </w:numPr>
              <w:jc w:val="left"/>
              <w:rPr>
                <w:b/>
                <w:bCs/>
              </w:rPr>
            </w:pPr>
            <w:r>
              <w:rPr>
                <w:b/>
                <w:bCs/>
              </w:rPr>
              <w:t>Interpersonal/</w:t>
            </w:r>
            <w:r w:rsidRPr="001229FC">
              <w:rPr>
                <w:b/>
                <w:bCs/>
              </w:rPr>
              <w:t xml:space="preserve">Provider-Level Barriers </w:t>
            </w:r>
            <w:r>
              <w:rPr>
                <w:b/>
                <w:bCs/>
              </w:rPr>
              <w:t>(Section 3.2.2.2)</w:t>
            </w:r>
          </w:p>
        </w:tc>
        <w:tc>
          <w:tcPr>
            <w:tcW w:w="1440" w:type="dxa"/>
          </w:tcPr>
          <w:p w14:paraId="1EF05E0F" w14:textId="54AA3AB1" w:rsidR="00C779D1" w:rsidRPr="001229FC" w:rsidRDefault="00C779D1" w:rsidP="00C779D1">
            <w:pPr>
              <w:pStyle w:val="MDPI42tablebody"/>
              <w:rPr>
                <w:b/>
                <w:bCs/>
                <w:sz w:val="18"/>
                <w:szCs w:val="18"/>
              </w:rPr>
            </w:pPr>
            <w:r w:rsidRPr="00811BE5">
              <w:rPr>
                <w:b/>
                <w:bCs/>
                <w:i/>
                <w:iCs/>
              </w:rPr>
              <w:t>8 (57% / 89%)</w:t>
            </w:r>
          </w:p>
        </w:tc>
        <w:tc>
          <w:tcPr>
            <w:tcW w:w="4624" w:type="dxa"/>
            <w:gridSpan w:val="2"/>
          </w:tcPr>
          <w:p w14:paraId="0A92A8AB" w14:textId="77777777" w:rsidR="00C779D1" w:rsidRPr="00D216D6" w:rsidRDefault="00C779D1" w:rsidP="00C779D1">
            <w:pPr>
              <w:pStyle w:val="MDPI42tablebody"/>
              <w:jc w:val="left"/>
              <w:rPr>
                <w:b/>
                <w:bCs/>
              </w:rPr>
            </w:pPr>
          </w:p>
        </w:tc>
      </w:tr>
      <w:tr w:rsidR="00C779D1" w:rsidRPr="00012A27" w14:paraId="0A7EF630" w14:textId="375D5E4C" w:rsidTr="00811BE5">
        <w:trPr>
          <w:jc w:val="center"/>
        </w:trPr>
        <w:tc>
          <w:tcPr>
            <w:tcW w:w="8280" w:type="dxa"/>
          </w:tcPr>
          <w:p w14:paraId="0D89C128" w14:textId="77777777" w:rsidR="00C779D1" w:rsidRPr="00795801" w:rsidRDefault="00C779D1" w:rsidP="00C779D1">
            <w:pPr>
              <w:pStyle w:val="MDPI42tablebody"/>
              <w:numPr>
                <w:ilvl w:val="0"/>
                <w:numId w:val="100"/>
              </w:numPr>
              <w:jc w:val="left"/>
            </w:pPr>
            <w:r w:rsidRPr="001229FC">
              <w:t>Stigmatization from healthcare providers</w:t>
            </w:r>
          </w:p>
        </w:tc>
        <w:tc>
          <w:tcPr>
            <w:tcW w:w="1440" w:type="dxa"/>
          </w:tcPr>
          <w:p w14:paraId="78C3CC3B" w14:textId="0215AD6E" w:rsidR="00C779D1" w:rsidRPr="00EF3311" w:rsidRDefault="00C779D1" w:rsidP="00C779D1">
            <w:pPr>
              <w:pStyle w:val="MDPI42tablebody"/>
            </w:pPr>
            <w:r w:rsidRPr="00F54F62">
              <w:t>5 (36%/ 55%)</w:t>
            </w:r>
          </w:p>
        </w:tc>
        <w:tc>
          <w:tcPr>
            <w:tcW w:w="4624" w:type="dxa"/>
            <w:gridSpan w:val="2"/>
          </w:tcPr>
          <w:p w14:paraId="13F7499A" w14:textId="3FC7B27D" w:rsidR="00C779D1" w:rsidRPr="00D216D6" w:rsidRDefault="00C779D1" w:rsidP="00C779D1">
            <w:pPr>
              <w:pStyle w:val="MDPI42tablebody"/>
              <w:jc w:val="left"/>
            </w:pPr>
            <w:r w:rsidRPr="00D216D6">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ZWNOdW0+NzkzNjwvUmVjTnVtPjxEaXNwbGF5VGV4dD5bMTUsIDE3LCA0MiwgNDYsIDQ4LTUwLCA1
NSwgNTktNjMsIDY2XTwvRGlzcGxheVRleHQ+PHJlY29yZD48cmVjLW51bWJlcj43OTM2PC9yZWMt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PC9sYW5ndWFnZT48L3JlY29yZD48L0NpdGU+PENpdGU+PEF1dGhvcj5EdWFydGU8L0F1dGhvcj48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PjxDaXRlPjxBdXRob3I+VGhhcGxpeWFsPC9BdXRob3I+PFllYXI+MjAxNzwvWWVhcj48UmVjTnVt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cmVjb3JkPjwvQ2l0ZT48Q2l0ZT48QXV0aG9yPkpvaG5zPC9BdXRob3I+PFllYXI+MjAxOTwvWWVh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ZXM+PGlzYm4+MDI3Ni0zNDc4PC9pc2JuPjx1cmxzPjwvdXJscz48L3JlY29yZD48L0NpdGU+PENp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</w:fldData>
              </w:fldChar>
            </w:r>
            <w:r w:rsidR="00CF3DBA">
              <w:instrText xml:space="preserve"> ADDIN EN.CITE.DATA </w:instrText>
            </w:r>
            <w:r w:rsidR="00CF3DBA">
              <w:fldChar w:fldCharType="end"/>
            </w:r>
            <w:r w:rsidRPr="00D216D6">
              <w:fldChar w:fldCharType="separate"/>
            </w:r>
            <w:r w:rsidR="00CF3DBA">
              <w:rPr>
                <w:noProof/>
              </w:rPr>
              <w:t>[15, 17, 42, 46, 48-50, 55, 59-63, 66]</w:t>
            </w:r>
            <w:r w:rsidRPr="00D216D6">
              <w:fldChar w:fldCharType="end"/>
            </w:r>
          </w:p>
        </w:tc>
      </w:tr>
      <w:tr w:rsidR="00C779D1" w:rsidRPr="00012A27" w14:paraId="0AC16692" w14:textId="10CF5112" w:rsidTr="00811BE5">
        <w:trPr>
          <w:jc w:val="center"/>
        </w:trPr>
        <w:tc>
          <w:tcPr>
            <w:tcW w:w="8280" w:type="dxa"/>
          </w:tcPr>
          <w:p w14:paraId="43B74191" w14:textId="21CA8C0F" w:rsidR="00C779D1" w:rsidRPr="00795801" w:rsidRDefault="00C779D1" w:rsidP="00C779D1">
            <w:pPr>
              <w:pStyle w:val="MDPI42tablebody"/>
              <w:numPr>
                <w:ilvl w:val="0"/>
                <w:numId w:val="100"/>
              </w:numPr>
              <w:jc w:val="left"/>
            </w:pPr>
            <w:r w:rsidRPr="00D83372">
              <w:t>Insufficient resources for finding and coordinating care</w:t>
            </w:r>
            <w:r>
              <w:t xml:space="preserve"> </w:t>
            </w:r>
            <w:r w:rsidRPr="00206C5F">
              <w:rPr>
                <w:b/>
                <w:bCs/>
                <w:color w:val="FF0000"/>
              </w:rPr>
              <w:t>(6)</w:t>
            </w:r>
          </w:p>
        </w:tc>
        <w:tc>
          <w:tcPr>
            <w:tcW w:w="1440" w:type="dxa"/>
          </w:tcPr>
          <w:p w14:paraId="685B1F01" w14:textId="22CDBCF0" w:rsidR="00C779D1" w:rsidRPr="00EF3311" w:rsidRDefault="00C779D1" w:rsidP="00C779D1">
            <w:pPr>
              <w:pStyle w:val="MDPI42tablebody"/>
            </w:pPr>
            <w:r w:rsidRPr="00EF3311">
              <w:t>3 (21%</w:t>
            </w:r>
            <w:r>
              <w:t xml:space="preserve"> / 33%</w:t>
            </w:r>
            <w:r w:rsidRPr="00EF3311">
              <w:t>)</w:t>
            </w:r>
          </w:p>
        </w:tc>
        <w:tc>
          <w:tcPr>
            <w:tcW w:w="4624" w:type="dxa"/>
            <w:gridSpan w:val="2"/>
          </w:tcPr>
          <w:p w14:paraId="7C65D4E2" w14:textId="373FDDB8" w:rsidR="00C779D1" w:rsidRPr="00D216D6" w:rsidRDefault="00C779D1" w:rsidP="00C779D1">
            <w:pPr>
              <w:pStyle w:val="MDPI42tablebody"/>
              <w:jc w:val="left"/>
            </w:pPr>
            <w:r w:rsidRPr="00B741D4">
              <w:fldChar w:fldCharType="begin">
                <w:fldData xml:space="preserve">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bj48dXJscz48L3VybHM+PC9yZWNvcmQ+PC9DaXRlPjxDaXRlPjxBdXRob3I+QnJhdmVuZGVyPC9B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ZD48L0NpdGU+PENpdGU+PEF1dGhvcj5LYXpkaW48L0F1dGhvcj48WWVhcj4yMDE3PC9ZZWFyPjxS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6A2418">
              <w:instrText xml:space="preserve"> ADDIN EN.CITE </w:instrText>
            </w:r>
            <w:r w:rsidR="006A2418">
              <w:fldChar w:fldCharType="begin">
                <w:fldData xml:space="preserve">PEVuZE5vdGU+PENpdGU+PEF1dGhvcj5CcmF5PC9BdXRob3I+PFllYXI+MjAyNSAoc3VibWl0dGVk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QXV0aG9yPkNhY2hlbGluPC9BdXRob3I+PFllYXI+MjAwMTwvWWVhcj48UmVjTnVtPjc5NDc8L1Jl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dXJscz48L3JlY29yZD48L0NpdGU+PENpdGU+PEF1dGhvcj5Kb2huczwvQXV0aG9yPjxZZWFyPjIw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ZWNvcmQ+PC9DaXRlPjxDaXRlPjxBdXRob3I+SGVybWFuPC9BdXRob3I+PFllYXI+MjAxNDwvWWVh
cj48UmVjTnVtPjc5MzY8L1JlY051bT48cmVjb3JkPjxyZWMtbnVtYmVyPjc5MzY8L3JlYy1udW1i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aXRlPjxDaXRlPjxBdXRob3I+UmVhczwvQXV0aG9yPjxZZWFyPjIwMTc8L1llYXI+PFJlY051bT44
MzE3PC9SZWNOdW0+PHJlY29yZD48cmVjLW51bWJlcj44MzE3PC9yZWMtbnVtYmVyPjxmb3JlaWdu
LWtleXM+PGtleSBhcHA9IkVOIiBkYi1pZD0idnYyczlyZDlwcnpyOWxldzV0djUycndkZTlyYXJk
MnQ1MnJ0IiB0aW1lc3RhbXA9IjE2OTc2NjQxMjUiPjgzMTc8L2tleT48L2ZvcmVpZ24ta2V5cz48
cmVmLXR5cGUgbmFtZT0iSm91cm5hbCBBcnRpY2xlIj4xNzwvcmVmLXR5cGU+PGNvbnRyaX==
</w:fldData>
              </w:fldChar>
            </w:r>
            <w:r w:rsidR="006A2418">
              <w:instrText xml:space="preserve"> ADDIN EN.CITE.DATA </w:instrText>
            </w:r>
            <w:r w:rsidR="006A2418">
              <w:fldChar w:fldCharType="end"/>
            </w:r>
            <w:r w:rsidR="006A2418">
              <w:fldChar w:fldCharType="begin">
                <w:fldData xml:space="preserve">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bj48dXJscz48L3VybHM+PC9yZWNvcmQ+PC9DaXRlPjxDaXRlPjxBdXRob3I+QnJhdmVuZGVyPC9B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PHVybHM+PC91cmxzPjwvcmVjb3JkPjwvQ2l0ZT48Q2l0ZT48QXV0aG9yPlNvbm5ldmlsbGU8L0F1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6A2418">
              <w:instrText xml:space="preserve"> ADDIN EN.CITE.DATA </w:instrText>
            </w:r>
            <w:r w:rsidR="006A2418">
              <w:fldChar w:fldCharType="end"/>
            </w:r>
            <w:r w:rsidRPr="00B741D4">
              <w:fldChar w:fldCharType="separate"/>
            </w:r>
            <w:r w:rsidR="006A2418">
              <w:rPr>
                <w:noProof/>
              </w:rPr>
              <w:t>[14, 15, 42, 43, 45, 46, 48, 49, 51, 63, 73, 89-94]</w:t>
            </w:r>
            <w:r w:rsidRPr="00B741D4">
              <w:fldChar w:fldCharType="end"/>
            </w:r>
          </w:p>
        </w:tc>
      </w:tr>
      <w:tr w:rsidR="00C779D1" w:rsidRPr="00012A27" w14:paraId="4FDD2B0F" w14:textId="77777777" w:rsidTr="00F72395">
        <w:trPr>
          <w:jc w:val="center"/>
        </w:trPr>
        <w:tc>
          <w:tcPr>
            <w:tcW w:w="8280" w:type="dxa"/>
          </w:tcPr>
          <w:p w14:paraId="6ABE126A" w14:textId="6B506E9B" w:rsidR="00C779D1" w:rsidRPr="004F0E8A" w:rsidRDefault="00C779D1" w:rsidP="00C779D1">
            <w:pPr>
              <w:pStyle w:val="MDPI42tablebody"/>
              <w:numPr>
                <w:ilvl w:val="1"/>
                <w:numId w:val="100"/>
              </w:numPr>
              <w:jc w:val="left"/>
            </w:pPr>
            <w:r>
              <w:t>I</w:t>
            </w:r>
            <w:r w:rsidRPr="0070454C">
              <w:t>nsufficient provider education and training on BED treatment approaches and options, specialists and treatment centers, and financial aid resources</w:t>
            </w:r>
          </w:p>
        </w:tc>
        <w:tc>
          <w:tcPr>
            <w:tcW w:w="1440" w:type="dxa"/>
            <w:shd w:val="clear" w:color="auto" w:fill="FFC000"/>
          </w:tcPr>
          <w:p w14:paraId="18D55CC1" w14:textId="77777777" w:rsidR="00C779D1" w:rsidRPr="00EF3311" w:rsidRDefault="00C779D1" w:rsidP="00C779D1">
            <w:pPr>
              <w:pStyle w:val="MDPI42tablebody"/>
            </w:pPr>
          </w:p>
        </w:tc>
        <w:tc>
          <w:tcPr>
            <w:tcW w:w="4624" w:type="dxa"/>
            <w:gridSpan w:val="2"/>
          </w:tcPr>
          <w:p w14:paraId="4C540F56" w14:textId="1BAF7266" w:rsidR="00C779D1" w:rsidRPr="00D216D6" w:rsidRDefault="00C779D1" w:rsidP="00C779D1">
            <w:pPr>
              <w:pStyle w:val="MDPI42tablebody"/>
              <w:jc w:val="left"/>
              <w:rPr>
                <w:sz w:val="18"/>
                <w:szCs w:val="18"/>
              </w:rPr>
            </w:pPr>
            <w:r w:rsidRPr="00B741D4">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instrText xml:space="preserve"> ADDIN EN.CITE </w:instrText>
            </w:r>
            <w:r w:rsidR="006A2418">
              <w:fldChar w:fldCharType="begin">
                <w:fldData xml:space="preserve">PEVuZE5vdGU+PENpdGU+PEF1dGhvcj5Kb2huczwvQXV0aG9yPjxZZWFyPjIwMTk8L1llYXI+PFJl
Y051bT44MzQ0PC9SZWNOdW0+PERpc3BsYXlUZXh0Pls0MiwgNDMsIDQ1LCA0NiwgNDgsIDUxLCA2
MywgNzMsIDkwLCA5MV08L0Rpc3BsYXlUZXh0PjxyZWNvcmQ+PHJlYy1udW1iZXI+ODM0NDwvcmVj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b3JkPjwvQ2l0ZT48Q2l0ZT48QXV0aG9yPkhlcm1hbjwvQXV0aG9yPjxZZWFyPjIwMTQ8L1llYXI+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PC91cmxzPjwvcmVjb3JkPjwvQ2l0ZT48Q2l0ZT48QXV0aG9yPkJpbGnEhzwvQXV0aG9yPjxZZWFy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Ni0zMjhYPC9pc2JuPjx1cmxzPjwvdXJscz48L3JlY29yZD48L0NpdGU+PENpdGU+PEF1dGhvcj5C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</w:fldData>
              </w:fldChar>
            </w:r>
            <w:r w:rsidR="006A2418">
              <w:instrText xml:space="preserve"> ADDIN EN.CITE.DATA </w:instrText>
            </w:r>
            <w:r w:rsidR="006A2418">
              <w:fldChar w:fldCharType="end"/>
            </w:r>
            <w:r w:rsidRPr="00B741D4">
              <w:fldChar w:fldCharType="separate"/>
            </w:r>
            <w:r w:rsidR="006A2418">
              <w:rPr>
                <w:noProof/>
              </w:rPr>
              <w:t>[42, 43, 45, 46, 48, 51, 63, 73, 90, 91]</w:t>
            </w:r>
            <w:r w:rsidRPr="00B741D4">
              <w:fldChar w:fldCharType="end"/>
            </w:r>
          </w:p>
        </w:tc>
      </w:tr>
      <w:tr w:rsidR="00C779D1" w:rsidRPr="00012A27" w14:paraId="1B4E64DD" w14:textId="77777777" w:rsidTr="00F72395">
        <w:trPr>
          <w:jc w:val="center"/>
        </w:trPr>
        <w:tc>
          <w:tcPr>
            <w:tcW w:w="8280" w:type="dxa"/>
          </w:tcPr>
          <w:p w14:paraId="72C9CFF6" w14:textId="64ED4A51" w:rsidR="00C779D1" w:rsidRPr="004F0E8A" w:rsidRDefault="00C779D1" w:rsidP="00C779D1">
            <w:pPr>
              <w:pStyle w:val="MDPI42tablebody"/>
              <w:numPr>
                <w:ilvl w:val="1"/>
                <w:numId w:val="100"/>
              </w:numPr>
              <w:jc w:val="left"/>
            </w:pPr>
            <w:r>
              <w:t>I</w:t>
            </w:r>
            <w:r w:rsidRPr="0070454C">
              <w:t>nsufficient provider use of referrals for ED specialists</w:t>
            </w:r>
          </w:p>
        </w:tc>
        <w:tc>
          <w:tcPr>
            <w:tcW w:w="1440" w:type="dxa"/>
            <w:shd w:val="clear" w:color="auto" w:fill="FFC000"/>
          </w:tcPr>
          <w:p w14:paraId="433C17B0" w14:textId="77777777" w:rsidR="00C779D1" w:rsidRPr="00EF3311" w:rsidRDefault="00C779D1" w:rsidP="00C779D1">
            <w:pPr>
              <w:pStyle w:val="MDPI42tablebody"/>
            </w:pPr>
          </w:p>
        </w:tc>
        <w:tc>
          <w:tcPr>
            <w:tcW w:w="4624" w:type="dxa"/>
            <w:gridSpan w:val="2"/>
          </w:tcPr>
          <w:p w14:paraId="73659692" w14:textId="7757E535" w:rsidR="00C779D1" w:rsidRPr="00D216D6" w:rsidRDefault="00C779D1" w:rsidP="00C779D1">
            <w:pPr>
              <w:pStyle w:val="MDPI42tablebody"/>
              <w:jc w:val="left"/>
              <w:rPr>
                <w:sz w:val="18"/>
                <w:szCs w:val="18"/>
              </w:rPr>
            </w:pPr>
            <w:r w:rsidRPr="00B741D4">
              <w:fldChar w:fldCharType="begin">
                <w:fldData xml:space="preserve">PEVuZE5vdGU+PENpdGU+PEF1dGhvcj5CcmF2ZW5kZXI8L0F1dGhvcj48WWVhcj4yMDE3PC9ZZWFy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bGwtdGl0bGU+PC9wZXJpb2RpY2FsPjxwYWdlcz40ODMtNDg5PC9wYWdlcz48dm9sdW1lPjIyPC92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PjIwNTYtNDcyNDwvaXNibj48dXJscz48L3VybHM+PC9yZWNvcmQ+PC9DaXRlPjwvRW5kTm90ZT5=
</w:fldData>
              </w:fldChar>
            </w:r>
            <w:r w:rsidR="00CF3DBA">
              <w:instrText xml:space="preserve"> ADDIN EN.CITE </w:instrText>
            </w:r>
            <w:r w:rsidR="00CF3DBA">
              <w:fldChar w:fldCharType="begin">
                <w:fldData xml:space="preserve">PEVuZE5vdGU+PENpdGU+PEF1dGhvcj5CcmF2ZW5kZXI8L0F1dGhvcj48WWVhcj4yMDE3PC9ZZWFy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bGwtdGl0bGU+PC9wZXJpb2RpY2FsPjxwYWdlcz40ODMtNDg5PC9wYWdlcz48dm9sdW1lPjIyPC92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=
</w:fldData>
              </w:fldChar>
            </w:r>
            <w:r w:rsidR="00CF3DBA">
              <w:instrText xml:space="preserve"> ADDIN EN.CITE.DATA </w:instrText>
            </w:r>
            <w:r w:rsidR="00CF3DBA">
              <w:fldChar w:fldCharType="end"/>
            </w:r>
            <w:r w:rsidRPr="00B741D4">
              <w:fldChar w:fldCharType="separate"/>
            </w:r>
            <w:r w:rsidR="00CF3DBA">
              <w:rPr>
                <w:noProof/>
              </w:rPr>
              <w:t>[63, 92, 93]</w:t>
            </w:r>
            <w:r w:rsidRPr="00B741D4">
              <w:fldChar w:fldCharType="end"/>
            </w:r>
          </w:p>
        </w:tc>
      </w:tr>
      <w:tr w:rsidR="00C779D1" w:rsidRPr="00012A27" w14:paraId="4219BB65" w14:textId="77777777" w:rsidTr="00F72395">
        <w:trPr>
          <w:jc w:val="center"/>
        </w:trPr>
        <w:tc>
          <w:tcPr>
            <w:tcW w:w="8280" w:type="dxa"/>
          </w:tcPr>
          <w:p w14:paraId="298035A6" w14:textId="61B0C8BF" w:rsidR="00C779D1" w:rsidRPr="004F0E8A" w:rsidRDefault="00C779D1" w:rsidP="00C779D1">
            <w:pPr>
              <w:pStyle w:val="MDPI42tablebody"/>
              <w:numPr>
                <w:ilvl w:val="1"/>
                <w:numId w:val="100"/>
              </w:numPr>
              <w:jc w:val="left"/>
            </w:pPr>
            <w:r>
              <w:t>I</w:t>
            </w:r>
            <w:r w:rsidRPr="0070454C">
              <w:t>nsufficient provider assistance in coordinating care</w:t>
            </w:r>
          </w:p>
        </w:tc>
        <w:tc>
          <w:tcPr>
            <w:tcW w:w="1440" w:type="dxa"/>
            <w:shd w:val="clear" w:color="auto" w:fill="FFC000"/>
          </w:tcPr>
          <w:p w14:paraId="3696E018" w14:textId="77777777" w:rsidR="00C779D1" w:rsidRPr="00EF3311" w:rsidRDefault="00C779D1" w:rsidP="00C779D1">
            <w:pPr>
              <w:pStyle w:val="MDPI42tablebody"/>
            </w:pPr>
          </w:p>
        </w:tc>
        <w:tc>
          <w:tcPr>
            <w:tcW w:w="4624" w:type="dxa"/>
            <w:gridSpan w:val="2"/>
          </w:tcPr>
          <w:p w14:paraId="551FDACD" w14:textId="096A5276" w:rsidR="00C779D1" w:rsidRPr="00D216D6" w:rsidRDefault="00C779D1" w:rsidP="00C779D1">
            <w:pPr>
              <w:pStyle w:val="MDPI42tablebody"/>
              <w:jc w:val="left"/>
              <w:rPr>
                <w:sz w:val="18"/>
                <w:szCs w:val="18"/>
              </w:rPr>
            </w:pPr>
            <w:r w:rsidRPr="00B741D4">
              <w:fldChar w:fldCharType="begin">
                <w:fldData xml:space="preserve">PEVuZE5vdGU+PENpdGU+PEF1dGhvcj5Tb25uZXZpbGxlPC9BdXRob3I+PFllYXI+MjAxODwvWWVh
cj48UmVjTnVtPjcyMDg8L1JlY051bT48RGlzcGxheVRleHQ+WzE0LCAxNSwgNDksIDYzLCA5NF08
L0Rpc3BsYXlUZXh0PjxyZWNvcmQ+PHJlYy1udW1iZXI+NzIwODwvcmVjLW51bWJlcj48Zm9yZWln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dHJvbmljLXJlc291cmNlLW51bT48L3JlY29yZD48L0NpdGU+PENpdGU+PEF1dGhvcj5LYXpkaW48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PjwvcmVjb3JkPjwvQ2l0ZT48L0VuZE5vdGU+AG==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cj48UmVjTnVtPjcyMDg8L1JlY051bT48RGlzcGxheVRleHQ+WzE0LCAxNSwgNDksIDYzLCA5NF08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PjwvcmVjb3JkPjwvQ2l0ZT48L0VuZE5vdGU+AG==
</w:fldData>
              </w:fldChar>
            </w:r>
            <w:r w:rsidR="00CF3DBA">
              <w:instrText xml:space="preserve"> ADDIN EN.CITE.DATA </w:instrText>
            </w:r>
            <w:r w:rsidR="00CF3DBA">
              <w:fldChar w:fldCharType="end"/>
            </w:r>
            <w:r w:rsidRPr="00B741D4">
              <w:fldChar w:fldCharType="separate"/>
            </w:r>
            <w:r w:rsidR="00CF3DBA">
              <w:rPr>
                <w:noProof/>
              </w:rPr>
              <w:t>[14, 15, 49, 63, 94]</w:t>
            </w:r>
            <w:r w:rsidRPr="00B741D4">
              <w:fldChar w:fldCharType="end"/>
            </w:r>
          </w:p>
        </w:tc>
      </w:tr>
      <w:tr w:rsidR="00C779D1" w:rsidRPr="00012A27" w14:paraId="3FBCE09E" w14:textId="77777777" w:rsidTr="00811BE5">
        <w:trPr>
          <w:jc w:val="center"/>
        </w:trPr>
        <w:tc>
          <w:tcPr>
            <w:tcW w:w="8280" w:type="dxa"/>
          </w:tcPr>
          <w:p w14:paraId="54AC273E" w14:textId="5924CD49" w:rsidR="00C779D1" w:rsidRPr="00414740" w:rsidRDefault="00C779D1" w:rsidP="00C779D1">
            <w:pPr>
              <w:pStyle w:val="MDPI42tablebody"/>
              <w:numPr>
                <w:ilvl w:val="0"/>
                <w:numId w:val="100"/>
              </w:numPr>
              <w:jc w:val="left"/>
            </w:pPr>
            <w:r w:rsidRPr="00D83372">
              <w:t>Time associated with treatment engagement</w:t>
            </w:r>
          </w:p>
        </w:tc>
        <w:tc>
          <w:tcPr>
            <w:tcW w:w="1440" w:type="dxa"/>
          </w:tcPr>
          <w:p w14:paraId="6B6A5B33" w14:textId="3CAFF3B6" w:rsidR="00C779D1" w:rsidRPr="00414740" w:rsidRDefault="00C779D1" w:rsidP="00C779D1">
            <w:pPr>
              <w:pStyle w:val="MDPI42tablebody"/>
              <w:rPr>
                <w:rFonts w:eastAsiaTheme="minorHAnsi" w:cstheme="minorBidi"/>
                <w:lang w:eastAsia="en-US"/>
              </w:rPr>
            </w:pPr>
            <w:r w:rsidRPr="00333394">
              <w:t>2 (14% / 22%)</w:t>
            </w:r>
          </w:p>
        </w:tc>
        <w:tc>
          <w:tcPr>
            <w:tcW w:w="4624" w:type="dxa"/>
            <w:gridSpan w:val="2"/>
          </w:tcPr>
          <w:p w14:paraId="6A39A005" w14:textId="46403069" w:rsidR="00C779D1" w:rsidRPr="00D216D6" w:rsidRDefault="00C779D1" w:rsidP="00C779D1">
            <w:pPr>
              <w:pStyle w:val="MDPI42tablebody"/>
              <w:jc w:val="left"/>
              <w:rPr>
                <w:rFonts w:eastAsiaTheme="minorHAnsi" w:cstheme="minorBidi"/>
                <w:lang w:eastAsia="en-US"/>
              </w:rPr>
            </w:pPr>
            <w:r w:rsidRPr="00D21179">
              <w:fldChar w:fldCharType="begin">
                <w:fldData xml:space="preserve">PEVuZE5vdGU+PENpdGU+PEF1dGhvcj5Kb2huczwvQXV0aG9yPjxZZWFyPjIwMTk8L1llYXI+PFJl
Y051bT44MzQ0PC9SZWNOdW0+PERpc3BsYXlUZXh0Pls0NiwgNDgsIDQ5LCA2MywgOTAsIDEwMC0x
MDRdPC9EaXNwbGF5VGV4dD48cmVjb3JkPjxyZWMtbnVtYmVyPjgzNDQ8L3JlYy1udW1iZXI+PGZv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Z2U+ZW5nPC9sYW5ndWFnZT48L3JlY29yZD48L0NpdGU+PENpdGU+PEF1dGhvcj5UaGFwbGl5YWw8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cmQ+PC9DaXRlPjxDaXRlPjxBdXRob3I+TWFzaGViPC9BdXRob3I+PFllYXI+MjAwNzwvWWVhcj48
UmVjTnVtPjY3Nzk8L1JlY051bT48cmVjb3JkPjxyZWMtbnVtYmVyPjY3Nzk8L3JlYy1udW1iZXI+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ZT48QXV0aG9yPkJyYXk8L0F1dGhvcj48WWVhcj4yMDI1IChzdWJtaXR0ZWQgRGVjZW1iZXIgMjAy
NCk8L1llYXI+PFJlY051bT43OTYzPC9SZWNOdW0+PHJlY29yZD48cmVjLW51bWJlcj43OTYzPC9y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YXV0aG9yPjxhdXRob3I+U2Fkb3dza2ksIEFkYW08L2F1dGhvcj48YXV0aG9yPkJyYXksIEthdGhl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b3JkZXIgdHJlYXRtZW50PC9rZXl3b3JkPjwva2V5d29yZHM+PGRhdGVzPjx5ZWFyPjIwMjUgKHN1
Ym1pdHRlZCBEZWNlbWJlciAyMDI0KTwveWVhcj48cHViLWRhdGVzPjxkYXRlPlN1Ym1pdHRlZDwv
ZGF0ZT48L3B1Yi1kYXRlcz48L2RhdGVzPjx3b3JrLXR5cGU+T3JpZ2luYWwgUmVzZWFyY2g8L3dv
cmstdHlwZT48dXJscz48L3VybHM+PGxhbmd1YWdlPkVuZ2xpc2g8L2xhbmd1YWdlPjwvcmVjb3Jk
PjwvQ2l0ZT48L0VuZE5vdGU+
</w:fldData>
              </w:fldChar>
            </w:r>
            <w:r w:rsidR="006A2418">
              <w:instrText xml:space="preserve"> ADDIN EN.CITE </w:instrText>
            </w:r>
            <w:r w:rsidR="006A2418">
              <w:fldChar w:fldCharType="begin">
                <w:fldData xml:space="preserve">PEVuZE5vdGU+PENpdGU+PEF1dGhvcj5Kb2huczwvQXV0aG9yPjxZZWFyPjIwMTk8L1llYXI+PFJl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cmQ+PC9DaXRlPjxDaXRlPjxBdXRob3I+TWFzaGViPC9BdXRob3I+PFllYXI+MjAwNzwvWWVhcj48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ZT48QXV0aG9yPkJyYXk8L0F1dGhvcj48WWVhcj4yMDI1IChzdWJtaXR0ZWQgRGVjZW1iZXIgMjAy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</w:fldData>
              </w:fldChar>
            </w:r>
            <w:r w:rsidR="006A2418">
              <w:instrText xml:space="preserve"> ADDIN EN.CITE.DATA </w:instrText>
            </w:r>
            <w:r w:rsidR="006A2418">
              <w:fldChar w:fldCharType="end"/>
            </w:r>
            <w:r w:rsidRPr="00D21179">
              <w:fldChar w:fldCharType="separate"/>
            </w:r>
            <w:r w:rsidR="006A2418">
              <w:rPr>
                <w:noProof/>
              </w:rPr>
              <w:t>[46, 48, 49, 63, 90, 100-104]</w:t>
            </w:r>
            <w:r w:rsidRPr="00D21179">
              <w:fldChar w:fldCharType="end"/>
            </w:r>
          </w:p>
        </w:tc>
      </w:tr>
      <w:tr w:rsidR="00C779D1" w:rsidRPr="00012A27" w14:paraId="12191081" w14:textId="77777777" w:rsidTr="00811BE5">
        <w:trPr>
          <w:jc w:val="center"/>
        </w:trPr>
        <w:tc>
          <w:tcPr>
            <w:tcW w:w="8280" w:type="dxa"/>
          </w:tcPr>
          <w:p w14:paraId="30763A31" w14:textId="0C6474A6" w:rsidR="00C779D1" w:rsidRPr="00414740" w:rsidRDefault="00C779D1" w:rsidP="00C779D1">
            <w:pPr>
              <w:pStyle w:val="MDPI42tablebody"/>
              <w:numPr>
                <w:ilvl w:val="1"/>
                <w:numId w:val="114"/>
              </w:numPr>
              <w:jc w:val="left"/>
            </w:pPr>
            <w:r w:rsidRPr="00D21179">
              <w:t xml:space="preserve">Insufficient time in a </w:t>
            </w:r>
            <w:r>
              <w:t>GP/PCP</w:t>
            </w:r>
            <w:r w:rsidRPr="00D21179">
              <w:t xml:space="preserve"> appointment to discuss eating behaviors </w:t>
            </w:r>
          </w:p>
        </w:tc>
        <w:tc>
          <w:tcPr>
            <w:tcW w:w="1440" w:type="dxa"/>
          </w:tcPr>
          <w:p w14:paraId="42A32B10" w14:textId="434E0052" w:rsidR="00C779D1" w:rsidRPr="00414740" w:rsidRDefault="00C779D1" w:rsidP="00C779D1">
            <w:pPr>
              <w:pStyle w:val="MDPI42tablebody"/>
              <w:rPr>
                <w:rFonts w:eastAsiaTheme="minorHAnsi" w:cstheme="minorBidi"/>
                <w:lang w:eastAsia="en-US"/>
              </w:rPr>
            </w:pPr>
            <w:r w:rsidRPr="00333394">
              <w:t>2 (14% / 22%)</w:t>
            </w:r>
          </w:p>
        </w:tc>
        <w:tc>
          <w:tcPr>
            <w:tcW w:w="4624" w:type="dxa"/>
            <w:gridSpan w:val="2"/>
          </w:tcPr>
          <w:p w14:paraId="08B7E6AC" w14:textId="163727E5" w:rsidR="00C779D1" w:rsidRPr="00D216D6" w:rsidRDefault="00C779D1" w:rsidP="00C779D1">
            <w:pPr>
              <w:pStyle w:val="MDPI42tablebody"/>
              <w:jc w:val="left"/>
              <w:rPr>
                <w:rFonts w:eastAsiaTheme="minorHAnsi" w:cstheme="minorBidi"/>
                <w:lang w:eastAsia="en-US"/>
              </w:rPr>
            </w:pPr>
            <w:r w:rsidRPr="00D21179">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instrText xml:space="preserve"> ADDIN EN.CITE </w:instrText>
            </w:r>
            <w:r w:rsidR="00CF3DBA">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instrText xml:space="preserve"> ADDIN EN.CITE.DATA </w:instrText>
            </w:r>
            <w:r w:rsidR="00CF3DBA">
              <w:fldChar w:fldCharType="end"/>
            </w:r>
            <w:r w:rsidRPr="00D21179">
              <w:fldChar w:fldCharType="separate"/>
            </w:r>
            <w:r w:rsidR="00CF3DBA">
              <w:rPr>
                <w:noProof/>
              </w:rPr>
              <w:t>[46, 48, 49, 63]</w:t>
            </w:r>
            <w:r w:rsidRPr="00D21179">
              <w:fldChar w:fldCharType="end"/>
            </w:r>
          </w:p>
        </w:tc>
      </w:tr>
      <w:tr w:rsidR="00C779D1" w:rsidRPr="00012A27" w14:paraId="71040B52" w14:textId="69A4EEE4" w:rsidTr="00811BE5">
        <w:trPr>
          <w:jc w:val="center"/>
        </w:trPr>
        <w:tc>
          <w:tcPr>
            <w:tcW w:w="8280" w:type="dxa"/>
          </w:tcPr>
          <w:p w14:paraId="3888B685" w14:textId="4F3CB503" w:rsidR="00C779D1" w:rsidRPr="00414740" w:rsidRDefault="00C779D1" w:rsidP="00C779D1">
            <w:pPr>
              <w:pStyle w:val="MDPI42tablebody"/>
              <w:numPr>
                <w:ilvl w:val="1"/>
                <w:numId w:val="114"/>
              </w:numPr>
              <w:jc w:val="left"/>
            </w:pPr>
            <w:r>
              <w:lastRenderedPageBreak/>
              <w:t>Not</w:t>
            </w:r>
            <w:r w:rsidRPr="00CF63DB">
              <w:t xml:space="preserve"> pushing for rapid response/behavior change in the first 3–4 treatment </w:t>
            </w:r>
            <w:r>
              <w:t>wee</w:t>
            </w:r>
            <w:r w:rsidRPr="00CF63DB">
              <w:t>ks</w:t>
            </w:r>
          </w:p>
        </w:tc>
        <w:tc>
          <w:tcPr>
            <w:tcW w:w="1440" w:type="dxa"/>
          </w:tcPr>
          <w:p w14:paraId="6FCEF118" w14:textId="6CA80EFA" w:rsidR="00C779D1" w:rsidRPr="00F54F62" w:rsidRDefault="00C779D1" w:rsidP="00C779D1">
            <w:pPr>
              <w:pStyle w:val="MDPI42tablebody"/>
              <w:rPr>
                <w:rFonts w:eastAsiaTheme="minorHAnsi" w:cstheme="minorBidi"/>
                <w:lang w:eastAsia="en-US"/>
              </w:rPr>
            </w:pPr>
            <w:r w:rsidRPr="00F54F62">
              <w:rPr>
                <w:rFonts w:eastAsiaTheme="minorHAnsi" w:cstheme="minorBidi"/>
                <w:lang w:eastAsia="en-US"/>
              </w:rPr>
              <w:t>1 (7% / 11%)</w:t>
            </w:r>
          </w:p>
        </w:tc>
        <w:tc>
          <w:tcPr>
            <w:tcW w:w="4624" w:type="dxa"/>
            <w:gridSpan w:val="2"/>
          </w:tcPr>
          <w:p w14:paraId="776D865A" w14:textId="60BCFA30" w:rsidR="00C779D1" w:rsidRPr="00F54F62" w:rsidRDefault="00C779D1" w:rsidP="00C779D1">
            <w:pPr>
              <w:pStyle w:val="MDPI42tablebody"/>
              <w:jc w:val="left"/>
              <w:rPr>
                <w:rFonts w:eastAsiaTheme="minorHAnsi" w:cstheme="minorBidi"/>
                <w:lang w:eastAsia="en-US"/>
              </w:rPr>
            </w:pPr>
            <w:r w:rsidRPr="00F54F62">
              <w:fldChar w:fldCharType="begin">
                <w:fldData xml:space="preserve">PEVuZE5vdGU+PENpdGU+PEF1dGhvcj5NYXNoZWI8L0F1dGhvcj48WWVhcj4yMDA3PC9ZZWFyPjxS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b2d5PC9hYmJyLTE+PC9wZXJpb2RpY2FsPjxwYWdlcz42MDItMTM8L3BhZ2VzPjx2b2x1bWU+NzQ8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cz48L3JlY29yZD48L0NpdGU+PENpdGU+PEF1dGhvcj5FcmI8L0F1dGhvcj48WWVhcj4yMDEzPC9Z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QnJheTwvQXV0aG9yPjxZZWFyPjIwMjUgKHN1Ym1pdHRlZCBEZWNlbWJlciAyMDI0KTwvWWVhcj48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MUBnbWFpbC5jb208L2F1dGgtYWRkcmVzcz48dGl0bGVzPjx0aXRsZT5UcmVhdG1lbnQgQWNjZXNz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dG1lbnQ8L2tleXdvcmQ+PC9rZXl3b3Jkcz48ZGF0ZXM+PHllYXI+MjAyNSAoc3VibWl0dGVkIERl
Y2VtYmVyIDIwMjQpPC95ZWFyPjxwdWItZGF0ZXM+PGRhdGU+U3VibWl0dGVkPC9kYXRlPjwvcHVi
LWRhdGVzPjwvZGF0ZXM+PHdvcmstdHlwZT5PcmlnaW5hbCBSZXNlYXJjaDwvd29yay10eXBlPjx1
cmxzPjwvdXJscz48bGFuZ3VhZ2U+RW5nbGlzaDwvbGFuZ3VhZ2U+PC9yZWNvcmQ+PC9DaXRlPjwv
RW5kTm90ZT4A
</w:fldData>
              </w:fldChar>
            </w:r>
            <w:r w:rsidR="006A2418">
              <w:instrText xml:space="preserve"> ADDIN EN.CITE </w:instrText>
            </w:r>
            <w:r w:rsidR="006A2418">
              <w:fldChar w:fldCharType="begin">
                <w:fldData xml:space="preserve">PEVuZE5vdGU+PENpdGU+PEF1dGhvcj5NYXNoZWI8L0F1dGhvcj48WWVhcj4yMDA3PC9ZZWFyPjxS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b2d5PC9hYmJyLTE+PC9wZXJpb2RpY2FsPjxwYWdlcz42MDItMTM8L3BhZ2VzPjx2b2x1bWU+NzQ8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</w:fldData>
              </w:fldChar>
            </w:r>
            <w:r w:rsidR="006A2418">
              <w:instrText xml:space="preserve"> ADDIN EN.CITE.DATA </w:instrText>
            </w:r>
            <w:r w:rsidR="006A2418">
              <w:fldChar w:fldCharType="end"/>
            </w:r>
            <w:r w:rsidRPr="00F54F62">
              <w:fldChar w:fldCharType="separate"/>
            </w:r>
            <w:r w:rsidR="006A2418">
              <w:rPr>
                <w:noProof/>
              </w:rPr>
              <w:t>[48, 63, 90, 100-104]</w:t>
            </w:r>
            <w:r w:rsidRPr="00F54F62">
              <w:fldChar w:fldCharType="end"/>
            </w:r>
          </w:p>
        </w:tc>
      </w:tr>
      <w:tr w:rsidR="00C779D1" w:rsidRPr="001229FC" w14:paraId="0796011A" w14:textId="3FC82F9E" w:rsidTr="00811BE5">
        <w:trPr>
          <w:jc w:val="center"/>
        </w:trPr>
        <w:tc>
          <w:tcPr>
            <w:tcW w:w="8280" w:type="dxa"/>
          </w:tcPr>
          <w:p w14:paraId="43332E51" w14:textId="27D02DB2" w:rsidR="00C779D1" w:rsidRPr="001229FC" w:rsidRDefault="00C779D1" w:rsidP="00C779D1">
            <w:pPr>
              <w:pStyle w:val="MDPI42tablebody"/>
              <w:numPr>
                <w:ilvl w:val="0"/>
                <w:numId w:val="98"/>
              </w:numPr>
              <w:jc w:val="left"/>
              <w:rPr>
                <w:b/>
                <w:bCs/>
                <w:sz w:val="18"/>
                <w:szCs w:val="18"/>
              </w:rPr>
            </w:pPr>
            <w:r w:rsidRPr="001133F7">
              <w:rPr>
                <w:b/>
                <w:bCs/>
              </w:rPr>
              <w:t>Systems-Level Barriers (Section 3.2.2.3)</w:t>
            </w:r>
          </w:p>
        </w:tc>
        <w:tc>
          <w:tcPr>
            <w:tcW w:w="1440" w:type="dxa"/>
          </w:tcPr>
          <w:p w14:paraId="1D84B810" w14:textId="3B85CEC6" w:rsidR="00C779D1" w:rsidRPr="001229FC" w:rsidRDefault="00C779D1" w:rsidP="00C779D1">
            <w:pPr>
              <w:pStyle w:val="MDPI42tablebody"/>
              <w:rPr>
                <w:b/>
                <w:bCs/>
                <w:sz w:val="18"/>
                <w:szCs w:val="18"/>
              </w:rPr>
            </w:pPr>
            <w:r>
              <w:rPr>
                <w:b/>
                <w:bCs/>
              </w:rPr>
              <w:t>8</w:t>
            </w:r>
            <w:r w:rsidRPr="00D83372">
              <w:rPr>
                <w:b/>
                <w:bCs/>
              </w:rPr>
              <w:t xml:space="preserve"> (5</w:t>
            </w:r>
            <w:r>
              <w:rPr>
                <w:b/>
                <w:bCs/>
              </w:rPr>
              <w:t>7</w:t>
            </w:r>
            <w:r w:rsidRPr="00D83372">
              <w:rPr>
                <w:b/>
                <w:bCs/>
              </w:rPr>
              <w:t>%</w:t>
            </w:r>
            <w:r>
              <w:rPr>
                <w:b/>
                <w:bCs/>
              </w:rPr>
              <w:t xml:space="preserve"> / 89%</w:t>
            </w:r>
            <w:r w:rsidRPr="00D83372">
              <w:rPr>
                <w:b/>
                <w:bCs/>
              </w:rPr>
              <w:t>)</w:t>
            </w:r>
          </w:p>
        </w:tc>
        <w:tc>
          <w:tcPr>
            <w:tcW w:w="4624" w:type="dxa"/>
            <w:gridSpan w:val="2"/>
          </w:tcPr>
          <w:p w14:paraId="7DD7A33A" w14:textId="77777777" w:rsidR="00C779D1" w:rsidRPr="00D216D6" w:rsidRDefault="00C779D1" w:rsidP="00C779D1">
            <w:pPr>
              <w:pStyle w:val="MDPI42tablebody"/>
              <w:jc w:val="left"/>
              <w:rPr>
                <w:b/>
                <w:bCs/>
              </w:rPr>
            </w:pPr>
          </w:p>
        </w:tc>
      </w:tr>
      <w:tr w:rsidR="00C779D1" w:rsidRPr="00012A27" w14:paraId="3080DCD5" w14:textId="549DD850" w:rsidTr="00811BE5">
        <w:trPr>
          <w:jc w:val="center"/>
        </w:trPr>
        <w:tc>
          <w:tcPr>
            <w:tcW w:w="8280" w:type="dxa"/>
          </w:tcPr>
          <w:p w14:paraId="20B4FA45" w14:textId="726BD7EA" w:rsidR="00C779D1" w:rsidRPr="00795801" w:rsidRDefault="00C779D1" w:rsidP="00C779D1">
            <w:pPr>
              <w:pStyle w:val="MDPI42tablebody"/>
              <w:numPr>
                <w:ilvl w:val="0"/>
                <w:numId w:val="101"/>
              </w:numPr>
              <w:jc w:val="left"/>
            </w:pPr>
            <w:r w:rsidRPr="004F0E8A">
              <w:t>Treatment costs</w:t>
            </w:r>
            <w:r>
              <w:t xml:space="preserve"> </w:t>
            </w:r>
            <w:r w:rsidRPr="00206C5F">
              <w:rPr>
                <w:b/>
                <w:bCs/>
                <w:color w:val="FF0000"/>
              </w:rPr>
              <w:t>(4)</w:t>
            </w:r>
          </w:p>
        </w:tc>
        <w:tc>
          <w:tcPr>
            <w:tcW w:w="1440" w:type="dxa"/>
          </w:tcPr>
          <w:p w14:paraId="59F1E8E7" w14:textId="68C56472" w:rsidR="00C779D1" w:rsidRPr="00F54F62" w:rsidRDefault="00C779D1" w:rsidP="00C779D1">
            <w:pPr>
              <w:pStyle w:val="MDPI42tablebody"/>
            </w:pPr>
            <w:r w:rsidRPr="00F54F62">
              <w:t>6 (43% / 67%)</w:t>
            </w:r>
          </w:p>
        </w:tc>
        <w:tc>
          <w:tcPr>
            <w:tcW w:w="4624" w:type="dxa"/>
            <w:gridSpan w:val="2"/>
          </w:tcPr>
          <w:p w14:paraId="468052CC" w14:textId="77A47624" w:rsidR="00C779D1" w:rsidRPr="00D216D6" w:rsidRDefault="00C779D1" w:rsidP="00C779D1">
            <w:pPr>
              <w:pStyle w:val="MDPI42tablebody"/>
              <w:jc w:val="left"/>
            </w:pPr>
            <w:r w:rsidRPr="00D216D6">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EN.CITE.DATA </w:instrText>
            </w:r>
            <w:r w:rsidR="00CF3DBA">
              <w:fldChar w:fldCharType="end"/>
            </w:r>
            <w:r w:rsidRPr="00D216D6">
              <w:fldChar w:fldCharType="separate"/>
            </w:r>
            <w:r w:rsidR="00CF3DBA">
              <w:rPr>
                <w:noProof/>
              </w:rPr>
              <w:t>[15, 42, 43, 45, 46, 49, 50, 52, 53, 62, 73, 81-85]</w:t>
            </w:r>
            <w:r w:rsidRPr="00D216D6">
              <w:fldChar w:fldCharType="end"/>
            </w:r>
          </w:p>
        </w:tc>
      </w:tr>
      <w:tr w:rsidR="00C779D1" w:rsidRPr="00012A27" w14:paraId="03101911" w14:textId="43F53EDD" w:rsidTr="00811BE5">
        <w:trPr>
          <w:jc w:val="center"/>
        </w:trPr>
        <w:tc>
          <w:tcPr>
            <w:tcW w:w="8280" w:type="dxa"/>
          </w:tcPr>
          <w:p w14:paraId="5AA494F8" w14:textId="2E471C40" w:rsidR="00C779D1" w:rsidRPr="00795801" w:rsidRDefault="00C779D1" w:rsidP="00C779D1">
            <w:pPr>
              <w:pStyle w:val="MDPI42tablebody"/>
              <w:numPr>
                <w:ilvl w:val="0"/>
                <w:numId w:val="101"/>
              </w:numPr>
              <w:jc w:val="left"/>
            </w:pPr>
            <w:r w:rsidRPr="004F0E8A">
              <w:t>Insufficient insurance coverage</w:t>
            </w:r>
            <w:r>
              <w:t xml:space="preserve"> </w:t>
            </w:r>
            <w:r w:rsidRPr="00206C5F">
              <w:rPr>
                <w:b/>
                <w:bCs/>
                <w:color w:val="FF0000"/>
              </w:rPr>
              <w:t>(4)</w:t>
            </w:r>
          </w:p>
        </w:tc>
        <w:tc>
          <w:tcPr>
            <w:tcW w:w="1440" w:type="dxa"/>
          </w:tcPr>
          <w:p w14:paraId="76F3D3C5" w14:textId="49E8041B" w:rsidR="00C779D1" w:rsidRPr="00EF3311" w:rsidRDefault="00C779D1" w:rsidP="00C779D1">
            <w:pPr>
              <w:pStyle w:val="MDPI42tablebody"/>
            </w:pPr>
            <w:r w:rsidRPr="007E499A">
              <w:t>5 (36%/ 55%)</w:t>
            </w:r>
          </w:p>
        </w:tc>
        <w:tc>
          <w:tcPr>
            <w:tcW w:w="4624" w:type="dxa"/>
            <w:gridSpan w:val="2"/>
          </w:tcPr>
          <w:p w14:paraId="32798D90" w14:textId="787207A3" w:rsidR="00C779D1" w:rsidRPr="00D216D6" w:rsidRDefault="00C779D1" w:rsidP="00C779D1">
            <w:pPr>
              <w:pStyle w:val="MDPI42tablebody"/>
              <w:jc w:val="left"/>
            </w:pPr>
            <w:r w:rsidRPr="00D216D6">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EN.CITE.DATA </w:instrText>
            </w:r>
            <w:r w:rsidR="00CF3DBA">
              <w:fldChar w:fldCharType="end"/>
            </w:r>
            <w:r w:rsidRPr="00D216D6">
              <w:fldChar w:fldCharType="separate"/>
            </w:r>
            <w:r w:rsidR="00CF3DBA">
              <w:rPr>
                <w:noProof/>
              </w:rPr>
              <w:t>[15, 42, 49, 85]</w:t>
            </w:r>
            <w:r w:rsidRPr="00D216D6">
              <w:fldChar w:fldCharType="end"/>
            </w:r>
          </w:p>
        </w:tc>
      </w:tr>
      <w:tr w:rsidR="00C779D1" w:rsidRPr="00012A27" w14:paraId="4770B520" w14:textId="7C3888A7" w:rsidTr="00811BE5">
        <w:trPr>
          <w:jc w:val="center"/>
        </w:trPr>
        <w:tc>
          <w:tcPr>
            <w:tcW w:w="8280" w:type="dxa"/>
          </w:tcPr>
          <w:p w14:paraId="1B9E5541" w14:textId="77777777" w:rsidR="00C779D1" w:rsidRPr="00795801" w:rsidRDefault="00C779D1" w:rsidP="00C779D1">
            <w:pPr>
              <w:pStyle w:val="MDPI42tablebody"/>
              <w:numPr>
                <w:ilvl w:val="0"/>
                <w:numId w:val="101"/>
              </w:numPr>
              <w:jc w:val="left"/>
            </w:pPr>
            <w:r w:rsidRPr="004F0E8A">
              <w:t>Systemic/societal stigmatization</w:t>
            </w:r>
          </w:p>
        </w:tc>
        <w:tc>
          <w:tcPr>
            <w:tcW w:w="1440" w:type="dxa"/>
          </w:tcPr>
          <w:p w14:paraId="24395B4F" w14:textId="41E175E8" w:rsidR="00C779D1" w:rsidRPr="00EF3311" w:rsidRDefault="00C779D1" w:rsidP="00C779D1">
            <w:pPr>
              <w:pStyle w:val="MDPI42tablebody"/>
            </w:pPr>
            <w:r w:rsidRPr="007E499A">
              <w:t>5 (36%/ 55%)</w:t>
            </w:r>
          </w:p>
        </w:tc>
        <w:tc>
          <w:tcPr>
            <w:tcW w:w="4624" w:type="dxa"/>
            <w:gridSpan w:val="2"/>
          </w:tcPr>
          <w:p w14:paraId="1FDF697A" w14:textId="7A0663FB" w:rsidR="00C779D1" w:rsidRPr="00D216D6" w:rsidRDefault="00C779D1" w:rsidP="00C779D1">
            <w:pPr>
              <w:pStyle w:val="MDPI42tablebody"/>
              <w:jc w:val="left"/>
            </w:pPr>
            <w:r w:rsidRPr="00D216D6">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PC9yZWNvcmQ+PC9DaXRlPjwvRW5kTm90ZT4A
</w:fldData>
              </w:fldChar>
            </w:r>
            <w:r w:rsidR="00CF3DBA">
              <w:instrText xml:space="preserve"> ADDIN EN.CITE </w:instrText>
            </w:r>
            <w:r w:rsidR="00CF3DBA">
              <w:fldChar w:fldCharType="begin">
                <w:fldData xml:space="preserve">PEVuZE5vdGU+PENpdGU+PEF1dGhvcj5OZXlsYW5kPC9BdXRob3I+PFllYXI+MjAxOTwvWWVhcj48
UmVjTnVtPjgzMjM8L1JlY051bT48RGlzcGxheVRleHQ+WzQzLTQ1LCA0OC01MCwgNTIsIDUzLCA1
NSwgNjctNzNdPC9EaXNwbGF5VGV4dD48cmVjb3JkPjxyZWMtbnVtYmVyPjgzMjM8L3JlYy1udW1i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PGxhbmd1YWdlPmVuZzwvbGFuZ3VhZ2U+PC9yZWNvcmQ+PC9DaXRlPjxDaXRlPjxBdXRob3I+TmV5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cz48aXNibj4wMDA1LTc5Njc8L2lzYm4+PHVybHM+PC91cmxzPjwvcmVjb3JkPjwvQ2l0ZT48Q2l0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==
</w:fldData>
              </w:fldChar>
            </w:r>
            <w:r w:rsidR="00CF3DBA">
              <w:instrText xml:space="preserve"> ADDIN EN.CITE.DATA </w:instrText>
            </w:r>
            <w:r w:rsidR="00CF3DBA">
              <w:fldChar w:fldCharType="end"/>
            </w:r>
            <w:r w:rsidR="00CF3DBA">
              <w:fldChar w:fldCharType="begin">
                <w:fldData xml:space="preserve">Y3Rpb24iPjU8L3JlZi10eXBlPjxjb250cmlidXRvcnM+PGF1dGhvcnM+PGF1dGhvcj5CaWxpxIcs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</w:fldData>
              </w:fldChar>
            </w:r>
            <w:r w:rsidR="00CF3DBA">
              <w:instrText xml:space="preserve"> ADDIN EN.CITE.DATA </w:instrText>
            </w:r>
            <w:r w:rsidR="00CF3DBA">
              <w:fldChar w:fldCharType="end"/>
            </w:r>
            <w:r w:rsidRPr="00D216D6">
              <w:fldChar w:fldCharType="separate"/>
            </w:r>
            <w:r w:rsidR="00CF3DBA">
              <w:rPr>
                <w:noProof/>
              </w:rPr>
              <w:t>[43-45, 48-50, 52, 53, 55, 67-73]</w:t>
            </w:r>
            <w:r w:rsidRPr="00D216D6">
              <w:fldChar w:fldCharType="end"/>
            </w:r>
          </w:p>
        </w:tc>
      </w:tr>
      <w:tr w:rsidR="00C779D1" w:rsidRPr="00012A27" w14:paraId="5D533D1C" w14:textId="58DE3C12" w:rsidTr="00811BE5">
        <w:trPr>
          <w:jc w:val="center"/>
        </w:trPr>
        <w:tc>
          <w:tcPr>
            <w:tcW w:w="8280" w:type="dxa"/>
          </w:tcPr>
          <w:p w14:paraId="49E154C8" w14:textId="7913A0FB" w:rsidR="00C779D1" w:rsidRPr="00795801" w:rsidRDefault="00C779D1" w:rsidP="00C779D1">
            <w:pPr>
              <w:pStyle w:val="MDPI42tablebody"/>
              <w:numPr>
                <w:ilvl w:val="0"/>
                <w:numId w:val="101"/>
              </w:numPr>
              <w:jc w:val="left"/>
            </w:pPr>
            <w:r w:rsidRPr="004F0E8A">
              <w:t>Insufficient resources for finding/coordinating care</w:t>
            </w:r>
            <w:r>
              <w:t xml:space="preserve"> </w:t>
            </w:r>
            <w:r w:rsidRPr="00206C5F">
              <w:rPr>
                <w:b/>
                <w:bCs/>
                <w:color w:val="FF0000"/>
              </w:rPr>
              <w:t>(6)</w:t>
            </w:r>
          </w:p>
        </w:tc>
        <w:tc>
          <w:tcPr>
            <w:tcW w:w="1440" w:type="dxa"/>
          </w:tcPr>
          <w:p w14:paraId="647E536C" w14:textId="43896907" w:rsidR="00C779D1" w:rsidRPr="00EF3311" w:rsidRDefault="00C779D1" w:rsidP="00C779D1">
            <w:pPr>
              <w:pStyle w:val="MDPI42tablebody"/>
            </w:pPr>
            <w:r w:rsidRPr="005E3304">
              <w:t>3 (21% / 33%)</w:t>
            </w:r>
          </w:p>
        </w:tc>
        <w:tc>
          <w:tcPr>
            <w:tcW w:w="4624" w:type="dxa"/>
            <w:gridSpan w:val="2"/>
          </w:tcPr>
          <w:p w14:paraId="60B354B4" w14:textId="670BA60D" w:rsidR="00C779D1" w:rsidRPr="00D216D6" w:rsidRDefault="00C779D1" w:rsidP="00C779D1">
            <w:pPr>
              <w:pStyle w:val="MDPI42tablebody"/>
              <w:jc w:val="left"/>
            </w:pPr>
            <w:r w:rsidRPr="002845FE">
              <w:fldChar w:fldCharType="begin">
                <w:fldData xml:space="preserve">PEVuZE5vdGU+PENpdGU+PEF1dGhvcj5IZXJtYW48L0F1dGhvcj48WWVhcj4yMDE0PC9ZZWFyPjxS
ZWNOdW0+NzkzNjwvUmVjTnVtPjxEaXNwbGF5VGV4dD5bNDYsIDQ5XTwvRGlzcGxheVRleHQ+PHJl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ZWNOdW0+NzkzNjwvUmVjTnVtPjxEaXNwbGF5VGV4dD5bNDYsIDQ5XTwvRGlzcGxheVRleHQ+PHJl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CF3DBA">
              <w:instrText xml:space="preserve"> ADDIN EN.CITE.DATA </w:instrText>
            </w:r>
            <w:r w:rsidR="00CF3DBA">
              <w:fldChar w:fldCharType="end"/>
            </w:r>
            <w:r w:rsidRPr="002845FE">
              <w:fldChar w:fldCharType="separate"/>
            </w:r>
            <w:r w:rsidR="00CF3DBA">
              <w:rPr>
                <w:noProof/>
              </w:rPr>
              <w:t>[46, 49]</w:t>
            </w:r>
            <w:r w:rsidRPr="002845FE">
              <w:fldChar w:fldCharType="end"/>
            </w:r>
            <w:r>
              <w:t>,</w:t>
            </w:r>
            <w:r w:rsidRPr="00EF3311">
              <w:t xml:space="preserve"> </w:t>
            </w:r>
            <w:r w:rsidRPr="00EF3311">
              <w:fldChar w:fldCharType="begin">
                <w:fldData xml:space="preserve">PEVuZE5vdGU+PENpdGU+PEF1dGhvcj5Kb2huczwvQXV0aG9yPjxZZWFyPjIwMTk8L1llYXI+PFJl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PjxBdXRob3I+Q2FjaGVsaW48L0F1dGhvcj48WWVhcj4yMDAxPC9ZZWFyPjxSZWNOdW0+Nzk0Nzwv
UmVjTnVtPjxyZWNvcmQ+PHJlYy1udW1iZXI+Nzk0NzwvcmVjLW51bWJlcj48Zm9yZWlnbi1rZXlz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dGU+PENpdGU+PEF1dGhvcj5IZXJtYW48L0F1dGhvcj48WWVhcj4yMDE0PC9ZZWFyPjxSZWNOdW0+
NzkzNjwvUmVjTnVtPjxyZWNvcmQ+PHJlYy1udW1iZXI+NzkzNjwvcmVjLW51bWJlcj48Zm9yZWln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PEF1dGhvcj5SZWFzPC9BdXRob3I+PFllYXI+MjAxNzwvWWVhcj48UmVjTnVtPjgzMTc8L1JlY051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</w:fldData>
              </w:fldChar>
            </w:r>
            <w:r w:rsidR="006A2418">
              <w:instrText xml:space="preserve"> ADDIN EN.CITE </w:instrText>
            </w:r>
            <w:r w:rsidR="006A2418">
              <w:fldChar w:fldCharType="begin">
                <w:fldData xml:space="preserve">PEVuZE5vdGU+PENpdGU+PEF1dGhvcj5Kb2huczwvQXV0aG9yPjxZZWFyPjIwMTk8L1llYXI+PFJl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dGU+PENpdGU+PEF1dGhvcj5IZXJtYW48L0F1dGhvcj48WWVhcj4yMDE0PC9ZZWFyPjxSZWNOdW0+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</w:fldData>
              </w:fldChar>
            </w:r>
            <w:r w:rsidR="006A2418">
              <w:instrText xml:space="preserve"> ADDIN EN.CITE.DATA </w:instrText>
            </w:r>
            <w:r w:rsidR="006A2418">
              <w:fldChar w:fldCharType="end"/>
            </w:r>
            <w:r w:rsidRPr="00EF3311">
              <w:fldChar w:fldCharType="separate"/>
            </w:r>
            <w:r w:rsidR="006A2418">
              <w:rPr>
                <w:noProof/>
              </w:rPr>
              <w:t>[42, 43, 45, 46, 51, 63, 73, 89]</w:t>
            </w:r>
            <w:r w:rsidRPr="00EF3311">
              <w:fldChar w:fldCharType="end"/>
            </w:r>
          </w:p>
        </w:tc>
      </w:tr>
      <w:tr w:rsidR="00C779D1" w:rsidRPr="00012A27" w14:paraId="67E38740" w14:textId="5AC5793F" w:rsidTr="00811BE5">
        <w:trPr>
          <w:jc w:val="center"/>
        </w:trPr>
        <w:tc>
          <w:tcPr>
            <w:tcW w:w="8280" w:type="dxa"/>
          </w:tcPr>
          <w:p w14:paraId="5D5C4412" w14:textId="6E931412" w:rsidR="00C779D1" w:rsidRPr="001133F7" w:rsidRDefault="00F72395" w:rsidP="00C779D1">
            <w:pPr>
              <w:pStyle w:val="MDPI42tablebody"/>
              <w:numPr>
                <w:ilvl w:val="0"/>
                <w:numId w:val="101"/>
              </w:numPr>
              <w:jc w:val="left"/>
              <w:rPr>
                <w:b/>
                <w:bCs/>
                <w:i/>
                <w:iCs/>
              </w:rPr>
            </w:pPr>
            <w:r w:rsidRPr="000151B2">
              <w:rPr>
                <w:b/>
                <w:bCs/>
                <w:i/>
                <w:iCs/>
                <w:color w:val="FF0000"/>
              </w:rPr>
              <w:t>**</w:t>
            </w:r>
            <w:r w:rsidR="00C779D1" w:rsidRPr="001133F7">
              <w:rPr>
                <w:b/>
                <w:bCs/>
                <w:i/>
                <w:iCs/>
              </w:rPr>
              <w:t xml:space="preserve">Geographic access to treatment resources </w:t>
            </w:r>
            <w:r w:rsidR="00C779D1" w:rsidRPr="000151B2">
              <w:rPr>
                <w:b/>
                <w:bCs/>
                <w:i/>
                <w:iCs/>
                <w:color w:val="FF0000"/>
              </w:rPr>
              <w:t>**</w:t>
            </w:r>
          </w:p>
        </w:tc>
        <w:tc>
          <w:tcPr>
            <w:tcW w:w="1440" w:type="dxa"/>
          </w:tcPr>
          <w:p w14:paraId="37AC4BC5" w14:textId="4DD475DF" w:rsidR="00C779D1" w:rsidRPr="00811BE5" w:rsidRDefault="00C779D1" w:rsidP="00C779D1">
            <w:pPr>
              <w:pStyle w:val="MDPI42tablebody"/>
              <w:rPr>
                <w:b/>
                <w:bCs/>
                <w:i/>
                <w:iCs/>
              </w:rPr>
            </w:pPr>
            <w:r w:rsidRPr="00811BE5">
              <w:rPr>
                <w:b/>
                <w:bCs/>
                <w:i/>
                <w:iCs/>
              </w:rPr>
              <w:t>3 (21% / 33%)</w:t>
            </w:r>
          </w:p>
        </w:tc>
        <w:tc>
          <w:tcPr>
            <w:tcW w:w="4624" w:type="dxa"/>
            <w:gridSpan w:val="2"/>
          </w:tcPr>
          <w:p w14:paraId="64C94964" w14:textId="6EE4E776" w:rsidR="00C779D1" w:rsidRPr="001133F7" w:rsidRDefault="00C779D1" w:rsidP="00C779D1">
            <w:pPr>
              <w:pStyle w:val="MDPI42tablebody"/>
              <w:jc w:val="left"/>
              <w:rPr>
                <w:b/>
                <w:bCs/>
                <w:i/>
                <w:iCs/>
              </w:rPr>
            </w:pPr>
            <w:r w:rsidRPr="001133F7">
              <w:rPr>
                <w:b/>
                <w:bCs/>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Pr>
                <w:b/>
                <w:bCs/>
                <w:i/>
                <w:iCs/>
              </w:rPr>
              <w:instrText xml:space="preserve"> ADDIN EN.CITE </w:instrText>
            </w:r>
            <w:r w:rsidR="00CF3DBA">
              <w:rPr>
                <w:b/>
                <w:bCs/>
                <w:i/>
                <w:iCs/>
              </w:rPr>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rPr>
                <w:b/>
                <w:bCs/>
                <w:i/>
                <w:iCs/>
              </w:rPr>
              <w:instrText xml:space="preserve"> ADDIN EN.CITE.DATA </w:instrText>
            </w:r>
            <w:r w:rsidR="00CF3DBA">
              <w:rPr>
                <w:b/>
                <w:bCs/>
                <w:i/>
                <w:iCs/>
              </w:rPr>
            </w:r>
            <w:r w:rsidR="00CF3DBA">
              <w:rPr>
                <w:b/>
                <w:bCs/>
                <w:i/>
                <w:iCs/>
              </w:rPr>
              <w:fldChar w:fldCharType="end"/>
            </w:r>
            <w:r w:rsidRPr="001133F7">
              <w:rPr>
                <w:b/>
                <w:bCs/>
                <w:i/>
                <w:iCs/>
              </w:rPr>
            </w:r>
            <w:r w:rsidRPr="001133F7">
              <w:rPr>
                <w:b/>
                <w:bCs/>
                <w:i/>
                <w:iCs/>
              </w:rPr>
              <w:fldChar w:fldCharType="separate"/>
            </w:r>
            <w:r w:rsidR="00CF3DBA">
              <w:rPr>
                <w:b/>
                <w:bCs/>
                <w:i/>
                <w:iCs/>
                <w:noProof/>
              </w:rPr>
              <w:t>[17, 43, 49, 63, 109]</w:t>
            </w:r>
            <w:r w:rsidRPr="001133F7">
              <w:rPr>
                <w:b/>
                <w:bCs/>
                <w:i/>
                <w:iCs/>
              </w:rPr>
              <w:fldChar w:fldCharType="end"/>
            </w:r>
          </w:p>
        </w:tc>
      </w:tr>
      <w:tr w:rsidR="00C779D1" w:rsidRPr="00012A27" w14:paraId="25FBC4FA" w14:textId="19116390" w:rsidTr="00811BE5">
        <w:trPr>
          <w:jc w:val="center"/>
        </w:trPr>
        <w:tc>
          <w:tcPr>
            <w:tcW w:w="8280" w:type="dxa"/>
          </w:tcPr>
          <w:p w14:paraId="1EC8956B" w14:textId="7422F7FF" w:rsidR="00C779D1" w:rsidRPr="001133F7" w:rsidRDefault="00F72395" w:rsidP="00C779D1">
            <w:pPr>
              <w:pStyle w:val="MDPI42tablebody"/>
              <w:numPr>
                <w:ilvl w:val="0"/>
                <w:numId w:val="101"/>
              </w:numPr>
              <w:jc w:val="left"/>
              <w:rPr>
                <w:b/>
                <w:bCs/>
                <w:i/>
                <w:iCs/>
              </w:rPr>
            </w:pPr>
            <w:r w:rsidRPr="000151B2">
              <w:rPr>
                <w:b/>
                <w:bCs/>
                <w:i/>
                <w:iCs/>
                <w:color w:val="FF0000"/>
              </w:rPr>
              <w:t>**</w:t>
            </w:r>
            <w:r w:rsidR="00C779D1" w:rsidRPr="001133F7">
              <w:rPr>
                <w:b/>
                <w:bCs/>
                <w:i/>
                <w:iCs/>
              </w:rPr>
              <w:t xml:space="preserve">Provider/treatment center scarcity and wait lists </w:t>
            </w:r>
            <w:r w:rsidR="00C779D1" w:rsidRPr="000151B2">
              <w:rPr>
                <w:b/>
                <w:bCs/>
                <w:i/>
                <w:iCs/>
                <w:color w:val="FF0000"/>
              </w:rPr>
              <w:t>**</w:t>
            </w:r>
          </w:p>
        </w:tc>
        <w:tc>
          <w:tcPr>
            <w:tcW w:w="1440" w:type="dxa"/>
          </w:tcPr>
          <w:p w14:paraId="1018E452" w14:textId="19DAB2A8" w:rsidR="00C779D1" w:rsidRPr="00811BE5" w:rsidRDefault="00C779D1" w:rsidP="00C779D1">
            <w:pPr>
              <w:pStyle w:val="MDPI42tablebody"/>
              <w:rPr>
                <w:b/>
                <w:bCs/>
                <w:i/>
                <w:iCs/>
              </w:rPr>
            </w:pPr>
            <w:r w:rsidRPr="00811BE5">
              <w:rPr>
                <w:b/>
                <w:bCs/>
                <w:i/>
                <w:iCs/>
              </w:rPr>
              <w:t>3 (21% / 33%)</w:t>
            </w:r>
          </w:p>
        </w:tc>
        <w:tc>
          <w:tcPr>
            <w:tcW w:w="4624" w:type="dxa"/>
            <w:gridSpan w:val="2"/>
          </w:tcPr>
          <w:p w14:paraId="4B2543CF" w14:textId="1775D22D" w:rsidR="00C779D1" w:rsidRPr="001133F7" w:rsidRDefault="00C779D1" w:rsidP="00C779D1">
            <w:pPr>
              <w:pStyle w:val="MDPI42tablebody"/>
              <w:jc w:val="left"/>
              <w:rPr>
                <w:b/>
                <w:bCs/>
                <w:i/>
                <w:iCs/>
              </w:rPr>
            </w:pPr>
            <w:r w:rsidRPr="001133F7">
              <w:rPr>
                <w:b/>
                <w:bCs/>
                <w:i/>
                <w:iCs/>
              </w:rPr>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rPr>
                <w:b/>
                <w:bCs/>
                <w:i/>
                <w:iCs/>
              </w:rPr>
              <w:instrText xml:space="preserve"> ADDIN EN.CITE </w:instrText>
            </w:r>
            <w:r w:rsidR="00CF3DBA">
              <w:rPr>
                <w:b/>
                <w:bCs/>
                <w:i/>
                <w:iCs/>
              </w:rPr>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rPr>
                <w:b/>
                <w:bCs/>
                <w:i/>
                <w:iCs/>
              </w:rPr>
              <w:instrText xml:space="preserve"> ADDIN EN.CITE.DATA </w:instrText>
            </w:r>
            <w:r w:rsidR="00CF3DBA">
              <w:rPr>
                <w:b/>
                <w:bCs/>
                <w:i/>
                <w:iCs/>
              </w:rPr>
            </w:r>
            <w:r w:rsidR="00CF3DBA">
              <w:rPr>
                <w:b/>
                <w:bCs/>
                <w:i/>
                <w:iCs/>
              </w:rPr>
              <w:fldChar w:fldCharType="end"/>
            </w:r>
            <w:r w:rsidRPr="001133F7">
              <w:rPr>
                <w:b/>
                <w:bCs/>
                <w:i/>
                <w:iCs/>
              </w:rPr>
            </w:r>
            <w:r w:rsidRPr="001133F7">
              <w:rPr>
                <w:b/>
                <w:bCs/>
                <w:i/>
                <w:iCs/>
              </w:rPr>
              <w:fldChar w:fldCharType="separate"/>
            </w:r>
            <w:r w:rsidR="00CF3DBA">
              <w:rPr>
                <w:b/>
                <w:bCs/>
                <w:i/>
                <w:iCs/>
                <w:noProof/>
              </w:rPr>
              <w:t>[17, 43, 63, 65, 105-108]</w:t>
            </w:r>
            <w:r w:rsidRPr="001133F7">
              <w:rPr>
                <w:b/>
                <w:bCs/>
                <w:i/>
                <w:iCs/>
              </w:rPr>
              <w:fldChar w:fldCharType="end"/>
            </w:r>
          </w:p>
        </w:tc>
      </w:tr>
      <w:tr w:rsidR="00C779D1" w:rsidRPr="00012A27" w14:paraId="5DBE10AC" w14:textId="6FA73463" w:rsidTr="00811BE5">
        <w:trPr>
          <w:jc w:val="center"/>
        </w:trPr>
        <w:tc>
          <w:tcPr>
            <w:tcW w:w="8280" w:type="dxa"/>
          </w:tcPr>
          <w:p w14:paraId="46C08496" w14:textId="77777777" w:rsidR="00C779D1" w:rsidRPr="000D37B1" w:rsidRDefault="00C779D1" w:rsidP="00C779D1">
            <w:pPr>
              <w:pStyle w:val="MDPI42tablebody"/>
              <w:numPr>
                <w:ilvl w:val="0"/>
                <w:numId w:val="101"/>
              </w:numPr>
              <w:jc w:val="left"/>
            </w:pPr>
            <w:r w:rsidRPr="000D37B1">
              <w:t>Sociocultural prioritization of physical health outcomes over mental health</w:t>
            </w:r>
          </w:p>
        </w:tc>
        <w:tc>
          <w:tcPr>
            <w:tcW w:w="1440" w:type="dxa"/>
          </w:tcPr>
          <w:p w14:paraId="62AB3932" w14:textId="270BD15C" w:rsidR="00C779D1" w:rsidRPr="000D37B1" w:rsidRDefault="00C779D1" w:rsidP="00C779D1">
            <w:pPr>
              <w:pStyle w:val="MDPI42tablebody"/>
            </w:pPr>
            <w:r w:rsidRPr="005E3304">
              <w:t>3 (21% / 33%)</w:t>
            </w:r>
          </w:p>
        </w:tc>
        <w:tc>
          <w:tcPr>
            <w:tcW w:w="4624" w:type="dxa"/>
            <w:gridSpan w:val="2"/>
          </w:tcPr>
          <w:p w14:paraId="7C91B225" w14:textId="7849E072" w:rsidR="00C779D1" w:rsidRPr="00D216D6" w:rsidRDefault="00C779D1" w:rsidP="00C779D1">
            <w:pPr>
              <w:pStyle w:val="MDPI42tablebody"/>
              <w:jc w:val="left"/>
            </w:pPr>
            <w:r w:rsidRPr="000D37B1">
              <w:fldChar w:fldCharType="begin">
                <w:fldData xml:space="preserve">b3JlaWduLWtleXM+PHJlZi10eXBlIG5hbWU9IkpvdXJuYWwgQXJ0aWNsZSI+MTc8L3JlZi10eXBl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PC9DaXRlPjxDaXRlPjxBdXRob3I+U2FsdmlhPC9BdXRob3I+PFllYXI+MjAyMzwvWWVhcj48UmVj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L2xhbmd1YWdlPjwvcmVjb3JkPjwvQ2l0ZT48Q2l0ZT48QXV0aG9yPkJyYXk8L0F1dGhvcj48WWVh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PC91cmxzPjwvcmVjb3JkPjwvQ2l0ZT48Q2l0ZT48QXV0aG9yPkV2YW5zPC9BdXRob3I+PFllYXI+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ZT48L0VuZE5vdGU+
</w:fldData>
              </w:fldChar>
            </w:r>
            <w:r w:rsidR="00CF3DBA">
              <w:instrText xml:space="preserve"> ADDIN EN.CITE </w:instrText>
            </w:r>
            <w:r w:rsidR="00CF3DBA">
              <w:fldChar w:fldCharType="begin">
                <w:fldData xml:space="preserve">PEVuZE5vdGU+PENpdGU+PEF1dGhvcj5CZWNrZXI8L0F1dGhvcj48WWVhcj4yMDEwPC9ZZWFyPjxS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cm9uaWMtcmVzb3VyY2UtbnVtPjwvcmVjb3JkPjwvQ2l0ZT48Q2l0ZT48QXV0aG9yPkFsaTwvQXV0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bGFuZ3VhZ2U+RW5nbGlzaDwvbGFuZ3VhZ2U+PC9yZWNvcmQ+PC9DaXRlPjxDaXRlPjxBdXRob3I+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==
</w:fldData>
              </w:fldChar>
            </w:r>
            <w:r w:rsidR="00CF3DBA">
              <w:instrText xml:space="preserve"> ADDIN EN.CITE.DATA </w:instrText>
            </w:r>
            <w:r w:rsidR="00CF3DBA">
              <w:fldChar w:fldCharType="end"/>
            </w:r>
            <w:r w:rsidR="00CF3DBA">
              <w:fldChar w:fldCharType="begin">
                <w:fldData xml:space="preserve">b3JlaWduLWtleXM+PHJlZi10eXBlIG5hbWU9IkpvdXJuYWwgQXJ0aWNsZSI+MTc8L3JlZi10eXBl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</w:fldData>
              </w:fldChar>
            </w:r>
            <w:r w:rsidR="00CF3DBA">
              <w:instrText xml:space="preserve"> ADDIN EN.CITE.DATA </w:instrText>
            </w:r>
            <w:r w:rsidR="00CF3DBA">
              <w:fldChar w:fldCharType="end"/>
            </w:r>
            <w:r w:rsidRPr="000D37B1">
              <w:fldChar w:fldCharType="separate"/>
            </w:r>
            <w:r w:rsidR="00CF3DBA">
              <w:rPr>
                <w:noProof/>
              </w:rPr>
              <w:t>[17-19, 43-46, 48-50, 52, 53, 55, 59, 62-65, 67-73]</w:t>
            </w:r>
            <w:r w:rsidRPr="000D37B1">
              <w:fldChar w:fldCharType="end"/>
            </w:r>
          </w:p>
        </w:tc>
      </w:tr>
      <w:tr w:rsidR="00C779D1" w:rsidRPr="00012A27" w14:paraId="0A7A9E8F" w14:textId="7C6C4321" w:rsidTr="00811BE5">
        <w:trPr>
          <w:jc w:val="center"/>
        </w:trPr>
        <w:tc>
          <w:tcPr>
            <w:tcW w:w="8280" w:type="dxa"/>
          </w:tcPr>
          <w:p w14:paraId="5F928AB2" w14:textId="77777777" w:rsidR="00C779D1" w:rsidRPr="00D83372" w:rsidRDefault="00C779D1" w:rsidP="00C779D1">
            <w:pPr>
              <w:pStyle w:val="MDPI42tablebody"/>
              <w:numPr>
                <w:ilvl w:val="0"/>
                <w:numId w:val="101"/>
              </w:numPr>
              <w:jc w:val="left"/>
            </w:pPr>
            <w:r w:rsidRPr="004F0E8A">
              <w:t>Time required for treatment</w:t>
            </w:r>
          </w:p>
        </w:tc>
        <w:tc>
          <w:tcPr>
            <w:tcW w:w="1440" w:type="dxa"/>
          </w:tcPr>
          <w:p w14:paraId="13DFC44E" w14:textId="1A49C519" w:rsidR="00C779D1" w:rsidRDefault="00C779D1" w:rsidP="00C779D1">
            <w:pPr>
              <w:pStyle w:val="MDPI42tablebody"/>
            </w:pPr>
            <w:r w:rsidRPr="00EF3311">
              <w:t>2 (14%</w:t>
            </w:r>
            <w:r>
              <w:t xml:space="preserve"> / 22%</w:t>
            </w:r>
            <w:r w:rsidRPr="00EF3311">
              <w:t>)</w:t>
            </w:r>
          </w:p>
        </w:tc>
        <w:tc>
          <w:tcPr>
            <w:tcW w:w="4624" w:type="dxa"/>
            <w:gridSpan w:val="2"/>
          </w:tcPr>
          <w:p w14:paraId="60583568" w14:textId="7F0BA0C5" w:rsidR="00C779D1" w:rsidRPr="00D216D6" w:rsidRDefault="00C779D1" w:rsidP="00C779D1">
            <w:pPr>
              <w:pStyle w:val="MDPI42tablebody"/>
              <w:jc w:val="left"/>
            </w:pPr>
            <w:r w:rsidRPr="002845FE">
              <w:fldChar w:fldCharType="begin">
                <w:fldData xml:space="preserve">PEVuZE5vdGU+PENpdGU+PEF1dGhvcj5UaGFwbGl5YWw8L0F1dGhvcj48WWVhcj4yMDE3PC9ZZWFy
PjxSZWNOdW0+Nzk1OTwvUmVjTnVtPjxEaXNwbGF5VGV4dD5bNDgsIDQ5LCA5NS05OV08L0Rpc3Bs
YXlUZXh0PjxyZWNvcmQ+PHJlYy1udW1iZXI+Nzk1OTwvcmVjLW51bWJlcj48Zm9yZWlnbi1rZXlz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dXJscz48L3VybHM+PC9yZWNvcmQ+PC9DaXRlPjxDaXRlPjxBdXRob3I+R29vZGU8L0F1dGhvcj48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b2d5PC9hYmJyLTE+PC9wZXJpb2RpY2FsPjxwYWdlcz42NDE8L3BhZ2VzPjx2b2x1bWU+Njg8L3Zv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bGwtdGl0bGU+PC9wZXJpb2RpY2FsPjxwYWdlcz4xLTg8L3BhZ2VzPjxkYXRlcz48eWVhcj4yMDIy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</w:fldData>
              </w:fldChar>
            </w:r>
            <w:r w:rsidR="00CF3DBA">
              <w:instrText xml:space="preserve"> ADDIN EN.CITE </w:instrText>
            </w:r>
            <w:r w:rsidR="00CF3DBA">
              <w:fldChar w:fldCharType="begin">
                <w:fldData xml:space="preserve">PEVuZE5vdGU+PENpdGU+PEF1dGhvcj5UaGFwbGl5YWw8L0F1dGhvcj48WWVhcj4yMDE3PC9ZZWFy
PjxSZWNOdW0+Nzk1OTwvUmVjTnVtPjxEaXNwbGF5VGV4dD5bNDgsIDQ5LCA5NS05OV08L0Rpc3Bs
YXlUZXh0PjxyZWNvcmQ+PHJlYy1udW1iZXI+Nzk1OTwvcmVjLW51bWJlcj48Zm9yZWlnbi1rZXlz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dXJscz48L3VybHM+PC9yZWNvcmQ+PC9DaXRlPjxDaXRlPjxBdXRob3I+R29vZGU8L0F1dGhvcj48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b2d5PC9hYmJyLTE+PC9wZXJpb2RpY2FsPjxwYWdlcz42NDE8L3BhZ2VzPjx2b2x1bWU+Njg8L3Zv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bGwtdGl0bGU+PC9wZXJpb2RpY2FsPjxwYWdlcz4xLTg8L3BhZ2VzPjxkYXRlcz48eWVhcj4yMDIy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</w:fldData>
              </w:fldChar>
            </w:r>
            <w:r w:rsidR="00CF3DBA">
              <w:instrText xml:space="preserve"> ADDIN EN.CITE.DATA </w:instrText>
            </w:r>
            <w:r w:rsidR="00CF3DBA">
              <w:fldChar w:fldCharType="end"/>
            </w:r>
            <w:r w:rsidRPr="002845FE">
              <w:fldChar w:fldCharType="separate"/>
            </w:r>
            <w:r w:rsidR="00CF3DBA">
              <w:rPr>
                <w:noProof/>
              </w:rPr>
              <w:t>[48, 49, 95-99]</w:t>
            </w:r>
            <w:r w:rsidRPr="002845FE">
              <w:fldChar w:fldCharType="end"/>
            </w:r>
          </w:p>
        </w:tc>
      </w:tr>
      <w:tr w:rsidR="00C779D1" w:rsidRPr="00E6379B" w14:paraId="26C0BE70" w14:textId="77777777" w:rsidTr="00811BE5">
        <w:trPr>
          <w:jc w:val="center"/>
        </w:trPr>
        <w:tc>
          <w:tcPr>
            <w:tcW w:w="8280" w:type="dxa"/>
          </w:tcPr>
          <w:p w14:paraId="36A9CB9C" w14:textId="5D10F414" w:rsidR="00C779D1" w:rsidRPr="001133F7" w:rsidRDefault="00F72395" w:rsidP="00C779D1">
            <w:pPr>
              <w:pStyle w:val="MDPI42tablebody"/>
              <w:numPr>
                <w:ilvl w:val="0"/>
                <w:numId w:val="101"/>
              </w:numPr>
              <w:jc w:val="left"/>
              <w:rPr>
                <w:b/>
                <w:bCs/>
                <w:i/>
                <w:iCs/>
              </w:rPr>
            </w:pPr>
            <w:r w:rsidRPr="000151B2">
              <w:rPr>
                <w:b/>
                <w:bCs/>
                <w:i/>
                <w:iCs/>
                <w:color w:val="FF0000"/>
              </w:rPr>
              <w:t>**</w:t>
            </w:r>
            <w:r w:rsidR="00C779D1" w:rsidRPr="001133F7">
              <w:rPr>
                <w:b/>
                <w:bCs/>
                <w:i/>
                <w:iCs/>
              </w:rPr>
              <w:t>Transportation to and from treatment</w:t>
            </w:r>
            <w:r w:rsidR="00C779D1" w:rsidRPr="000151B2">
              <w:rPr>
                <w:b/>
                <w:bCs/>
                <w:i/>
                <w:iCs/>
                <w:color w:val="FF0000"/>
              </w:rPr>
              <w:t>**</w:t>
            </w:r>
          </w:p>
        </w:tc>
        <w:tc>
          <w:tcPr>
            <w:tcW w:w="1440" w:type="dxa"/>
          </w:tcPr>
          <w:p w14:paraId="2AF4DEFD" w14:textId="60A81E2F" w:rsidR="00C779D1" w:rsidRPr="00F54F62" w:rsidRDefault="00C779D1" w:rsidP="00C779D1">
            <w:pPr>
              <w:pStyle w:val="MDPI42tablebody"/>
              <w:rPr>
                <w:rFonts w:eastAsiaTheme="minorHAnsi" w:cstheme="minorBidi"/>
                <w:b/>
                <w:bCs/>
                <w:i/>
                <w:iCs/>
                <w:lang w:eastAsia="en-US"/>
              </w:rPr>
            </w:pPr>
            <w:r w:rsidRPr="00F54F62">
              <w:rPr>
                <w:rFonts w:eastAsiaTheme="minorHAnsi" w:cstheme="minorBidi"/>
                <w:b/>
                <w:bCs/>
                <w:i/>
                <w:iCs/>
                <w:lang w:eastAsia="en-US"/>
              </w:rPr>
              <w:t>1 (7% / 11%)</w:t>
            </w:r>
          </w:p>
        </w:tc>
        <w:tc>
          <w:tcPr>
            <w:tcW w:w="4624" w:type="dxa"/>
            <w:gridSpan w:val="2"/>
          </w:tcPr>
          <w:p w14:paraId="0F1B560C" w14:textId="30308952" w:rsidR="00C779D1" w:rsidRPr="001133F7" w:rsidRDefault="00C779D1" w:rsidP="00C779D1">
            <w:pPr>
              <w:pStyle w:val="MDPI42tablebody"/>
              <w:jc w:val="left"/>
              <w:rPr>
                <w:rFonts w:eastAsiaTheme="minorHAnsi" w:cstheme="minorBidi"/>
                <w:b/>
                <w:bCs/>
                <w:i/>
                <w:iCs/>
                <w:lang w:eastAsia="en-US"/>
              </w:rPr>
            </w:pPr>
            <w:r w:rsidRPr="001133F7">
              <w:rPr>
                <w:rFonts w:eastAsiaTheme="minorHAnsi" w:cstheme="minorBidi"/>
                <w:b/>
                <w:bCs/>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b/>
                <w:bCs/>
                <w:i/>
                <w:iCs/>
                <w:lang w:eastAsia="en-US"/>
              </w:rPr>
              <w:instrText xml:space="preserve"> ADDIN EN.CITE </w:instrText>
            </w:r>
            <w:r w:rsidR="00CF3DBA">
              <w:rPr>
                <w:rFonts w:eastAsiaTheme="minorHAnsi" w:cstheme="minorBidi"/>
                <w:b/>
                <w:bCs/>
                <w:i/>
                <w:iCs/>
                <w:lang w:eastAsia="en-US"/>
              </w:rPr>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rPr>
                <w:rFonts w:eastAsiaTheme="minorHAnsi" w:cstheme="minorBidi"/>
                <w:b/>
                <w:bCs/>
                <w:i/>
                <w:iCs/>
                <w:lang w:eastAsia="en-US"/>
              </w:rPr>
              <w:instrText xml:space="preserve"> ADDIN EN.CITE.DATA </w:instrText>
            </w:r>
            <w:r w:rsidR="00CF3DBA">
              <w:rPr>
                <w:rFonts w:eastAsiaTheme="minorHAnsi" w:cstheme="minorBidi"/>
                <w:b/>
                <w:bCs/>
                <w:i/>
                <w:iCs/>
                <w:lang w:eastAsia="en-US"/>
              </w:rPr>
            </w:r>
            <w:r w:rsidR="00CF3DBA">
              <w:rPr>
                <w:rFonts w:eastAsiaTheme="minorHAnsi" w:cstheme="minorBidi"/>
                <w:b/>
                <w:bCs/>
                <w:i/>
                <w:iCs/>
                <w:lang w:eastAsia="en-US"/>
              </w:rPr>
              <w:fldChar w:fldCharType="end"/>
            </w:r>
            <w:r w:rsidRPr="001133F7">
              <w:rPr>
                <w:rFonts w:eastAsiaTheme="minorHAnsi" w:cstheme="minorBidi"/>
                <w:b/>
                <w:bCs/>
                <w:i/>
                <w:iCs/>
                <w:lang w:eastAsia="en-US"/>
              </w:rPr>
            </w:r>
            <w:r w:rsidRPr="001133F7">
              <w:rPr>
                <w:rFonts w:eastAsiaTheme="minorHAnsi" w:cstheme="minorBidi"/>
                <w:b/>
                <w:bCs/>
                <w:i/>
                <w:iCs/>
                <w:lang w:eastAsia="en-US"/>
              </w:rPr>
              <w:fldChar w:fldCharType="separate"/>
            </w:r>
            <w:r w:rsidR="00CF3DBA">
              <w:rPr>
                <w:rFonts w:eastAsiaTheme="minorHAnsi" w:cstheme="minorBidi"/>
                <w:b/>
                <w:bCs/>
                <w:i/>
                <w:iCs/>
                <w:noProof/>
                <w:lang w:eastAsia="en-US"/>
              </w:rPr>
              <w:t>[42, 43, 49, 95-99]</w:t>
            </w:r>
            <w:r w:rsidRPr="001133F7">
              <w:rPr>
                <w:rFonts w:eastAsiaTheme="minorHAnsi" w:cstheme="minorBidi"/>
                <w:b/>
                <w:bCs/>
                <w:i/>
                <w:iCs/>
                <w:lang w:eastAsia="en-US"/>
              </w:rPr>
              <w:fldChar w:fldCharType="end"/>
            </w:r>
          </w:p>
        </w:tc>
      </w:tr>
      <w:tr w:rsidR="00C779D1" w:rsidRPr="00012A27" w14:paraId="2B1B8959" w14:textId="3305D0B1" w:rsidTr="00590750">
        <w:trPr>
          <w:jc w:val="center"/>
        </w:trPr>
        <w:tc>
          <w:tcPr>
            <w:tcW w:w="14344" w:type="dxa"/>
            <w:gridSpan w:val="4"/>
            <w:tcBorders>
              <w:top w:val="single" w:sz="4" w:space="0" w:color="auto"/>
              <w:bottom w:val="nil"/>
            </w:tcBorders>
          </w:tcPr>
          <w:p w14:paraId="61C34DBB" w14:textId="77777777" w:rsidR="00C779D1" w:rsidRDefault="00C779D1" w:rsidP="00C779D1">
            <w:pPr>
              <w:pStyle w:val="MDPI41tablecaption"/>
            </w:pPr>
            <w:r w:rsidRPr="001133F7">
              <w:rPr>
                <w:b/>
                <w:bCs/>
              </w:rPr>
              <w:t>Table Legend:</w:t>
            </w:r>
            <w:r w:rsidRPr="00012A27">
              <w:t xml:space="preserve"> </w:t>
            </w:r>
            <w:r w:rsidRPr="001133F7">
              <w:rPr>
                <w:b/>
                <w:bCs/>
              </w:rPr>
              <w:t>Tabular Depiction of the Theoretical Model displayed in Figure 2 that Categorizes BED Treatment Access Barriers by Source (e.g., as (1) Individual, (2) Interpersonal, or (3) Systems-Level Barriers) and Stage (e.g., as barriers to BED Identification (Stage 1), Treatment-Seeking (Stage 2), and Treatment Access (Stage 3)),</w:t>
            </w:r>
            <w:r w:rsidRPr="005E69DA">
              <w:t xml:space="preserve"> as Identified by BED Experts</w:t>
            </w:r>
            <w:r>
              <w:t xml:space="preserve">. </w:t>
            </w:r>
            <w:r w:rsidRPr="002513F1">
              <w:t>Results expressed as n (%). Percentages:  n/14 times 100</w:t>
            </w:r>
            <w:r>
              <w:t>, in which n represents the number of participants who spontaneously endorsed a particular theme</w:t>
            </w:r>
            <w:r w:rsidRPr="002513F1">
              <w:t>.</w:t>
            </w:r>
            <w:r>
              <w:t xml:space="preserve"> </w:t>
            </w:r>
          </w:p>
          <w:p w14:paraId="197B361D" w14:textId="687B6664" w:rsidR="00C779D1" w:rsidRDefault="00C779D1" w:rsidP="00C779D1">
            <w:pPr>
              <w:pStyle w:val="MDPI41tablecaption"/>
            </w:pPr>
            <w:r>
              <w:rPr>
                <w:b/>
                <w:bCs/>
              </w:rPr>
              <w:t>Notes:</w:t>
            </w:r>
            <w:r w:rsidRPr="00F1782E">
              <w:t xml:space="preserve"> </w:t>
            </w:r>
            <w:r w:rsidRPr="00F84FBF">
              <w:rPr>
                <w:b/>
                <w:bCs/>
                <w:color w:val="FF0000"/>
              </w:rPr>
              <w:t>(</w:t>
            </w:r>
            <w:r>
              <w:rPr>
                <w:b/>
                <w:bCs/>
                <w:color w:val="FF0000"/>
              </w:rPr>
              <w:t>1</w:t>
            </w:r>
            <w:r w:rsidRPr="00F84FBF">
              <w:rPr>
                <w:b/>
                <w:bCs/>
                <w:color w:val="FF0000"/>
              </w:rPr>
              <w:t>)</w:t>
            </w:r>
            <w:r w:rsidRPr="002513F1">
              <w:t xml:space="preserve"> E.g., that BED is in fact a valid autonomous DMS-5</w:t>
            </w:r>
            <w:r>
              <w:t>/DSM-5-TR</w:t>
            </w:r>
            <w:r w:rsidRPr="002513F1">
              <w:t xml:space="preserve"> mental health diagnosis that is separate from overweight and obesity, and that not all EDs present as AN or BN</w:t>
            </w:r>
            <w:r>
              <w:t xml:space="preserve"> </w:t>
            </w:r>
            <w:r>
              <w:fldChar w:fldCharType="begin"/>
            </w:r>
            <w:r w:rsidR="00CF3DBA">
              <w:instrText xml:space="preserve"> ADDIN EN.CITE &lt;EndNote&gt;&lt;Cite&gt;&lt;Author&gt;APA&lt;/Author&gt;&lt;Year&gt;2013&lt;/Year&gt;&lt;RecNum&gt;2454&lt;/RecNum&gt;&lt;DisplayText&gt;[1]&lt;/DisplayText&gt;&lt;record&gt;&lt;rec-number&gt;2454&lt;/rec-number&gt;&lt;foreign-keys&gt;&lt;key app="EN" db-id="vv2s9rd9przr9lew5tv52rwde9rard2t52rt" timestamp="1615158061"&gt;2454&lt;/key&gt;&lt;/foreign-keys&gt;&lt;ref-type name="Book"&gt;6&lt;/ref-type&gt;&lt;contributors&gt;&lt;authors&gt;&lt;author&gt;APA &lt;/author&gt;&lt;/authors&gt;&lt;/contributors&gt;&lt;titles&gt;&lt;title&gt;Diagnostic and Statistical Manual of Mental Disorders: Diagnostic and Statistical Manual of Mental Disorders, Fifth Edition.&lt;/title&gt;&lt;/titles&gt;&lt;dates&gt;&lt;year&gt;2013&lt;/year&gt;&lt;pub-dates&gt;&lt;date&gt;2013&lt;/date&gt;&lt;/pub-dates&gt;&lt;/dates&gt;&lt;pub-location&gt;Arlington,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fldChar w:fldCharType="separate"/>
            </w:r>
            <w:r w:rsidR="00CF3DBA">
              <w:rPr>
                <w:noProof/>
              </w:rPr>
              <w:t>[1]</w:t>
            </w:r>
            <w:r>
              <w:fldChar w:fldCharType="end"/>
            </w:r>
            <w:r w:rsidRPr="002513F1">
              <w:t>.</w:t>
            </w:r>
            <w:r>
              <w:t xml:space="preserve"> </w:t>
            </w:r>
            <w:r>
              <w:rPr>
                <w:b/>
                <w:bCs/>
                <w:color w:val="FF0000"/>
              </w:rPr>
              <w:t xml:space="preserve">(2) </w:t>
            </w:r>
            <w:r w:rsidRPr="002513F1">
              <w:t xml:space="preserve">The psychopathology thought to drive BED </w:t>
            </w:r>
            <w:r>
              <w:t xml:space="preserve">can vary </w:t>
            </w:r>
            <w:r w:rsidRPr="002513F1">
              <w:t xml:space="preserve">according to the individual. Commonly endorsed models of conceptualizing BED psychopathology are </w:t>
            </w:r>
            <w:r>
              <w:t>addressed</w:t>
            </w:r>
            <w:r w:rsidRPr="002513F1">
              <w:t xml:space="preserve"> in Bray et al.</w:t>
            </w:r>
            <w:r>
              <w:t xml:space="preserve"> 2022 and </w:t>
            </w:r>
            <w:r w:rsidRPr="002513F1">
              <w:t>2023 and Neyland, Shank, &amp; Lavender 2020</w:t>
            </w:r>
            <w:r>
              <w:t xml:space="preserve"> </w:t>
            </w:r>
            <w:r>
              <w:fldChar w:fldCharType="begin">
                <w:fldData xml:space="preserve">PEVuZE5vdGU+PENpdGU+PEF1dGhvcj5CcmF5PC9BdXRob3I+PFllYXI+MjAyMzwvWWVhcj48UmVj
TnVtPjc4NTQ8L1JlY051bT48RGlzcGxheVRleHQ+WzE3LTE5LCA1MF08L0Rpc3BsYXlUZXh0Pjxy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PjxsYW5ndWFnZT5lbmc8L2xhbmd1YWdlPjwvcmVjb3JkPjwvQ2l0ZT48Q2l0ZT48QXV0aG9yPkJy
YXk8L0F1dGhvcj48WWVhcj4yMDIyPC9ZZWFyPjxSZWNOdW0+NzgzODwvUmVjTnVtPjxyZWNvcmQ+
PHJlYy1udW1iZXI+NzgzODwvcmVjLW51bWJlcj48Zm9yZWlnbi1rZXlzPjxrZXkgYXBwPSJFTiIg
ZGItaWQ9InZ2MnM5cmQ5cHJ6cjlsZXc1dHY1MnJ3ZGU5cmFyZDJ0NTJydCIgdGltZXN0YW1wPSIx
NjY1MzkxNDQ3Ij43ODM4PC9rZXk+PC9mb3JlaWduLWtleXM+PHJlZi10eXBlIG5hbWU9IkpvdXJu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YWwgVW5pdmVyc2l0eSBvZiBOYXR1cmFsIE1lZGljaW5lLCBQb3J0bGFuZCwgT1IsIFVuaXRlZCBT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</w:fldData>
              </w:fldChar>
            </w:r>
            <w:r w:rsidR="00CF3DBA">
              <w:instrText xml:space="preserve"> ADDIN EN.CITE </w:instrText>
            </w:r>
            <w:r w:rsidR="00CF3DBA">
              <w:fldChar w:fldCharType="begin">
                <w:fldData xml:space="preserve">PEVuZE5vdGU+PENpdGU+PEF1dGhvcj5CcmF5PC9BdXRob3I+PFllYXI+MjAyMzwvWWVhcj48UmVj
TnVtPjc4NTQ8L1JlY051bT48RGlzcGxheVRleHQ+WzE3LTE5LCA1MF08L0Rpc3BsYXlUZXh0Pjxy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PjxsYW5ndWFnZT5lbmc8L2xhbmd1YWdlPjwvcmVjb3JkPjwvQ2l0ZT48Q2l0ZT48QXV0aG9yPkJy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</w:fldData>
              </w:fldChar>
            </w:r>
            <w:r w:rsidR="00CF3DBA">
              <w:instrText xml:space="preserve"> ADDIN EN.CITE.DATA </w:instrText>
            </w:r>
            <w:r w:rsidR="00CF3DBA">
              <w:fldChar w:fldCharType="end"/>
            </w:r>
            <w:r>
              <w:fldChar w:fldCharType="separate"/>
            </w:r>
            <w:r w:rsidR="00CF3DBA">
              <w:rPr>
                <w:noProof/>
              </w:rPr>
              <w:t>[17-19, 50]</w:t>
            </w:r>
            <w:r>
              <w:fldChar w:fldCharType="end"/>
            </w:r>
            <w:r w:rsidRPr="002513F1">
              <w:t>.</w:t>
            </w:r>
            <w:r>
              <w:t xml:space="preserve"> </w:t>
            </w:r>
            <w:r w:rsidRPr="00F1782E">
              <w:t xml:space="preserve">These include emotional dysregulation, </w:t>
            </w:r>
            <w:r>
              <w:t>childhood or lifetime adversity</w:t>
            </w:r>
            <w:r w:rsidRPr="00F1782E">
              <w:t>, negative affect</w:t>
            </w:r>
            <w:r>
              <w:t xml:space="preserve"> and </w:t>
            </w:r>
            <w:r w:rsidRPr="00F1782E">
              <w:t>urgency, stigmatization</w:t>
            </w:r>
            <w:r>
              <w:t xml:space="preserve"> from self or others, and self-denial. The prioritization or attendance to physical symptoms associated with BED (e.g., weight, GI issues, and other physical ailments) but not underlying ED behaviors or psychopathology has been suggested to be linked to shame, stigmatization, and denial in some cases. This possibility is supported in qualitative literature that reports individuals with BED endorsing this possibility </w:t>
            </w:r>
            <w:r w:rsidRPr="00BB2460">
              <w:fldChar w:fldCharType="begin">
                <w:fldData xml:space="preserve">PEVuZE5vdGU+PENpdGU+PEF1dGhvcj5DYWNoZWxpbjwvQXV0aG9yPjxZZWFyPjIwMDE8L1llYXI+
PFJlY051bT43OTQ3PC9SZWNOdW0+PERpc3BsYXlUZXh0PlsxNSwgMTcsIDQyLCA0Ni00OF08L0Rp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PFJlY051bT43OTQ3PC9SZWNOdW0+PERpc3BsYXlUZXh0PlsxNSwgMTcsIDQyLCA0Ni00OF08L0Rp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CF3DBA">
              <w:instrText xml:space="preserve"> ADDIN EN.CITE.DATA </w:instrText>
            </w:r>
            <w:r w:rsidR="00CF3DBA">
              <w:fldChar w:fldCharType="end"/>
            </w:r>
            <w:r w:rsidRPr="00BB2460">
              <w:fldChar w:fldCharType="separate"/>
            </w:r>
            <w:r w:rsidR="00CF3DBA">
              <w:rPr>
                <w:noProof/>
              </w:rPr>
              <w:t>[15, 17, 42, 46-48]</w:t>
            </w:r>
            <w:r w:rsidRPr="00BB2460">
              <w:fldChar w:fldCharType="end"/>
            </w:r>
            <w:r>
              <w:t xml:space="preserve">. </w:t>
            </w:r>
            <w:r>
              <w:rPr>
                <w:b/>
                <w:bCs/>
                <w:color w:val="FF0000"/>
              </w:rPr>
              <w:t xml:space="preserve">(3) </w:t>
            </w:r>
            <w:r>
              <w:t>E.g.</w:t>
            </w:r>
            <w:r w:rsidRPr="002513F1">
              <w:t>, some racial, ethnic, sexual, and gender minorities are less likely to access and utilize healthcare</w:t>
            </w:r>
            <w:r>
              <w:t xml:space="preserve"> </w:t>
            </w:r>
            <w:r w:rsidRPr="00725524">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EN.CITE.DATA </w:instrText>
            </w:r>
            <w:r w:rsidR="00CF3DBA">
              <w:fldChar w:fldCharType="end"/>
            </w:r>
            <w:r w:rsidRPr="00725524">
              <w:fldChar w:fldCharType="separate"/>
            </w:r>
            <w:r w:rsidR="00CF3DBA">
              <w:rPr>
                <w:noProof/>
              </w:rPr>
              <w:t>[17, 49, 55, 61, 74-80]</w:t>
            </w:r>
            <w:r w:rsidRPr="00725524">
              <w:fldChar w:fldCharType="end"/>
            </w:r>
            <w:r w:rsidRPr="002513F1">
              <w:t>.</w:t>
            </w:r>
            <w:r>
              <w:t xml:space="preserve"> </w:t>
            </w:r>
            <w:r>
              <w:rPr>
                <w:b/>
                <w:bCs/>
                <w:color w:val="FF0000"/>
              </w:rPr>
              <w:t xml:space="preserve">(4) </w:t>
            </w:r>
            <w:r w:rsidRPr="002513F1">
              <w:t>E.g., treatment cost prioritization and lack of information on financial assistance as well as insufficient health insurance information, coverage</w:t>
            </w:r>
            <w:r>
              <w:t>,</w:t>
            </w:r>
            <w:r w:rsidRPr="002513F1">
              <w:t xml:space="preserve"> and/or lack of health insurance</w:t>
            </w:r>
            <w:r>
              <w:t xml:space="preserve"> altogether</w:t>
            </w:r>
            <w:r w:rsidRPr="002513F1">
              <w:t>.</w:t>
            </w:r>
            <w:r>
              <w:t xml:space="preserve"> </w:t>
            </w:r>
            <w:r>
              <w:rPr>
                <w:b/>
                <w:bCs/>
                <w:color w:val="FF0000"/>
              </w:rPr>
              <w:t>(5)</w:t>
            </w:r>
            <w:r>
              <w:t xml:space="preserve"> A</w:t>
            </w:r>
            <w:r w:rsidRPr="002513F1">
              <w:t xml:space="preserve">lthough thin white affluent women </w:t>
            </w:r>
            <w:r>
              <w:t xml:space="preserve">(the “SWAG” demographic) </w:t>
            </w:r>
            <w:r w:rsidRPr="002513F1">
              <w:t xml:space="preserve">have traditionally </w:t>
            </w:r>
            <w:r>
              <w:t>saturated</w:t>
            </w:r>
            <w:r w:rsidRPr="002513F1">
              <w:t xml:space="preserve"> eating disorder treatment-seeking and research populations and demographics, </w:t>
            </w:r>
            <w:r>
              <w:t>r</w:t>
            </w:r>
            <w:r w:rsidRPr="002513F1">
              <w:t xml:space="preserve">ecent studies reveal that </w:t>
            </w:r>
            <w:r w:rsidRPr="00360990">
              <w:t>individuals who identify as BIPOC and/or LGBTQ2+</w:t>
            </w:r>
            <w:r>
              <w:t>: (a)</w:t>
            </w:r>
            <w:r w:rsidRPr="00360990">
              <w:t xml:space="preserve"> have disproportionately highe</w:t>
            </w:r>
            <w:r>
              <w:t xml:space="preserve">r BED </w:t>
            </w:r>
            <w:r w:rsidRPr="00360990">
              <w:t>risk</w:t>
            </w:r>
            <w:r>
              <w:t xml:space="preserve">, </w:t>
            </w:r>
            <w:r w:rsidRPr="00360990">
              <w:t>preva</w:t>
            </w:r>
            <w:r>
              <w:t>le</w:t>
            </w:r>
            <w:r w:rsidRPr="00360990">
              <w:t>nce rates</w:t>
            </w:r>
            <w:r>
              <w:t>, and severity</w:t>
            </w:r>
            <w:r w:rsidRPr="00360990">
              <w:t xml:space="preserve"> </w:t>
            </w:r>
            <w:r>
              <w:t>scores relative to</w:t>
            </w:r>
            <w:r w:rsidRPr="00360990">
              <w:t xml:space="preserve"> their white, cis-gendered, heterosexual counterparts</w:t>
            </w:r>
            <w:r>
              <w:t>; (b) are under-represented in research (</w:t>
            </w:r>
            <w:r w:rsidRPr="00360990">
              <w:t>mak</w:t>
            </w:r>
            <w:r>
              <w:t>ing</w:t>
            </w:r>
            <w:r w:rsidRPr="00360990">
              <w:t xml:space="preserve"> up </w:t>
            </w:r>
            <w:r w:rsidRPr="002513F1">
              <w:t>&lt;10% of participants in BED research studies</w:t>
            </w:r>
            <w:r>
              <w:t>); (c)</w:t>
            </w:r>
            <w:r w:rsidRPr="002513F1">
              <w:t xml:space="preserve"> are less likely to be screened by medical professionals for EDs</w:t>
            </w:r>
            <w:r>
              <w:t>; (d)</w:t>
            </w:r>
            <w:r w:rsidRPr="002513F1">
              <w:t xml:space="preserve"> are </w:t>
            </w:r>
            <w:r>
              <w:t>~</w:t>
            </w:r>
            <w:r w:rsidRPr="002513F1">
              <w:t>50% less likely to be diagnosed or receive care</w:t>
            </w:r>
            <w:r>
              <w:t xml:space="preserve">; and (e) are more likely to experience one or more environmental factors that are associated with BED pathology and </w:t>
            </w:r>
            <w:r w:rsidRPr="00360990">
              <w:t>risk</w:t>
            </w:r>
            <w:r w:rsidRPr="002513F1">
              <w:t xml:space="preserve"> (e.g., economic precarity, food/nutrition scarcity, stigmatization, and discrimination). See Bray et al., 2022 and citations therein for references</w:t>
            </w:r>
            <w:r>
              <w:t xml:space="preserve"> </w:t>
            </w:r>
            <w:r>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fldChar w:fldCharType="separate"/>
            </w:r>
            <w:r w:rsidR="00CF3DBA">
              <w:rPr>
                <w:noProof/>
              </w:rPr>
              <w:t>[17]</w:t>
            </w:r>
            <w:r>
              <w:fldChar w:fldCharType="end"/>
            </w:r>
            <w:r w:rsidRPr="002513F1">
              <w:t>.</w:t>
            </w:r>
            <w:r>
              <w:t xml:space="preserve"> </w:t>
            </w:r>
            <w:r>
              <w:rPr>
                <w:b/>
                <w:bCs/>
                <w:color w:val="FF0000"/>
              </w:rPr>
              <w:t>(6)</w:t>
            </w:r>
            <w:r w:rsidRPr="002513F1">
              <w:rPr>
                <w:color w:val="FF0000"/>
              </w:rPr>
              <w:t xml:space="preserve"> </w:t>
            </w:r>
            <w:r w:rsidRPr="002513F1">
              <w:t>Including time, transportation, and resources required to coordinate communication between multiple providers</w:t>
            </w:r>
            <w:r>
              <w:t xml:space="preserve"> </w:t>
            </w:r>
            <w:r w:rsidRPr="00EF3311">
              <w:fldChar w:fldCharType="begin">
                <w:fldData xml:space="preserve">PEVuZE5vdGU+PENpdGU+PEF1dGhvcj5Kb2huczwvQXV0aG9yPjxZZWFyPjIwMTk8L1llYXI+PFJl
Y051bT44MzQ0PC9SZWNOdW0+PERpc3BsYXlUZXh0Pls0MiwgNDMsIDQ1LCA0NiwgNDgsIDQ5LCA1
MSwgNjMsIDczLCA4OSwgOTUtOTldPC9EaXNwbGF5VGV4dD48cmVjb3JkPjxyZWMtbnVtYmVyPjgz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cmQ+PC9DaXRlPjxDaXRlPjxBdXRob3I+Q2FjaGVsaW48L0F1dGhvcj48WWVhcj4yMDAxPC9ZZWFy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bj48dXJscz48L3VybHM+PC9yZWNvcmQ+PC9DaXRlPjxDaXRlPjxBdXRob3I+SGVybWFuPC9BdXRo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Q2l0ZT48Q2l0ZT48QXV0aG9yPkdvb2RlPC9BdXRob3I+PFllYXI+MjAyMzwvWWVhcj48UmVjTnVt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PjwvcmVjb3JkPjwvQ2l0ZT48Q2l0ZT48QXV0aG9yPkdvb2RlPC9BdXRob3I+PFllYXI+MjAyMzwv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</w:fldData>
              </w:fldChar>
            </w:r>
            <w:r w:rsidR="006A2418">
              <w:instrText xml:space="preserve"> ADDIN EN.CITE </w:instrText>
            </w:r>
            <w:r w:rsidR="006A2418">
              <w:fldChar w:fldCharType="begin">
                <w:fldData xml:space="preserve">PEVuZE5vdGU+PENpdGU+PEF1dGhvcj5Kb2huczwvQXV0aG9yPjxZZWFyPjIwMTk8L1llYXI+PFJl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L2xhbmd1YWdlPjwvcmVjb3JkPjwvQ2l0ZT48Q2l0ZT48QXV0aG9yPkNoYW88L0F1dGhvcj48WWVh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dXJscz48L3VybHM+PC9yZWNvcmQ+PC9DaXRlPjxDaXRlPjxBdXRob3I+VGhhcGxpeWFsPC9BdXRo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Q2l0ZT48Q2l0ZT48QXV0aG9yPkdvb2RlPC9BdXRob3I+PFllYXI+MjAyMzwvWWVhcj48UmVjTnVt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dGU+PENpdGU+PEF1dGhvcj5DYWNoZWxpbjwvQXV0aG9yPjxZZWFyPjIwMDE8L1llYXI+PFJlY051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</w:fldData>
              </w:fldChar>
            </w:r>
            <w:r w:rsidR="006A2418">
              <w:instrText xml:space="preserve"> ADDIN EN.CITE.DATA </w:instrText>
            </w:r>
            <w:r w:rsidR="006A2418">
              <w:fldChar w:fldCharType="end"/>
            </w:r>
            <w:r w:rsidRPr="00EF3311">
              <w:fldChar w:fldCharType="separate"/>
            </w:r>
            <w:r w:rsidR="006A2418">
              <w:rPr>
                <w:noProof/>
              </w:rPr>
              <w:t>[42, 43, 45, 46, 48, 49, 51, 63, 73, 89, 95-99]</w:t>
            </w:r>
            <w:r w:rsidRPr="00EF3311">
              <w:fldChar w:fldCharType="end"/>
            </w:r>
            <w:r w:rsidRPr="002513F1">
              <w:t>.</w:t>
            </w:r>
            <w:r>
              <w:t xml:space="preserve"> </w:t>
            </w:r>
            <w:r>
              <w:rPr>
                <w:b/>
                <w:bCs/>
                <w:color w:val="FF0000"/>
              </w:rPr>
              <w:t xml:space="preserve">(7) </w:t>
            </w:r>
            <w:r w:rsidRPr="00654B25">
              <w:t>E</w:t>
            </w:r>
            <w:r w:rsidRPr="00F1782E">
              <w:t>.g., having time to find</w:t>
            </w:r>
            <w:r>
              <w:t xml:space="preserve"> and/or </w:t>
            </w:r>
            <w:r w:rsidRPr="00F1782E">
              <w:t xml:space="preserve">coordinate care and pursue/engage in treatment. </w:t>
            </w:r>
            <w:r w:rsidRPr="00396100">
              <w:rPr>
                <w:b/>
                <w:bCs/>
                <w:color w:val="FF0000"/>
                <w:szCs w:val="18"/>
              </w:rPr>
              <w:t>(8)</w:t>
            </w:r>
            <w:r>
              <w:rPr>
                <w:b/>
                <w:bCs/>
                <w:color w:val="FF0000"/>
                <w:sz w:val="20"/>
                <w:szCs w:val="20"/>
              </w:rPr>
              <w:t xml:space="preserve"> </w:t>
            </w:r>
            <w:r>
              <w:t>E</w:t>
            </w:r>
            <w:r w:rsidRPr="002513A2">
              <w:t>.g., “treatment is hard</w:t>
            </w:r>
            <w:r>
              <w:t xml:space="preserve">.” </w:t>
            </w:r>
            <w:r w:rsidRPr="003D71A9">
              <w:t xml:space="preserve">To the authors' knowledge, </w:t>
            </w:r>
            <w:r>
              <w:t>this particular barrier has</w:t>
            </w:r>
            <w:r w:rsidRPr="003D71A9">
              <w:t xml:space="preserve"> little empirical investigation in the context of BED. For example, the literature on “fear of facing treatment hardships” focuses more on populations with anorexia nervosa (e.g., facing fears of weight gain and “breaking food rules”/facing “fear foods”) </w:t>
            </w:r>
            <w:r w:rsidRPr="003D71A9">
              <w:fldChar w:fldCharType="begin"/>
            </w:r>
            <w:r w:rsidR="00CF3DBA">
              <w:instrText xml:space="preserve"> ADDIN EN.CITE &lt;EndNote&gt;&lt;Cite&gt;&lt;Author&gt;Butler&lt;/Author&gt;&lt;Year&gt;2023&lt;/Year&gt;&lt;RecNum&gt;8390&lt;/RecNum&gt;&lt;DisplayText&gt;[120, 121]&lt;/DisplayText&gt;&lt;record&gt;&lt;rec-number&gt;8390&lt;/rec-number&gt;&lt;foreign-keys&gt;&lt;key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Pr="003D71A9">
              <w:fldChar w:fldCharType="separate"/>
            </w:r>
            <w:r w:rsidR="00CF3DBA">
              <w:rPr>
                <w:noProof/>
              </w:rPr>
              <w:t>[120, 121]</w:t>
            </w:r>
            <w:r w:rsidRPr="003D71A9">
              <w:fldChar w:fldCharType="end"/>
            </w:r>
            <w:r w:rsidRPr="003D71A9">
              <w:t xml:space="preserve">. However, some support does exist for negative attitudes towards seeking help </w:t>
            </w:r>
            <w:r w:rsidRPr="003D71A9">
              <w:fldChar w:fldCharType="begin">
                <w:fldData xml:space="preserve">PEVuZE5vdGU+PENpdGU+PEF1dGhvcj5CaWxpxIc8L0F1dGhvcj48WWVhcj4yMDIwPC9ZZWFyPjxS
ZWNOdW0+Nzk1MTwvUmVjTnVtPjxEaXNwbGF5VGV4dD5bNDMsIDQ1XTwvRGlzcGxheVRleHQ+PHJl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L2xhbmd1YWdlPjwvcmVjb3JkPjwvQ2l0ZT48L0VuZE5vdGU+AG==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ZWNOdW0+Nzk1MTwvUmVjTnVtPjxEaXNwbGF5VGV4dD5bNDMsIDQ1XTwvRGlzcGxheVRleHQ+PHJl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L2xhbmd1YWdlPjwvcmVjb3JkPjwvQ2l0ZT48L0VuZE5vdGU+AG==
</w:fldData>
              </w:fldChar>
            </w:r>
            <w:r w:rsidR="00CF3DBA">
              <w:instrText xml:space="preserve"> ADDIN EN.CITE.DATA </w:instrText>
            </w:r>
            <w:r w:rsidR="00CF3DBA">
              <w:fldChar w:fldCharType="end"/>
            </w:r>
            <w:r w:rsidRPr="003D71A9">
              <w:fldChar w:fldCharType="separate"/>
            </w:r>
            <w:r w:rsidR="00CF3DBA">
              <w:rPr>
                <w:noProof/>
              </w:rPr>
              <w:t>[43, 45]</w:t>
            </w:r>
            <w:r w:rsidRPr="003D71A9">
              <w:fldChar w:fldCharType="end"/>
            </w:r>
            <w:r w:rsidRPr="003D71A9">
              <w:t xml:space="preserve"> and patient ambivalence/low </w:t>
            </w:r>
            <w:r w:rsidRPr="003D71A9">
              <w:lastRenderedPageBreak/>
              <w:t xml:space="preserve">motivation to change in the context of BED </w:t>
            </w:r>
            <w:r w:rsidRPr="003D71A9">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instrText xml:space="preserve"> ADDIN EN.CITE </w:instrText>
            </w:r>
            <w:r w:rsidR="00CF3DBA">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instrText xml:space="preserve"> ADDIN EN.CITE.DATA </w:instrText>
            </w:r>
            <w:r w:rsidR="00CF3DBA">
              <w:fldChar w:fldCharType="end"/>
            </w:r>
            <w:r w:rsidRPr="003D71A9">
              <w:fldChar w:fldCharType="separate"/>
            </w:r>
            <w:r w:rsidR="00CF3DBA">
              <w:rPr>
                <w:noProof/>
              </w:rPr>
              <w:t>[43, 45, 62, 110]</w:t>
            </w:r>
            <w:r w:rsidRPr="003D71A9">
              <w:fldChar w:fldCharType="end"/>
            </w:r>
            <w:r w:rsidRPr="003D71A9">
              <w:t>.</w:t>
            </w:r>
            <w:r>
              <w:t xml:space="preserve"> Additionally, studies on CIH intervention use in the context of BED treatment tend to identify a benefit of BED in supporting patients in tolerating and coping with treatment demands, indirectly supporting this barrier </w:t>
            </w:r>
            <w:r>
              <w:fldChar w:fldCharType="begin">
                <w:fldData xml:space="preserve">PEVuZE5vdGU+PENpdGU+PEF1dGhvcj5Gb2dhcnR5PC9BdXRob3I+PFllYXI+MjAxMDwvWWVhcj48
UmVjTnVtPjQ5Njk8L1JlY051bT48RGlzcGxheVRleHQ+WzExNC0xMTldPC9EaXNwbGF5VGV4dD48
cmVjb3JkPjxyZWMtbnVtYmVyPjQ5Njk8L3JlYy1udW1iZXI+PGZvcmVpZ24ta2V5cz48a2V5IGFw
cD0iRU4iIGRiLWlkPSJ2djJzOXJkOXByenI5bGV3NXR2NTJyd2RlOXJhcmQydDUycnQiIHRpbWVz
dGFtcD0iMTYxNTE2MjgzMiI+NDk2OTwva2V5PjwvZm9yZWlnbi1rZXlzPjxyZWYtdHlwZSBuYW1l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b3I+PFllYXI+MjAxNjwvWWVhcj48UmVjTnVtPjM3NTI8L1JlY051bT48cmVjb3JkPjxyZWMtbnVt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</w:fldData>
              </w:fldChar>
            </w:r>
            <w:r w:rsidR="00CF3DBA">
              <w:instrText xml:space="preserve"> ADDIN EN.CITE </w:instrText>
            </w:r>
            <w:r w:rsidR="00CF3DBA">
              <w:fldChar w:fldCharType="begin">
                <w:fldData xml:space="preserve">PEVuZE5vdGU+PENpdGU+PEF1dGhvcj5Gb2dhcnR5PC9BdXRob3I+PFllYXI+MjAxMDwvWWVhcj48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</w:fldData>
              </w:fldChar>
            </w:r>
            <w:r w:rsidR="00CF3DBA">
              <w:instrText xml:space="preserve"> ADDIN EN.CITE.DATA </w:instrText>
            </w:r>
            <w:r w:rsidR="00CF3DBA">
              <w:fldChar w:fldCharType="end"/>
            </w:r>
            <w:r>
              <w:fldChar w:fldCharType="separate"/>
            </w:r>
            <w:r w:rsidR="00CF3DBA">
              <w:rPr>
                <w:noProof/>
              </w:rPr>
              <w:t>[114-119]</w:t>
            </w:r>
            <w:r>
              <w:fldChar w:fldCharType="end"/>
            </w:r>
            <w:r>
              <w:t xml:space="preserve">. </w:t>
            </w:r>
            <w:r>
              <w:rPr>
                <w:b/>
                <w:bCs/>
                <w:color w:val="FF0000"/>
              </w:rPr>
              <w:t>(9)</w:t>
            </w:r>
            <w:r>
              <w:t xml:space="preserve"> </w:t>
            </w:r>
            <w:r w:rsidRPr="00F1782E">
              <w:t xml:space="preserve">Binge eating behavior is often viewed as a coping behavior associated with trauma/adversity </w:t>
            </w:r>
            <w:r>
              <w:t xml:space="preserve">both </w:t>
            </w:r>
            <w:r w:rsidRPr="00F1782E">
              <w:t xml:space="preserve">in BED </w:t>
            </w:r>
            <w:r w:rsidRPr="00EF3311">
              <w:fldChar w:fldCharType="begin">
                <w:fldData xml:space="preserve">PEVuZE5vdGU+PENpdGU+PEF1dGhvcj5DYXNsaW5pPC9BdXRob3I+PFllYXI+MjAxNjwvWWVhcj48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ZT48QXV0aG9yPkJyYXk8L0F1dGhvcj48WWVhcj4yMDIyPC9ZZWFyPjxSZWNOdW0+NzgzODwvUmVj
TnVtPjxyZWNvcmQ+PHJlYy1udW1iZXI+NzgzODwvcmVjLW51bWJlcj48Zm9yZWlnbi1rZXlzPjxr
ZXkgYXBwPSJFTiIgZGItaWQ9InZ2MnM5cmQ5cHJ6cjlsZXc1dHY1MnJ3ZGU5cmFyZDJ0NTJydCIg
dGltZXN0YW1wPSIxNjY1MzkxNDQ3Ij43ODM4PC9rZXk+PC9mb3JlaWduLWtleXM+PHJlZi10eXBl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T1IsIFVuaXRlZCBTdGF0ZXMuJiN4RDtXaWxkZXIgUmVzZWFyY2ggRGl2aXNpb24sIEFtaGVyc3Qg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bmd1YWdlPjwvcmVjb3JkPjwvQ2l0ZT48Q2l0ZT48QXV0aG9yPkJyYXk8L0F1dGhvcj48WWVhcj4y
MDIzPC9ZZWFyPjxSZWNOdW0+Nzg1NDwvUmVjTnVtPjxyZWNvcmQ+PHJlYy1udW1iZXI+Nzg1NDwv
cmVjLW51bWJlcj48Zm9yZWlnbi1rZXlzPjxrZXkgYXBwPSJFTiIgZGItaWQ9InZ2MnM5cmQ5cHJ6
cjlsZXc1dHY1MnJ3ZGU5cmFyZDJ0NTJydCIgdGltZXN0YW1wPSIxNjc2NjczNDA2Ij43ODU0PC9r
ZXk+PC9mb3JlaWduLWtleXM+PHJlZi10eXBlIG5hbWU9IkpvdXJuYWwgQXJ0aWNsZSI+MTc8L3Jl
Zi10eXBlPjxjb250cmlidXRvcnM+PGF1dGhvcnM+PGF1dGhvcj5CcmF5LCBCcmVubmE8L2F1dGhv
cj48YXV0aG9yPlNhZG93c2tpLCBBZGFtPC9hdXRob3I+PGF1dGhvcj5CcmF5LCBDaHJpczwvYXV0
aG9yPjxhdXRob3I+QnJhZGxleSwgUnlhbjwvYXV0aG9yPjxhdXRob3I+WndpY2tleSwgSGVhdGhl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bGFuZ3VhZ2U+RW5nbGlzaDwvbGFuZ3VhZ2U+PC9yZWNvcmQ+PC9DaXRlPjwvRW5kTm90ZT4A
</w:fldData>
              </w:fldChar>
            </w:r>
            <w:r w:rsidR="00CF3DBA">
              <w:instrText xml:space="preserve"> ADDIN EN.CITE </w:instrText>
            </w:r>
            <w:r w:rsidR="00CF3DBA">
              <w:fldChar w:fldCharType="begin">
                <w:fldData xml:space="preserve">PEVuZE5vdGU+PENpdGU+PEF1dGhvcj5DYXNsaW5pPC9BdXRob3I+PFllYXI+MjAxNjwvWWVhcj48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T1IsIFVuaXRlZCBTdGF0ZXMuJiN4RDtXaWxkZXIgUmVzZWFyY2ggRGl2aXNpb24sIEFtaGVyc3Qg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bmd1YWdlPjwvcmVjb3JkPjwvQ2l0ZT48Q2l0ZT48QXV0aG9yPkJyYXk8L0F1dGhvcj48WWVhcj4y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</w:fldData>
              </w:fldChar>
            </w:r>
            <w:r w:rsidR="00CF3DBA">
              <w:instrText xml:space="preserve"> ADDIN EN.CITE.DATA </w:instrText>
            </w:r>
            <w:r w:rsidR="00CF3DBA">
              <w:fldChar w:fldCharType="end"/>
            </w:r>
            <w:r w:rsidRPr="00EF3311">
              <w:fldChar w:fldCharType="separate"/>
            </w:r>
            <w:r w:rsidR="00CF3DBA">
              <w:rPr>
                <w:noProof/>
              </w:rPr>
              <w:t>[17-19, 122-126]</w:t>
            </w:r>
            <w:r w:rsidRPr="00EF3311">
              <w:fldChar w:fldCharType="end"/>
            </w:r>
            <w:r w:rsidRPr="00F1782E">
              <w:t xml:space="preserve"> and obesity</w:t>
            </w:r>
            <w:r>
              <w:t xml:space="preserve"> </w:t>
            </w:r>
            <w:r w:rsidRPr="00A03B3E">
              <w:fldChar w:fldCharType="begin">
                <w:fldData xml:space="preserve">PEVuZE5vdGU+PENpdGU+PEF1dGhvcj5GZWxpdHRpPC9BdXRob3I+PFllYXI+MTk5ODwvWWVhcj48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</w:fldData>
              </w:fldChar>
            </w:r>
            <w:r w:rsidR="00CF3DBA">
              <w:instrText xml:space="preserve"> ADDIN EN.CITE </w:instrText>
            </w:r>
            <w:r w:rsidR="00CF3DBA">
              <w:fldChar w:fldCharType="begin">
                <w:fldData xml:space="preserve">PEVuZE5vdGU+PENpdGU+PEF1dGhvcj5GZWxpdHRpPC9BdXRob3I+PFllYXI+MTk5ODwvWWVhcj48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</w:fldData>
              </w:fldChar>
            </w:r>
            <w:r w:rsidR="00CF3DBA">
              <w:instrText xml:space="preserve"> ADDIN EN.CITE.DATA </w:instrText>
            </w:r>
            <w:r w:rsidR="00CF3DBA">
              <w:fldChar w:fldCharType="end"/>
            </w:r>
            <w:r w:rsidRPr="00A03B3E">
              <w:fldChar w:fldCharType="separate"/>
            </w:r>
            <w:r w:rsidR="00CF3DBA">
              <w:rPr>
                <w:noProof/>
              </w:rPr>
              <w:t>[19, 126-131]</w:t>
            </w:r>
            <w:r w:rsidRPr="00A03B3E">
              <w:fldChar w:fldCharType="end"/>
            </w:r>
            <w:r>
              <w:t xml:space="preserve">. Trauma/adversity and obesity both have </w:t>
            </w:r>
            <w:r w:rsidRPr="00A03B3E">
              <w:t>high comorbidity with BED</w:t>
            </w:r>
            <w:r>
              <w:t xml:space="preserve"> </w:t>
            </w:r>
            <w:r w:rsidRPr="00A03B3E">
              <w:fldChar w:fldCharType="begin">
                <w:fldData xml:space="preserve">PEVuZE5vdGU+PENpdGU+PEF1dGhvcj5IdWRzb248L0F1dGhvcj48WWVhcj4yMDA3PC9ZZWFyPjxS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Y051bT43ODM4PC9SZWNOdW0+PHJlY29yZD48cmVjLW51bWJlcj43ODM4PC9yZWMtbnVtYmVyPjxm
b3JlaWduLWtleXM+PGtleSBhcHA9IkVOIiBkYi1pZD0idnYyczlyZDlwcnpyOWxldzV0djUycndk
ZTlyYXJkMnQ1MnJ0IiB0aW1lc3RhbXA9IjE2NjUzOTE0NDciPjc4Mzg8L2tleT48L2ZvcmVpZ24t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bmUsIFBvcnRsYW5kLCBPUiwgVW5pdGVkIFN0YXRlcy4mI3hEO1dpbGRlciBSZXNlYXJjaCBEaXZp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PC9FbmROb3RlPgB=
</w:fldData>
              </w:fldChar>
            </w:r>
            <w:r w:rsidR="00CF3DBA">
              <w:instrText xml:space="preserve"> ADDIN EN.CITE </w:instrText>
            </w:r>
            <w:r w:rsidR="00CF3DBA">
              <w:fldChar w:fldCharType="begin">
                <w:fldData xml:space="preserve">PEVuZE5vdGU+PENpdGU+PEF1dGhvcj5IdWRzb248L0F1dGhvcj48WWVhcj4yMDA3PC9ZZWFyPjxS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bmUsIFBvcnRsYW5kLCBPUiwgVW5pdGVkIFN0YXRlcy4mI3hEO1dpbGRlciBSZXNlYXJjaCBEaXZp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bmd1YWdlPmVuZzwvbGFuZ3VhZ2U+PC9yZWNvcmQ+PC9DaXRlPjxDaXRlPjxBdXRob3I+QnJheTwv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</w:fldData>
              </w:fldChar>
            </w:r>
            <w:r w:rsidR="00CF3DBA">
              <w:instrText xml:space="preserve"> ADDIN EN.CITE.DATA </w:instrText>
            </w:r>
            <w:r w:rsidR="00CF3DBA">
              <w:fldChar w:fldCharType="end"/>
            </w:r>
            <w:r w:rsidRPr="00A03B3E">
              <w:fldChar w:fldCharType="separate"/>
            </w:r>
            <w:r w:rsidR="00CF3DBA">
              <w:rPr>
                <w:noProof/>
              </w:rPr>
              <w:t>[2, 5, 17-19, 132]</w:t>
            </w:r>
            <w:r w:rsidRPr="00A03B3E">
              <w:fldChar w:fldCharType="end"/>
            </w:r>
            <w:r w:rsidRPr="00F1782E">
              <w:t>.</w:t>
            </w:r>
            <w:r>
              <w:t xml:space="preserve"> </w:t>
            </w:r>
          </w:p>
          <w:p w14:paraId="51714586" w14:textId="5439F1C7" w:rsidR="00C779D1" w:rsidRDefault="00C779D1" w:rsidP="00C779D1">
            <w:pPr>
              <w:pStyle w:val="MDPI41tablecaption"/>
              <w:rPr>
                <w:b/>
                <w:bCs/>
              </w:rPr>
            </w:pPr>
            <w:r w:rsidRPr="001133F7">
              <w:rPr>
                <w:b/>
                <w:bCs/>
              </w:rPr>
              <w:t xml:space="preserve">Symbols: </w:t>
            </w:r>
            <w:r w:rsidRPr="001133F7">
              <w:rPr>
                <w:b/>
                <w:bCs/>
                <w:color w:val="FF0000"/>
              </w:rPr>
              <w:t>¢</w:t>
            </w:r>
            <w:r>
              <w:t xml:space="preserve"> Thought to be linked </w:t>
            </w:r>
            <w:r w:rsidRPr="002513A2">
              <w:t>to trauma/adversity and fea</w:t>
            </w:r>
            <w:r>
              <w:t xml:space="preserve">r often. </w:t>
            </w:r>
            <w:r w:rsidRPr="001133F7">
              <w:rPr>
                <w:b/>
                <w:bCs/>
                <w:color w:val="FF0000"/>
              </w:rPr>
              <w:t>**</w:t>
            </w:r>
            <w:r w:rsidRPr="009C2CA9">
              <w:t>Proposed barriers presented in bold</w:t>
            </w:r>
            <w:r>
              <w:t xml:space="preserve"> and italicized</w:t>
            </w:r>
            <w:r w:rsidRPr="009C2CA9">
              <w:t xml:space="preserve"> text with double asterisk (</w:t>
            </w:r>
            <w:r w:rsidRPr="001133F7">
              <w:rPr>
                <w:b/>
                <w:bCs/>
                <w:color w:val="FF0000"/>
              </w:rPr>
              <w:t>**</w:t>
            </w:r>
            <w:r w:rsidRPr="009C2CA9">
              <w:t>)</w:t>
            </w:r>
            <w:r w:rsidRPr="002513F1">
              <w:t xml:space="preserve"> pertain more to treatment access/entry (stage 3) than to treatment-seeking (stage 2)</w:t>
            </w:r>
            <w:r w:rsidRPr="00F1782E">
              <w:t>.</w:t>
            </w:r>
            <w:r>
              <w:t xml:space="preserve"> </w:t>
            </w:r>
            <w:r w:rsidRPr="00D21179">
              <w:rPr>
                <w:b/>
                <w:bCs/>
                <w:color w:val="FF0000"/>
              </w:rPr>
              <w:t>¶</w:t>
            </w:r>
            <w:r>
              <w:rPr>
                <w:b/>
                <w:bCs/>
              </w:rPr>
              <w:t xml:space="preserve"> </w:t>
            </w:r>
            <w:r w:rsidRPr="00D21179">
              <w:t>E.g., obesity</w:t>
            </w:r>
            <w:r>
              <w:rPr>
                <w:b/>
                <w:bCs/>
              </w:rPr>
              <w:t xml:space="preserve">. </w:t>
            </w:r>
          </w:p>
          <w:p w14:paraId="0123DE16" w14:textId="24D9C542" w:rsidR="00C779D1" w:rsidRPr="00E634F8" w:rsidRDefault="00C779D1" w:rsidP="00C779D1">
            <w:pPr>
              <w:pStyle w:val="MDPI41tablecaption"/>
            </w:pPr>
            <w:r w:rsidRPr="001133F7">
              <w:rPr>
                <w:b/>
                <w:bCs/>
              </w:rPr>
              <w:t>Abbreviations: BED</w:t>
            </w:r>
            <w:r>
              <w:t xml:space="preserve">, binge eating disorder; </w:t>
            </w:r>
            <w:r w:rsidRPr="001133F7">
              <w:rPr>
                <w:b/>
                <w:bCs/>
              </w:rPr>
              <w:t>BIPOC</w:t>
            </w:r>
            <w:r>
              <w:t>, black, indigenous, and people of color;</w:t>
            </w:r>
            <w:r w:rsidRPr="00E634F8">
              <w:t xml:space="preserve"> </w:t>
            </w:r>
            <w:r w:rsidRPr="001133F7">
              <w:rPr>
                <w:b/>
                <w:bCs/>
              </w:rPr>
              <w:t>DSM-5</w:t>
            </w:r>
            <w:r>
              <w:t>, Diagnostic Statistical Manual, 5</w:t>
            </w:r>
            <w:r w:rsidRPr="00F76F55">
              <w:rPr>
                <w:vertAlign w:val="superscript"/>
              </w:rPr>
              <w:t>th</w:t>
            </w:r>
            <w:r>
              <w:t xml:space="preserve"> Edition (manual published by the </w:t>
            </w:r>
            <w:r w:rsidRPr="00F76F55">
              <w:t>American Psychiatric Association (APA)</w:t>
            </w:r>
            <w:r>
              <w:t xml:space="preserve"> and used to diagnose psychiatric disorders); </w:t>
            </w:r>
            <w:r w:rsidRPr="001133F7">
              <w:rPr>
                <w:b/>
                <w:bCs/>
              </w:rPr>
              <w:t>DSM-5-TR</w:t>
            </w:r>
            <w:r>
              <w:t>, Diagnostic Statistical Manual, 5</w:t>
            </w:r>
            <w:r w:rsidRPr="00F76F55">
              <w:rPr>
                <w:vertAlign w:val="superscript"/>
              </w:rPr>
              <w:t>th</w:t>
            </w:r>
            <w:r>
              <w:t xml:space="preserve"> Edition Text Revision (current, most up-to-date version of the DSM-5); </w:t>
            </w:r>
            <w:r w:rsidRPr="001133F7">
              <w:rPr>
                <w:b/>
                <w:bCs/>
              </w:rPr>
              <w:t>ED</w:t>
            </w:r>
            <w:r>
              <w:t xml:space="preserve">, eating disorder; </w:t>
            </w:r>
            <w:r w:rsidRPr="001133F7">
              <w:rPr>
                <w:b/>
                <w:bCs/>
              </w:rPr>
              <w:t>GI</w:t>
            </w:r>
            <w:r>
              <w:t xml:space="preserve">, gastrointestinal; </w:t>
            </w:r>
            <w:r w:rsidRPr="003E618B">
              <w:rPr>
                <w:b/>
                <w:bCs/>
              </w:rPr>
              <w:t>GP</w:t>
            </w:r>
            <w:r>
              <w:t xml:space="preserve">, general practitioner; </w:t>
            </w:r>
            <w:r w:rsidRPr="003E618B">
              <w:rPr>
                <w:b/>
                <w:bCs/>
              </w:rPr>
              <w:t>LGBTQ2+</w:t>
            </w:r>
            <w:r>
              <w:t xml:space="preserve">, lesbian, gay, bisexual, transgender, queer, two-soul/two-hearted, pansexual, and other; </w:t>
            </w:r>
            <w:r w:rsidRPr="003E618B">
              <w:rPr>
                <w:b/>
                <w:bCs/>
              </w:rPr>
              <w:t>PCP</w:t>
            </w:r>
            <w:r>
              <w:t xml:space="preserve">, primary care provider; </w:t>
            </w:r>
            <w:r w:rsidRPr="001133F7">
              <w:rPr>
                <w:b/>
                <w:bCs/>
              </w:rPr>
              <w:t>SWAG</w:t>
            </w:r>
            <w:r>
              <w:t>, an outdated misconception that ascribes eating disorders to “thin (“</w:t>
            </w:r>
            <w:r>
              <w:rPr>
                <w:u w:val="single"/>
              </w:rPr>
              <w:t>s</w:t>
            </w:r>
            <w:r>
              <w:t xml:space="preserve">kinny”), </w:t>
            </w:r>
            <w:r>
              <w:rPr>
                <w:u w:val="single"/>
              </w:rPr>
              <w:t>w</w:t>
            </w:r>
            <w:r w:rsidRPr="00E634F8">
              <w:t>hite</w:t>
            </w:r>
            <w:r>
              <w:t xml:space="preserve">, </w:t>
            </w:r>
            <w:r w:rsidRPr="00E634F8">
              <w:rPr>
                <w:u w:val="single"/>
              </w:rPr>
              <w:t>a</w:t>
            </w:r>
            <w:r>
              <w:t>ffluent, young women (“</w:t>
            </w:r>
            <w:r w:rsidRPr="00E634F8">
              <w:rPr>
                <w:u w:val="single"/>
              </w:rPr>
              <w:t>g</w:t>
            </w:r>
            <w:r>
              <w:t>irls”),” typically with restrictive-type eating disorders..</w:t>
            </w:r>
          </w:p>
        </w:tc>
      </w:tr>
    </w:tbl>
    <w:p w14:paraId="2C308DC5" w14:textId="0FB7265C" w:rsidR="00AA66A1" w:rsidRDefault="00A03B3E" w:rsidP="009C2CA9">
      <w:pPr>
        <w:pStyle w:val="MDPI33textspaceafter"/>
        <w:ind w:left="0"/>
        <w:sectPr w:rsidR="00AA66A1" w:rsidSect="009C2CA9">
          <w:pgSz w:w="16838" w:h="11906" w:orient="landscape" w:code="9"/>
          <w:pgMar w:top="720" w:right="1077" w:bottom="720" w:left="1417" w:header="1020" w:footer="340" w:gutter="0"/>
          <w:lnNumType w:countBy="1" w:distance="255" w:restart="continuous"/>
          <w:pgNumType w:start="1"/>
          <w:cols w:space="425"/>
          <w:titlePg/>
          <w:bidi/>
          <w:docGrid w:type="lines" w:linePitch="326"/>
        </w:sectPr>
      </w:pPr>
      <w:r w:rsidRPr="00B01A5B">
        <w:lastRenderedPageBreak/>
        <w:t xml:space="preserve"> </w:t>
      </w:r>
    </w:p>
    <w:bookmarkStart w:id="10" w:name="_Ref180475928"/>
    <w:p w14:paraId="6D6FB288" w14:textId="00D90410" w:rsidR="00A03B3E" w:rsidRPr="00AA66A1" w:rsidRDefault="0097532C" w:rsidP="001133F7">
      <w:pPr>
        <w:pStyle w:val="MDPI51figurecaption"/>
      </w:pPr>
      <w:r w:rsidRPr="001133F7">
        <w:rPr>
          <w:b/>
          <w:bCs/>
          <w:noProof/>
        </w:rPr>
        <w:lastRenderedPageBreak/>
        <mc:AlternateContent>
          <mc:Choice Requires="wps">
            <w:drawing>
              <wp:anchor distT="0" distB="0" distL="114300" distR="114300" simplePos="0" relativeHeight="251664384" behindDoc="0" locked="0" layoutInCell="1" allowOverlap="1" wp14:anchorId="425AE7D2" wp14:editId="1D0D5534">
                <wp:simplePos x="0" y="0"/>
                <wp:positionH relativeFrom="column">
                  <wp:posOffset>8018878</wp:posOffset>
                </wp:positionH>
                <wp:positionV relativeFrom="paragraph">
                  <wp:posOffset>2335530</wp:posOffset>
                </wp:positionV>
                <wp:extent cx="112542" cy="196947"/>
                <wp:effectExtent l="0" t="0" r="14605" b="19050"/>
                <wp:wrapNone/>
                <wp:docPr id="872828951" name="Rectangle 3"/>
                <wp:cNvGraphicFramePr/>
                <a:graphic xmlns:a="http://schemas.openxmlformats.org/drawingml/2006/main">
                  <a:graphicData uri="http://schemas.microsoft.com/office/word/2010/wordprocessingShape">
                    <wps:wsp>
                      <wps:cNvSpPr/>
                      <wps:spPr>
                        <a:xfrm>
                          <a:off x="0" y="0"/>
                          <a:ext cx="112542" cy="196947"/>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69ECBA" id="Rectangle 3" o:spid="_x0000_s1026" style="position:absolute;margin-left:631.4pt;margin-top:183.9pt;width:8.85pt;height:15.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" fillcolor="white [3212]" strokecolor="white [3212]" strokeweight="1pt"/>
            </w:pict>
          </mc:Fallback>
        </mc:AlternateContent>
      </w:r>
      <w:r w:rsidR="00AA66A1" w:rsidRPr="001133F7">
        <w:rPr>
          <w:b/>
          <w:bCs/>
          <w:noProof/>
        </w:rPr>
        <w:drawing>
          <wp:anchor distT="0" distB="0" distL="114300" distR="114300" simplePos="0" relativeHeight="251662336" behindDoc="1" locked="0" layoutInCell="1" allowOverlap="1" wp14:anchorId="67836E9E" wp14:editId="15815D10">
            <wp:simplePos x="0" y="0"/>
            <wp:positionH relativeFrom="column">
              <wp:posOffset>-186690</wp:posOffset>
            </wp:positionH>
            <wp:positionV relativeFrom="paragraph">
              <wp:posOffset>11430</wp:posOffset>
            </wp:positionV>
            <wp:extent cx="9694545" cy="6071235"/>
            <wp:effectExtent l="0" t="0" r="0" b="0"/>
            <wp:wrapTight wrapText="bothSides">
              <wp:wrapPolygon edited="1">
                <wp:start x="-755" y="270"/>
                <wp:lineTo x="928" y="582"/>
                <wp:lineTo x="862" y="953"/>
                <wp:lineTo x="862" y="2117"/>
                <wp:lineTo x="-716" y="359"/>
                <wp:lineTo x="-598" y="18014"/>
                <wp:lineTo x="-676" y="20598"/>
                <wp:lineTo x="1525" y="19901"/>
                <wp:lineTo x="-912" y="21196"/>
                <wp:lineTo x="2751" y="20642"/>
                <wp:lineTo x="12928" y="20748"/>
                <wp:lineTo x="23343" y="20844"/>
                <wp:lineTo x="19856" y="20642"/>
                <wp:lineTo x="20586" y="20060"/>
                <wp:lineTo x="20619" y="19901"/>
                <wp:lineTo x="20917" y="19054"/>
                <wp:lineTo x="23374" y="20957"/>
                <wp:lineTo x="23309" y="456"/>
                <wp:lineTo x="20818" y="2117"/>
                <wp:lineTo x="20420" y="1482"/>
                <wp:lineTo x="20254" y="1270"/>
                <wp:lineTo x="23281" y="399"/>
                <wp:lineTo x="17304" y="476"/>
                <wp:lineTo x="7757" y="318"/>
                <wp:lineTo x="-755" y="270"/>
              </wp:wrapPolygon>
            </wp:wrapTight>
            <wp:docPr id="344605319" name="Picture 1" descr="A screen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605319" name="Picture 1" descr="A screenshot of a diagram&#10;&#10;Description automatically generated"/>
                    <pic:cNvPicPr/>
                  </pic:nvPicPr>
                  <pic:blipFill rotWithShape="1">
                    <a:blip r:embed="rId22" cstate="print">
                      <a:extLst>
                        <a:ext uri="{28A0092B-C50C-407E-A947-70E740481C1C}">
                          <a14:useLocalDpi xmlns:a14="http://schemas.microsoft.com/office/drawing/2010/main" val="0"/>
                        </a:ext>
                      </a:extLst>
                    </a:blip>
                    <a:srcRect l="2408" t="4130" r="1258" b="2239"/>
                    <a:stretch/>
                  </pic:blipFill>
                  <pic:spPr bwMode="auto">
                    <a:xfrm>
                      <a:off x="0" y="0"/>
                      <a:ext cx="9694545" cy="60712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03B3E" w:rsidRPr="001133F7">
        <w:rPr>
          <w:b/>
          <w:bCs/>
        </w:rPr>
        <w:t xml:space="preserve">Figure </w:t>
      </w:r>
      <w:r w:rsidR="00A03B3E" w:rsidRPr="001133F7">
        <w:rPr>
          <w:b/>
          <w:bCs/>
        </w:rPr>
        <w:fldChar w:fldCharType="begin"/>
      </w:r>
      <w:r w:rsidR="00A03B3E" w:rsidRPr="001133F7">
        <w:rPr>
          <w:b/>
          <w:bCs/>
        </w:rPr>
        <w:instrText xml:space="preserve"> SEQ Figure \* ARABIC </w:instrText>
      </w:r>
      <w:r w:rsidR="00A03B3E" w:rsidRPr="001133F7">
        <w:rPr>
          <w:b/>
          <w:bCs/>
        </w:rPr>
        <w:fldChar w:fldCharType="separate"/>
      </w:r>
      <w:r w:rsidR="00AA66A1" w:rsidRPr="001133F7">
        <w:rPr>
          <w:b/>
          <w:bCs/>
          <w:noProof/>
        </w:rPr>
        <w:t>2</w:t>
      </w:r>
      <w:r w:rsidR="00A03B3E" w:rsidRPr="001133F7">
        <w:rPr>
          <w:b/>
          <w:bCs/>
        </w:rPr>
        <w:fldChar w:fldCharType="end"/>
      </w:r>
      <w:bookmarkEnd w:id="10"/>
      <w:r w:rsidR="00A03B3E" w:rsidRPr="001133F7">
        <w:rPr>
          <w:b/>
          <w:bCs/>
        </w:rPr>
        <w:t xml:space="preserve">. </w:t>
      </w:r>
      <w:r w:rsidR="00AA66A1" w:rsidRPr="001133F7">
        <w:rPr>
          <w:b/>
          <w:bCs/>
        </w:rPr>
        <w:t xml:space="preserve">Theoretical model of patient-, provider-, and systems-level barriers that can impede binge eating disorder (BED) identification (Stage </w:t>
      </w:r>
      <w:r w:rsidR="00AA66A1" w:rsidRPr="001133F7">
        <w:rPr>
          <w:b/>
          <w:bCs/>
        </w:rPr>
        <w:lastRenderedPageBreak/>
        <w:t>1), treatment-seeking (Stage 2), and treatment engagement (Stage 3),</w:t>
      </w:r>
      <w:r w:rsidR="00AA66A1" w:rsidRPr="00AA66A1">
        <w:t xml:space="preserve"> as spontaneously identified by 64% of BED experts in this study (n=9/14). </w:t>
      </w:r>
      <w:r w:rsidR="00294B20">
        <w:rPr>
          <w:bCs/>
        </w:rPr>
        <w:t>Eleven (11</w:t>
      </w:r>
      <w:r w:rsidR="00AA66A1" w:rsidRPr="00C147CE">
        <w:rPr>
          <w:bCs/>
        </w:rPr>
        <w:t>) barriers to BED treatment were identified through reflexive thematic analysis as common themes among BED expert interview transcripts</w:t>
      </w:r>
      <w:r w:rsidR="00AA66A1" w:rsidRPr="00AA66A1">
        <w:rPr>
          <w:bCs/>
        </w:rPr>
        <w:t xml:space="preserve"> (n=9/14)</w:t>
      </w:r>
      <w:r w:rsidR="00AA66A1" w:rsidRPr="00C147CE">
        <w:rPr>
          <w:bCs/>
        </w:rPr>
        <w:t xml:space="preserve">. Secondary reflexive thematic analysis of the themes yielded a conceptual model that categorized barriers across two dimensions: the </w:t>
      </w:r>
      <w:r w:rsidR="00AA66A1" w:rsidRPr="001133F7">
        <w:rPr>
          <w:b/>
        </w:rPr>
        <w:t>source of the barrier</w:t>
      </w:r>
      <w:r w:rsidR="00AA66A1" w:rsidRPr="00C147CE">
        <w:rPr>
          <w:bCs/>
        </w:rPr>
        <w:t xml:space="preserve"> and the </w:t>
      </w:r>
      <w:r w:rsidR="00AA66A1" w:rsidRPr="001133F7">
        <w:rPr>
          <w:b/>
        </w:rPr>
        <w:t>stage in the treatment-access process</w:t>
      </w:r>
      <w:r w:rsidR="00AA66A1" w:rsidRPr="00C147CE">
        <w:rPr>
          <w:bCs/>
        </w:rPr>
        <w:t xml:space="preserve">. The model can be conceptualized as a 3x3 matrix, </w:t>
      </w:r>
      <w:r w:rsidR="00AA66A1" w:rsidRPr="00AA66A1">
        <w:rPr>
          <w:bCs/>
        </w:rPr>
        <w:t>in which</w:t>
      </w:r>
      <w:r w:rsidR="00AA66A1" w:rsidRPr="00C147CE">
        <w:rPr>
          <w:bCs/>
        </w:rPr>
        <w:t xml:space="preserve"> the</w:t>
      </w:r>
      <w:r w:rsidR="00AA66A1" w:rsidRPr="00AA66A1">
        <w:rPr>
          <w:bCs/>
        </w:rPr>
        <w:t xml:space="preserve"> three</w:t>
      </w:r>
      <w:r w:rsidR="00AA66A1" w:rsidRPr="00C147CE">
        <w:rPr>
          <w:bCs/>
        </w:rPr>
        <w:t xml:space="preserve"> </w:t>
      </w:r>
      <w:r w:rsidR="00AA66A1" w:rsidRPr="00AA66A1">
        <w:rPr>
          <w:bCs/>
        </w:rPr>
        <w:t>“</w:t>
      </w:r>
      <w:r w:rsidR="00AA66A1" w:rsidRPr="00C147CE">
        <w:rPr>
          <w:bCs/>
        </w:rPr>
        <w:t>rows</w:t>
      </w:r>
      <w:r w:rsidR="00AA66A1" w:rsidRPr="00AA66A1">
        <w:rPr>
          <w:bCs/>
        </w:rPr>
        <w:t>”</w:t>
      </w:r>
      <w:r w:rsidR="00AA66A1" w:rsidRPr="00C147CE">
        <w:rPr>
          <w:bCs/>
        </w:rPr>
        <w:t xml:space="preserve"> represent the source(s) of the barrier (e.g., whether the barrier occurs at the </w:t>
      </w:r>
      <w:r w:rsidR="00AA66A1" w:rsidRPr="001133F7">
        <w:rPr>
          <w:b/>
        </w:rPr>
        <w:t>level of the</w:t>
      </w:r>
      <w:r w:rsidR="00AA66A1" w:rsidRPr="00C147CE">
        <w:rPr>
          <w:bCs/>
        </w:rPr>
        <w:t xml:space="preserve"> </w:t>
      </w:r>
      <w:r w:rsidR="00AA66A1" w:rsidRPr="001133F7">
        <w:rPr>
          <w:b/>
        </w:rPr>
        <w:t>individual (patient)</w:t>
      </w:r>
      <w:r w:rsidR="00AA66A1" w:rsidRPr="00C147CE">
        <w:rPr>
          <w:bCs/>
        </w:rPr>
        <w:t xml:space="preserve">, the </w:t>
      </w:r>
      <w:r w:rsidR="00AA66A1" w:rsidRPr="001133F7">
        <w:rPr>
          <w:b/>
        </w:rPr>
        <w:t>interpersonal level</w:t>
      </w:r>
      <w:r w:rsidR="00AA66A1" w:rsidRPr="00C147CE">
        <w:rPr>
          <w:bCs/>
        </w:rPr>
        <w:t xml:space="preserve"> (e.g., at the level of the healthcare provider), or the </w:t>
      </w:r>
      <w:r w:rsidR="00AA66A1" w:rsidRPr="001133F7">
        <w:rPr>
          <w:b/>
        </w:rPr>
        <w:t>systemic level</w:t>
      </w:r>
      <w:r w:rsidR="00AA66A1" w:rsidRPr="00C147CE">
        <w:rPr>
          <w:bCs/>
        </w:rPr>
        <w:t xml:space="preserve"> (i.e., sociocultural factors)). The </w:t>
      </w:r>
      <w:r w:rsidR="00AA66A1" w:rsidRPr="00AA66A1">
        <w:rPr>
          <w:bCs/>
        </w:rPr>
        <w:t>“</w:t>
      </w:r>
      <w:r w:rsidR="00AA66A1" w:rsidRPr="00C147CE">
        <w:rPr>
          <w:bCs/>
        </w:rPr>
        <w:t>columns</w:t>
      </w:r>
      <w:r w:rsidR="00AA66A1" w:rsidRPr="00AA66A1">
        <w:rPr>
          <w:bCs/>
        </w:rPr>
        <w:t>” (which are collapsed here to two columns as described further below)</w:t>
      </w:r>
      <w:r w:rsidR="00AA66A1" w:rsidRPr="00C147CE">
        <w:rPr>
          <w:bCs/>
        </w:rPr>
        <w:t xml:space="preserve"> represent the stage in the treatment-access process the barrier occurs in (e.g., whether the barrier impedes </w:t>
      </w:r>
      <w:r w:rsidR="00AA66A1" w:rsidRPr="001133F7">
        <w:rPr>
          <w:b/>
        </w:rPr>
        <w:t>BED detection (Stage 1</w:t>
      </w:r>
      <w:r w:rsidR="00AA66A1" w:rsidRPr="00C147CE">
        <w:rPr>
          <w:bCs/>
        </w:rPr>
        <w:t xml:space="preserve">, which includes BED screening, diagnosis, and identification), the </w:t>
      </w:r>
      <w:r w:rsidR="00AA66A1" w:rsidRPr="001133F7">
        <w:rPr>
          <w:b/>
        </w:rPr>
        <w:t>initiation of treatment-seeking (Stage 2)</w:t>
      </w:r>
      <w:r w:rsidR="00AA66A1" w:rsidRPr="00C147CE">
        <w:rPr>
          <w:bCs/>
        </w:rPr>
        <w:t xml:space="preserve">, or </w:t>
      </w:r>
      <w:r w:rsidR="00AA66A1" w:rsidRPr="001133F7">
        <w:rPr>
          <w:b/>
        </w:rPr>
        <w:t>access to ongoing treatment (Stage 3)</w:t>
      </w:r>
      <w:r w:rsidR="00AA66A1" w:rsidRPr="00C147CE">
        <w:rPr>
          <w:bCs/>
        </w:rPr>
        <w:t>). By categorizing barriers in this manner, the model aims to provide a comprehensive framework for understanding the multifaceted challenges faced by individuals with BED. This framework can help in identifying targeted interventions at each stage and level, ultimately improving outcomes related to BED detection, screening, diagnosis, referral, treatment access, treatment engagement, and treatment outcomes in turn.</w:t>
      </w:r>
      <w:r w:rsidR="00AA66A1" w:rsidRPr="00AA66A1">
        <w:rPr>
          <w:bCs/>
        </w:rPr>
        <w:t xml:space="preserve"> </w:t>
      </w:r>
      <w:r w:rsidR="00AA66A1" w:rsidRPr="00AA66A1">
        <w:t xml:space="preserve">Notably eight patient-level- and five systemic barriers that were described as impeding the treatment-seeking stage (Stage 2) were also described as barriers to treatment access and engagement (stage 3). The way the barriers were described as interacting with the different stages of the treatment-seeking and access process (e.g., Stage 2 and Stage 3) differed significantly from one another enough to justify Stage 2 and Stage 3 as two unique stages in the treatment access//engagement process that are distinct from one another. The two stages (Stage 2 and Stage 3) have been grouped together in this visual representation of the conceptual model to conserve space. </w:t>
      </w:r>
      <w:r w:rsidR="00AA66A1" w:rsidRPr="00AA66A1">
        <w:rPr>
          <w:bCs/>
        </w:rPr>
        <w:t xml:space="preserve">The eight patient-level barriers and five systemic barriers that were identified as impeding both the treatment-seeking (Stage 2) and the treatment access/entry stage (Stage 3) are shown in normal font in the right-side column/bubble. Two additional patient-level and systemic barriers were described by experts as pertaining more to treatment access/engagement than to treatment-seeking. These barriers (four total) are shown in bold-type font and earmarked with an asterisk. </w:t>
      </w:r>
      <w:r w:rsidR="00AA66A1" w:rsidRPr="001133F7">
        <w:rPr>
          <w:b/>
          <w:bCs/>
        </w:rPr>
        <w:t>Abbreviations: BED</w:t>
      </w:r>
      <w:r w:rsidR="00AA66A1" w:rsidRPr="00AA66A1">
        <w:rPr>
          <w:bCs/>
        </w:rPr>
        <w:t xml:space="preserve">, binge eating disorder; </w:t>
      </w:r>
      <w:r w:rsidR="00AA66A1" w:rsidRPr="001133F7">
        <w:rPr>
          <w:b/>
          <w:bCs/>
        </w:rPr>
        <w:t>ED</w:t>
      </w:r>
      <w:r w:rsidR="00AA66A1" w:rsidRPr="00AA66A1">
        <w:rPr>
          <w:bCs/>
        </w:rPr>
        <w:t xml:space="preserve">, eating disorder; </w:t>
      </w:r>
      <w:r w:rsidR="00AA66A1" w:rsidRPr="001133F7">
        <w:rPr>
          <w:b/>
          <w:bCs/>
        </w:rPr>
        <w:t>GI</w:t>
      </w:r>
      <w:r w:rsidR="001133F7">
        <w:rPr>
          <w:bCs/>
        </w:rPr>
        <w:t xml:space="preserve">, </w:t>
      </w:r>
      <w:r w:rsidR="00AA66A1" w:rsidRPr="00AA66A1">
        <w:rPr>
          <w:bCs/>
        </w:rPr>
        <w:t xml:space="preserve">gastrointestinal; </w:t>
      </w:r>
      <w:r w:rsidR="00AA66A1" w:rsidRPr="001133F7">
        <w:rPr>
          <w:b/>
          <w:bCs/>
        </w:rPr>
        <w:t>MH</w:t>
      </w:r>
      <w:r w:rsidR="00AA66A1" w:rsidRPr="00AA66A1">
        <w:rPr>
          <w:bCs/>
        </w:rPr>
        <w:t>, mental health</w:t>
      </w:r>
      <w:r w:rsidR="00A03B3E" w:rsidRPr="00547107">
        <w:t>.</w:t>
      </w:r>
    </w:p>
    <w:p w14:paraId="48FE6F3A" w14:textId="77777777" w:rsidR="00AA66A1" w:rsidRDefault="00AA66A1" w:rsidP="00AA66A1">
      <w:pPr>
        <w:pStyle w:val="MDPI23heading3"/>
        <w:spacing w:after="120"/>
        <w:ind w:left="0"/>
        <w:rPr>
          <w:b/>
          <w:bCs/>
          <w:i/>
          <w:iCs/>
        </w:rPr>
        <w:sectPr w:rsidR="00AA66A1" w:rsidSect="00AA66A1">
          <w:pgSz w:w="16838" w:h="11906" w:orient="landscape" w:code="9"/>
          <w:pgMar w:top="720" w:right="1077" w:bottom="720" w:left="1417" w:header="720" w:footer="340" w:gutter="0"/>
          <w:lnNumType w:countBy="1" w:distance="255" w:restart="continuous"/>
          <w:cols w:space="425"/>
          <w:bidi/>
          <w:docGrid w:type="lines" w:linePitch="326"/>
        </w:sectPr>
      </w:pPr>
    </w:p>
    <w:p w14:paraId="7F5DBA4D" w14:textId="77777777" w:rsidR="0097532C" w:rsidRPr="005925EE" w:rsidRDefault="0097532C" w:rsidP="005925EE">
      <w:pPr>
        <w:pStyle w:val="MDPI22heading2"/>
      </w:pPr>
      <w:r w:rsidRPr="005925EE">
        <w:lastRenderedPageBreak/>
        <w:t>3.2.1. Theme 2, Subtheme 1: Barriers to Identifying Binge Eating Disorder (50%)</w:t>
      </w:r>
    </w:p>
    <w:p w14:paraId="770ADDAF" w14:textId="477B19E5" w:rsidR="0097532C" w:rsidRDefault="0097532C" w:rsidP="005925EE">
      <w:pPr>
        <w:pStyle w:val="MDPI32textnoindent"/>
      </w:pPr>
      <w:r w:rsidRPr="00B01A5B">
        <w:t>Seven participants (7/14, 50%) spontaneously identified barriers that were related to identifying BED (</w:t>
      </w:r>
      <w:r w:rsidR="005925EE">
        <w:rPr>
          <w:b/>
        </w:rPr>
        <w:fldChar w:fldCharType="begin"/>
      </w:r>
      <w:r w:rsidR="005925EE">
        <w:instrText xml:space="preserve"> REF _Ref180475912 \h </w:instrText>
      </w:r>
      <w:r w:rsidR="005925EE">
        <w:rPr>
          <w:b/>
        </w:rPr>
      </w:r>
      <w:r w:rsidR="005925EE">
        <w:rPr>
          <w:b/>
        </w:rPr>
        <w:fldChar w:fldCharType="separate"/>
      </w:r>
      <w:r w:rsidR="005925EE" w:rsidRPr="005E69DA">
        <w:rPr>
          <w:b/>
          <w:bCs/>
          <w:sz w:val="21"/>
          <w:szCs w:val="21"/>
        </w:rPr>
        <w:t xml:space="preserve">Table </w:t>
      </w:r>
      <w:r w:rsidR="005925EE" w:rsidRPr="005E69DA">
        <w:rPr>
          <w:b/>
          <w:bCs/>
          <w:noProof/>
          <w:sz w:val="21"/>
          <w:szCs w:val="21"/>
        </w:rPr>
        <w:t>5</w:t>
      </w:r>
      <w:r w:rsidR="005925EE">
        <w:rPr>
          <w:b/>
        </w:rPr>
        <w:fldChar w:fldCharType="end"/>
      </w:r>
      <w:r w:rsidRPr="00B01A5B">
        <w:rPr>
          <w:b/>
          <w:bCs/>
        </w:rPr>
        <w:t xml:space="preserve">, </w:t>
      </w:r>
      <w:r w:rsidR="005925EE">
        <w:rPr>
          <w:b/>
          <w:bCs/>
        </w:rPr>
        <w:fldChar w:fldCharType="begin"/>
      </w:r>
      <w:r w:rsidR="005925EE">
        <w:rPr>
          <w:b/>
          <w:bCs/>
        </w:rPr>
        <w:instrText xml:space="preserve"> REF _Ref180475928 \h </w:instrText>
      </w:r>
      <w:r w:rsidR="005925EE">
        <w:rPr>
          <w:b/>
          <w:bCs/>
        </w:rPr>
      </w:r>
      <w:r w:rsidR="005925EE">
        <w:rPr>
          <w:b/>
          <w:bCs/>
        </w:rPr>
        <w:fldChar w:fldCharType="separate"/>
      </w:r>
      <w:r w:rsidR="005925EE" w:rsidRPr="001133F7">
        <w:rPr>
          <w:b/>
          <w:bCs/>
        </w:rPr>
        <w:t xml:space="preserve">Figure </w:t>
      </w:r>
      <w:r w:rsidR="005925EE" w:rsidRPr="001133F7">
        <w:rPr>
          <w:b/>
          <w:bCs/>
          <w:noProof/>
        </w:rPr>
        <w:t>2</w:t>
      </w:r>
      <w:r w:rsidR="005925EE">
        <w:rPr>
          <w:b/>
          <w:bCs/>
        </w:rPr>
        <w:fldChar w:fldCharType="end"/>
      </w:r>
      <w:r w:rsidRPr="00B01A5B">
        <w:t>).</w:t>
      </w:r>
    </w:p>
    <w:p w14:paraId="39F5B619" w14:textId="2520E516" w:rsidR="00B01A5B" w:rsidRPr="00015A0A" w:rsidRDefault="00B01A5B" w:rsidP="005925EE">
      <w:pPr>
        <w:pStyle w:val="MDPI22heading2"/>
      </w:pPr>
      <w:r w:rsidRPr="00015A0A">
        <w:t>3.2.1</w:t>
      </w:r>
      <w:r w:rsidR="000D3850" w:rsidRPr="00015A0A">
        <w:t>.1</w:t>
      </w:r>
      <w:r w:rsidRPr="00015A0A">
        <w:t xml:space="preserve">. Theme 2, Subtheme 1, Foci i: </w:t>
      </w:r>
      <w:r w:rsidR="00787B75">
        <w:t>Individual (</w:t>
      </w:r>
      <w:r w:rsidRPr="00015A0A">
        <w:t>Patient-</w:t>
      </w:r>
      <w:r w:rsidR="000D3850" w:rsidRPr="00015A0A">
        <w:t>L</w:t>
      </w:r>
      <w:r w:rsidRPr="00015A0A">
        <w:t>evel</w:t>
      </w:r>
      <w:r w:rsidR="00787B75">
        <w:t>)</w:t>
      </w:r>
      <w:r w:rsidRPr="00015A0A">
        <w:t xml:space="preserve"> </w:t>
      </w:r>
      <w:r w:rsidR="000D3850" w:rsidRPr="00015A0A">
        <w:t>Barriers to Identifying Binge Eating Disorder</w:t>
      </w:r>
    </w:p>
    <w:p w14:paraId="279EAF88" w14:textId="071E9865" w:rsidR="000D3850" w:rsidRPr="000D3850" w:rsidRDefault="000D3850" w:rsidP="005925EE">
      <w:pPr>
        <w:pStyle w:val="MDPI32textnoindent"/>
      </w:pPr>
      <w:r w:rsidRPr="000D3850">
        <w:t xml:space="preserve">Seven participants (7/14, 50%) spontaneously described six barriers to identifying BED </w:t>
      </w:r>
      <w:r w:rsidR="00AE3302">
        <w:t>(</w:t>
      </w:r>
      <w:r w:rsidR="00AE3302" w:rsidRPr="00AE3302">
        <w:rPr>
          <w:b/>
          <w:bCs/>
        </w:rPr>
        <w:t>stage 1</w:t>
      </w:r>
      <w:r w:rsidR="00AE3302">
        <w:t xml:space="preserve">) </w:t>
      </w:r>
      <w:r w:rsidRPr="000D3850">
        <w:t xml:space="preserve">that were described as being </w:t>
      </w:r>
      <w:r w:rsidR="00AE3302" w:rsidRPr="00AE3302">
        <w:rPr>
          <w:b/>
          <w:bCs/>
        </w:rPr>
        <w:t>individual (</w:t>
      </w:r>
      <w:r w:rsidRPr="00AE3302">
        <w:rPr>
          <w:b/>
          <w:bCs/>
        </w:rPr>
        <w:t>patient-level</w:t>
      </w:r>
      <w:r w:rsidR="00AE3302" w:rsidRPr="00AE3302">
        <w:rPr>
          <w:b/>
          <w:bCs/>
        </w:rPr>
        <w:t>)</w:t>
      </w:r>
      <w:r w:rsidRPr="00AE3302">
        <w:rPr>
          <w:b/>
          <w:bCs/>
        </w:rPr>
        <w:t xml:space="preserve"> barriers</w:t>
      </w:r>
      <w:r w:rsidRPr="000D3850">
        <w:t xml:space="preserve"> (as defined in section </w:t>
      </w:r>
      <w:r w:rsidRPr="000D3850">
        <w:fldChar w:fldCharType="begin"/>
      </w:r>
      <w:r w:rsidRPr="000D3850">
        <w:instrText xml:space="preserve"> REF _Ref147150302 \n \h  \* MERGEFORMAT </w:instrText>
      </w:r>
      <w:r w:rsidRPr="000D3850">
        <w:fldChar w:fldCharType="separate"/>
      </w:r>
      <w:r w:rsidRPr="000D3850">
        <w:t>2.4</w:t>
      </w:r>
      <w:r w:rsidRPr="000D3850">
        <w:fldChar w:fldCharType="end"/>
      </w:r>
      <w:r w:rsidRPr="000D3850">
        <w:t xml:space="preserve">). These </w:t>
      </w:r>
      <w:r w:rsidR="00AE3302">
        <w:t>barriers are outlined below.</w:t>
      </w:r>
      <w:r w:rsidRPr="000D3850">
        <w:t xml:space="preserve"> </w:t>
      </w:r>
    </w:p>
    <w:p w14:paraId="4D803B77" w14:textId="77777777" w:rsidR="00B01A5B" w:rsidRPr="00B01A5B" w:rsidRDefault="00B01A5B" w:rsidP="005925EE">
      <w:pPr>
        <w:pStyle w:val="MDPI32textnoindent"/>
        <w:numPr>
          <w:ilvl w:val="0"/>
          <w:numId w:val="102"/>
        </w:numPr>
      </w:pPr>
      <w:r w:rsidRPr="00B01A5B">
        <w:t>Desire to avoid stigmatization from healthcare providers (36% spontaneous endorsement, 5/14).</w:t>
      </w:r>
    </w:p>
    <w:p w14:paraId="4B76299C" w14:textId="77777777" w:rsidR="00B01A5B" w:rsidRPr="00B01A5B" w:rsidRDefault="00B01A5B" w:rsidP="005925EE">
      <w:pPr>
        <w:pStyle w:val="MDPI32textnoindent"/>
        <w:numPr>
          <w:ilvl w:val="0"/>
          <w:numId w:val="102"/>
        </w:numPr>
      </w:pPr>
      <w:r w:rsidRPr="00B01A5B">
        <w:t>Demographically characteristic healthcare under-utilization (e.g., that some racial, ethnic, sexual, and gender minorities are less likely to access and utilize healthcare) (21% spontaneous endorsement, 3/14).</w:t>
      </w:r>
    </w:p>
    <w:p w14:paraId="0F27164C" w14:textId="77777777" w:rsidR="00B01A5B" w:rsidRPr="00B01A5B" w:rsidRDefault="00B01A5B" w:rsidP="005925EE">
      <w:pPr>
        <w:pStyle w:val="MDPI32textnoindent"/>
        <w:numPr>
          <w:ilvl w:val="0"/>
          <w:numId w:val="102"/>
        </w:numPr>
      </w:pPr>
      <w:r w:rsidRPr="00B01A5B">
        <w:t>Denial/self-stigmatization about having an ED- and/or mental health diagnosis (21%).</w:t>
      </w:r>
    </w:p>
    <w:p w14:paraId="698F262B" w14:textId="77777777" w:rsidR="00B01A5B" w:rsidRPr="00B01A5B" w:rsidRDefault="00B01A5B" w:rsidP="005925EE">
      <w:pPr>
        <w:pStyle w:val="MDPI32textnoindent"/>
        <w:numPr>
          <w:ilvl w:val="0"/>
          <w:numId w:val="102"/>
        </w:numPr>
      </w:pPr>
      <w:r w:rsidRPr="00B01A5B">
        <w:t>Miseducation about who can have BED (which prevents self-detection) (21%).</w:t>
      </w:r>
    </w:p>
    <w:p w14:paraId="33B8212E" w14:textId="77777777" w:rsidR="00B01A5B" w:rsidRPr="00B01A5B" w:rsidRDefault="00B01A5B" w:rsidP="005925EE">
      <w:pPr>
        <w:pStyle w:val="MDPI32textnoindent"/>
        <w:numPr>
          <w:ilvl w:val="0"/>
          <w:numId w:val="102"/>
        </w:numPr>
      </w:pPr>
      <w:r w:rsidRPr="00B01A5B">
        <w:t>Recognizing physical repercussions of BED (e.g., weight, gastrointestinal symptoms) vs. psychological pathology (21%).</w:t>
      </w:r>
    </w:p>
    <w:p w14:paraId="39DDA838" w14:textId="77777777" w:rsidR="00B01A5B" w:rsidRPr="00B01A5B" w:rsidRDefault="00B01A5B" w:rsidP="005925EE">
      <w:pPr>
        <w:pStyle w:val="MDPI32textnoindent"/>
        <w:numPr>
          <w:ilvl w:val="0"/>
          <w:numId w:val="102"/>
        </w:numPr>
      </w:pPr>
      <w:r w:rsidRPr="00B01A5B">
        <w:t xml:space="preserve">Poor education about BED as a diagnosis (e.g., that BED is an ED and that not all EDs present as anorexia nervosa or bulimia nervosa) prevents self-detection (14%, 2/14). </w:t>
      </w:r>
    </w:p>
    <w:p w14:paraId="63F6E988" w14:textId="0E9151E8" w:rsidR="00AE3302" w:rsidRPr="0073343A" w:rsidRDefault="00B01A5B" w:rsidP="00EA475C">
      <w:pPr>
        <w:pStyle w:val="MDPI32textnoindent"/>
        <w:rPr>
          <w:szCs w:val="20"/>
        </w:rPr>
      </w:pPr>
      <w:r w:rsidRPr="00B01A5B">
        <w:t xml:space="preserve">Select quotes from participants regarding patient-level </w:t>
      </w:r>
      <w:r w:rsidRPr="0073343A">
        <w:rPr>
          <w:szCs w:val="20"/>
        </w:rPr>
        <w:t>barriers to identifying BED (</w:t>
      </w:r>
      <w:r w:rsidR="0073343A" w:rsidRPr="0073343A">
        <w:rPr>
          <w:b/>
          <w:bCs/>
          <w:szCs w:val="20"/>
        </w:rPr>
        <w:fldChar w:fldCharType="begin"/>
      </w:r>
      <w:r w:rsidR="0073343A" w:rsidRPr="0073343A">
        <w:rPr>
          <w:b/>
          <w:bCs/>
          <w:szCs w:val="20"/>
        </w:rPr>
        <w:instrText xml:space="preserve"> REF _Ref180475928 \h </w:instrText>
      </w:r>
      <w:r w:rsidR="0073343A">
        <w:rPr>
          <w:b/>
          <w:bCs/>
          <w:szCs w:val="20"/>
        </w:rPr>
        <w:instrText xml:space="preserve"> \* MERGEFORMAT </w:instrText>
      </w:r>
      <w:r w:rsidR="0073343A" w:rsidRPr="0073343A">
        <w:rPr>
          <w:b/>
          <w:bCs/>
          <w:szCs w:val="20"/>
        </w:rPr>
      </w:r>
      <w:r w:rsidR="0073343A" w:rsidRPr="0073343A">
        <w:rPr>
          <w:b/>
          <w:bCs/>
          <w:szCs w:val="20"/>
        </w:rPr>
        <w:fldChar w:fldCharType="separate"/>
      </w:r>
      <w:r w:rsidR="0073343A" w:rsidRPr="0073343A">
        <w:rPr>
          <w:b/>
          <w:bCs/>
          <w:szCs w:val="20"/>
        </w:rPr>
        <w:t xml:space="preserve">Figure </w:t>
      </w:r>
      <w:r w:rsidR="0073343A" w:rsidRPr="0073343A">
        <w:rPr>
          <w:b/>
          <w:bCs/>
          <w:noProof/>
          <w:szCs w:val="20"/>
        </w:rPr>
        <w:t>2</w:t>
      </w:r>
      <w:r w:rsidR="0073343A" w:rsidRPr="0073343A">
        <w:rPr>
          <w:b/>
          <w:bCs/>
          <w:szCs w:val="20"/>
        </w:rPr>
        <w:fldChar w:fldCharType="end"/>
      </w:r>
      <w:r w:rsidRPr="0073343A">
        <w:rPr>
          <w:szCs w:val="20"/>
        </w:rPr>
        <w:t xml:space="preserve">) are shown below and in </w:t>
      </w:r>
      <w:r w:rsidR="0073343A" w:rsidRPr="0073343A">
        <w:rPr>
          <w:b/>
          <w:szCs w:val="20"/>
        </w:rPr>
        <w:fldChar w:fldCharType="begin"/>
      </w:r>
      <w:r w:rsidR="0073343A" w:rsidRPr="0073343A">
        <w:rPr>
          <w:szCs w:val="20"/>
        </w:rPr>
        <w:instrText xml:space="preserve"> REF _Ref180475912 \h </w:instrText>
      </w:r>
      <w:r w:rsidR="0073343A">
        <w:rPr>
          <w:b/>
          <w:szCs w:val="20"/>
        </w:rPr>
        <w:instrText xml:space="preserve"> \* MERGEFORMAT </w:instrText>
      </w:r>
      <w:r w:rsidR="0073343A" w:rsidRPr="0073343A">
        <w:rPr>
          <w:b/>
          <w:szCs w:val="20"/>
        </w:rPr>
      </w:r>
      <w:r w:rsidR="0073343A" w:rsidRPr="0073343A">
        <w:rPr>
          <w:b/>
          <w:szCs w:val="20"/>
        </w:rPr>
        <w:fldChar w:fldCharType="separate"/>
      </w:r>
      <w:r w:rsidR="0073343A" w:rsidRPr="0073343A">
        <w:rPr>
          <w:b/>
          <w:bCs/>
          <w:szCs w:val="20"/>
        </w:rPr>
        <w:t xml:space="preserve">Table </w:t>
      </w:r>
      <w:r w:rsidR="0073343A" w:rsidRPr="0073343A">
        <w:rPr>
          <w:b/>
          <w:bCs/>
          <w:noProof/>
          <w:szCs w:val="20"/>
        </w:rPr>
        <w:t>5</w:t>
      </w:r>
      <w:r w:rsidR="0073343A" w:rsidRPr="0073343A">
        <w:rPr>
          <w:b/>
          <w:szCs w:val="20"/>
        </w:rPr>
        <w:fldChar w:fldCharType="end"/>
      </w:r>
      <w:r w:rsidRPr="0073343A">
        <w:rPr>
          <w:szCs w:val="20"/>
        </w:rPr>
        <w:t xml:space="preserve">. </w:t>
      </w:r>
    </w:p>
    <w:p w14:paraId="196DF49A" w14:textId="0CCF968B" w:rsidR="00AE3302" w:rsidRDefault="00AE3302" w:rsidP="00EA475C">
      <w:pPr>
        <w:pStyle w:val="MDPI32textnoindent"/>
      </w:pPr>
      <w:r>
        <w:t>Notable, so</w:t>
      </w:r>
      <w:r w:rsidR="00B01A5B" w:rsidRPr="00B01A5B">
        <w:t xml:space="preserve">me of the barriers above exist at multiple levels (e.g., patient, provider, and systemic levels). For example, “miseducation about who can have an ED" is a barrier that </w:t>
      </w:r>
      <w:r>
        <w:t xml:space="preserve">can </w:t>
      </w:r>
      <w:r w:rsidR="00B01A5B" w:rsidRPr="00B01A5B">
        <w:t xml:space="preserve">exist </w:t>
      </w:r>
      <w:r>
        <w:t xml:space="preserve">in individuals with BED (e.g., at the </w:t>
      </w:r>
      <w:r w:rsidR="00B01A5B" w:rsidRPr="00B01A5B">
        <w:rPr>
          <w:b/>
          <w:bCs/>
        </w:rPr>
        <w:t>patient-level</w:t>
      </w:r>
      <w:r>
        <w:t>) as well as</w:t>
      </w:r>
      <w:r w:rsidR="00B01A5B" w:rsidRPr="00B01A5B">
        <w:t xml:space="preserve"> at the </w:t>
      </w:r>
      <w:r w:rsidRPr="00AE3302">
        <w:rPr>
          <w:b/>
          <w:bCs/>
        </w:rPr>
        <w:t>interpersonal level</w:t>
      </w:r>
      <w:r>
        <w:t xml:space="preserve"> (e.g., </w:t>
      </w:r>
      <w:r w:rsidRPr="00AE3302">
        <w:rPr>
          <w:b/>
          <w:bCs/>
        </w:rPr>
        <w:t xml:space="preserve">at the </w:t>
      </w:r>
      <w:r w:rsidR="00B01A5B" w:rsidRPr="00B01A5B">
        <w:rPr>
          <w:b/>
          <w:bCs/>
        </w:rPr>
        <w:t>level of healthcare providers</w:t>
      </w:r>
      <w:r w:rsidR="00B01A5B" w:rsidRPr="00B01A5B">
        <w:t xml:space="preserve"> who under-screen minorities (see section </w:t>
      </w:r>
      <w:r w:rsidR="00B01A5B" w:rsidRPr="00B01A5B">
        <w:fldChar w:fldCharType="begin"/>
      </w:r>
      <w:r w:rsidR="00B01A5B" w:rsidRPr="00B01A5B">
        <w:instrText xml:space="preserve"> REF _Ref144198233 \n \h  \* MERGEFORMAT </w:instrText>
      </w:r>
      <w:r w:rsidR="00B01A5B" w:rsidRPr="00B01A5B">
        <w:fldChar w:fldCharType="separate"/>
      </w:r>
      <w:r w:rsidR="00B01A5B" w:rsidRPr="00B01A5B">
        <w:t>3.2.1.2</w:t>
      </w:r>
      <w:r w:rsidR="00B01A5B" w:rsidRPr="00B01A5B">
        <w:fldChar w:fldCharType="end"/>
      </w:r>
      <w:r w:rsidR="00B01A5B" w:rsidRPr="00B01A5B">
        <w:t xml:space="preserve"> below) and systemically (</w:t>
      </w:r>
      <w:r>
        <w:t xml:space="preserve">at the </w:t>
      </w:r>
      <w:r w:rsidRPr="00AE3302">
        <w:rPr>
          <w:b/>
          <w:bCs/>
        </w:rPr>
        <w:t>systems-level</w:t>
      </w:r>
      <w:r>
        <w:t xml:space="preserve">; </w:t>
      </w:r>
      <w:r w:rsidR="00B01A5B" w:rsidRPr="00B01A5B">
        <w:t xml:space="preserve">see section </w:t>
      </w:r>
      <w:r w:rsidR="00B01A5B" w:rsidRPr="00B01A5B">
        <w:fldChar w:fldCharType="begin"/>
      </w:r>
      <w:r w:rsidR="00B01A5B" w:rsidRPr="00B01A5B">
        <w:instrText xml:space="preserve"> REF _Ref148537205 \n \h  \* MERGEFORMAT </w:instrText>
      </w:r>
      <w:r w:rsidR="00B01A5B" w:rsidRPr="00B01A5B">
        <w:fldChar w:fldCharType="separate"/>
      </w:r>
      <w:r w:rsidR="00B01A5B" w:rsidRPr="00B01A5B">
        <w:t>3.2.1.3</w:t>
      </w:r>
      <w:r w:rsidR="00B01A5B" w:rsidRPr="00B01A5B">
        <w:fldChar w:fldCharType="end"/>
      </w:r>
      <w:r w:rsidR="00B01A5B" w:rsidRPr="00B01A5B">
        <w:t xml:space="preserve"> below). </w:t>
      </w:r>
    </w:p>
    <w:p w14:paraId="078B4344" w14:textId="1DC9A95A" w:rsidR="00B01A5B" w:rsidRPr="00B01A5B" w:rsidRDefault="00AE3302" w:rsidP="00EA475C">
      <w:pPr>
        <w:pStyle w:val="MDPI32textnoindent"/>
      </w:pPr>
      <w:r>
        <w:t>Many of the</w:t>
      </w:r>
      <w:r w:rsidR="00B01A5B" w:rsidRPr="00B01A5B">
        <w:t xml:space="preserve"> </w:t>
      </w:r>
      <w:r>
        <w:t xml:space="preserve">multi-level </w:t>
      </w:r>
      <w:r w:rsidR="00B01A5B" w:rsidRPr="00B01A5B">
        <w:t xml:space="preserve">barriers </w:t>
      </w:r>
      <w:r>
        <w:t>experts described also interact with one another</w:t>
      </w:r>
      <w:r w:rsidR="00B01A5B" w:rsidRPr="00B01A5B">
        <w:t>. For example, the P5 quotation</w:t>
      </w:r>
      <w:r>
        <w:t xml:space="preserve"> below</w:t>
      </w:r>
      <w:r w:rsidR="00B01A5B" w:rsidRPr="00B01A5B">
        <w:t xml:space="preserve"> describes patient-level barriers of under-reporting </w:t>
      </w:r>
      <w:r>
        <w:t xml:space="preserve">BED symptoms and reduced healthcare utilization among certain demographic populations (e.g., men) that are attributed by experts and in the literature as being related to </w:t>
      </w:r>
      <w:r w:rsidR="00B57097" w:rsidRPr="00B57097">
        <w:rPr>
          <w:b/>
          <w:bCs/>
        </w:rPr>
        <w:t>individual (</w:t>
      </w:r>
      <w:r w:rsidRPr="00B57097">
        <w:rPr>
          <w:b/>
          <w:bCs/>
        </w:rPr>
        <w:t>patient-level</w:t>
      </w:r>
      <w:r w:rsidR="00B57097" w:rsidRPr="00B57097">
        <w:rPr>
          <w:b/>
          <w:bCs/>
        </w:rPr>
        <w:t>)</w:t>
      </w:r>
      <w:r w:rsidRPr="00B57097">
        <w:rPr>
          <w:b/>
          <w:bCs/>
        </w:rPr>
        <w:t xml:space="preserve"> barriers</w:t>
      </w:r>
      <w:r>
        <w:t xml:space="preserve"> (e.g., desire to avoid </w:t>
      </w:r>
      <w:r w:rsidR="00B57097">
        <w:t xml:space="preserve">stigmatization and </w:t>
      </w:r>
      <w:r>
        <w:t xml:space="preserve">healthcare stigmatization and denial/internalized stigmatization and shame) as well as </w:t>
      </w:r>
      <w:r w:rsidRPr="00B57097">
        <w:rPr>
          <w:b/>
          <w:bCs/>
        </w:rPr>
        <w:t>interpersonal (provider-level) barriers</w:t>
      </w:r>
      <w:r>
        <w:t xml:space="preserve"> (healthcare provider stigmatization and bias related to body weight/shape/size and physical health outcomes</w:t>
      </w:r>
      <w:r w:rsidR="00B57097">
        <w:t xml:space="preserve"> </w:t>
      </w:r>
      <w:r w:rsidR="00B57097" w:rsidRPr="00B57097">
        <w:rPr>
          <w:i/>
          <w:iCs/>
        </w:rPr>
        <w:t>and</w:t>
      </w:r>
      <w:r w:rsidR="00B57097">
        <w:t xml:space="preserve"> healthcare inequity </w:t>
      </w:r>
      <w:r w:rsidR="00B57097" w:rsidRPr="00B57097">
        <w:t>resulting</w:t>
      </w:r>
      <w:r w:rsidR="00B57097">
        <w:t xml:space="preserve"> in under-reporting BED symptoms and healthcare avoidance</w:t>
      </w:r>
      <w:r>
        <w:t xml:space="preserve">) and </w:t>
      </w:r>
      <w:r w:rsidRPr="00B57097">
        <w:rPr>
          <w:b/>
          <w:bCs/>
        </w:rPr>
        <w:t>systems-level barriers</w:t>
      </w:r>
      <w:r>
        <w:t xml:space="preserve"> (e.g., systemic stigmatization around body weight/shape/size</w:t>
      </w:r>
      <w:r w:rsidR="00B57097">
        <w:t>, prioritization of physical health outcomes over mental health, stigmatization</w:t>
      </w:r>
      <w:r>
        <w:t xml:space="preserve"> </w:t>
      </w:r>
      <w:r w:rsidR="00B57097">
        <w:t xml:space="preserve">about </w:t>
      </w:r>
      <w:r>
        <w:t>having an eating disorder or mental health diagnosis</w:t>
      </w:r>
      <w:r w:rsidR="00B57097">
        <w:t>,</w:t>
      </w:r>
      <w:r>
        <w:t xml:space="preserve"> </w:t>
      </w:r>
      <w:r w:rsidR="00B57097">
        <w:t>attitudes about healthcare use, and systemic healthcare inequity (e.g., in marginalized and minority populations that often leads these populations to avoid healthcare systems)).</w:t>
      </w:r>
    </w:p>
    <w:p w14:paraId="04A02FCB" w14:textId="77777777" w:rsidR="00B01A5B" w:rsidRPr="0073343A" w:rsidRDefault="00B01A5B" w:rsidP="0073343A">
      <w:pPr>
        <w:pStyle w:val="MDPI32textnoindent"/>
        <w:ind w:left="3060"/>
        <w:rPr>
          <w:i/>
          <w:iCs/>
        </w:rPr>
      </w:pPr>
      <w:r w:rsidRPr="0073343A">
        <w:rPr>
          <w:i/>
          <w:iCs/>
        </w:rPr>
        <w:lastRenderedPageBreak/>
        <w:t xml:space="preserve">See P75 and P16 statement in section </w:t>
      </w:r>
      <w:r w:rsidRPr="0073343A">
        <w:rPr>
          <w:i/>
          <w:iCs/>
        </w:rPr>
        <w:fldChar w:fldCharType="begin"/>
      </w:r>
      <w:r w:rsidRPr="0073343A">
        <w:rPr>
          <w:i/>
          <w:iCs/>
        </w:rPr>
        <w:instrText xml:space="preserve"> REF _Ref144105908 \n \h  \* MERGEFORMAT </w:instrText>
      </w:r>
      <w:r w:rsidRPr="0073343A">
        <w:rPr>
          <w:i/>
          <w:iCs/>
        </w:rPr>
      </w:r>
      <w:r w:rsidRPr="0073343A">
        <w:rPr>
          <w:i/>
          <w:iCs/>
        </w:rPr>
        <w:fldChar w:fldCharType="separate"/>
      </w:r>
      <w:r w:rsidRPr="0073343A">
        <w:rPr>
          <w:i/>
          <w:iCs/>
        </w:rPr>
        <w:t>3.1</w:t>
      </w:r>
      <w:r w:rsidRPr="0073343A">
        <w:rPr>
          <w:i/>
          <w:iCs/>
        </w:rPr>
        <w:fldChar w:fldCharType="end"/>
      </w:r>
      <w:r w:rsidRPr="0073343A">
        <w:rPr>
          <w:i/>
          <w:iCs/>
        </w:rPr>
        <w:t>.</w:t>
      </w:r>
    </w:p>
    <w:p w14:paraId="1056390B" w14:textId="77777777" w:rsidR="00B01A5B" w:rsidRPr="0073343A" w:rsidRDefault="00B01A5B" w:rsidP="0073343A">
      <w:pPr>
        <w:pStyle w:val="MDPI32textnoindent"/>
        <w:ind w:left="3060"/>
        <w:rPr>
          <w:i/>
          <w:iCs/>
        </w:rPr>
      </w:pPr>
      <w:r w:rsidRPr="0073343A">
        <w:rPr>
          <w:i/>
          <w:iCs/>
        </w:rPr>
        <w:t xml:space="preserve">“It remains true that [with few exceptions] …you will see far more women than men in [ED treatment programs] ... And … it appears that for probably a bunch of obvious or easily understandable reasons, case finding for men who have EDs is not very good. You know, there is </w:t>
      </w:r>
      <w:r w:rsidRPr="0073343A">
        <w:rPr>
          <w:b/>
          <w:i/>
          <w:iCs/>
        </w:rPr>
        <w:t>stigma</w:t>
      </w:r>
      <w:r w:rsidRPr="0073343A">
        <w:rPr>
          <w:i/>
          <w:iCs/>
        </w:rPr>
        <w:t xml:space="preserve">, </w:t>
      </w:r>
      <w:r w:rsidRPr="0073343A">
        <w:rPr>
          <w:b/>
          <w:bCs/>
          <w:i/>
          <w:iCs/>
        </w:rPr>
        <w:t>people are not so likely to report</w:t>
      </w:r>
      <w:r w:rsidRPr="0073343A">
        <w:rPr>
          <w:i/>
          <w:iCs/>
        </w:rPr>
        <w:t xml:space="preserve">, and that’s true across the board. … [and] in these kinds of illnesses [those barriers to treatment-seeking and case findings probably affect] men even more than women. And certainly, </w:t>
      </w:r>
      <w:r w:rsidRPr="0073343A">
        <w:rPr>
          <w:b/>
          <w:i/>
          <w:iCs/>
        </w:rPr>
        <w:t>providers don’t think to ask</w:t>
      </w:r>
      <w:r w:rsidRPr="0073343A">
        <w:rPr>
          <w:i/>
          <w:iCs/>
        </w:rPr>
        <w:t xml:space="preserve">, and …I think it’s generally true that </w:t>
      </w:r>
      <w:r w:rsidRPr="0073343A">
        <w:rPr>
          <w:b/>
          <w:i/>
          <w:iCs/>
        </w:rPr>
        <w:t>health care utilization</w:t>
      </w:r>
      <w:r w:rsidRPr="0073343A">
        <w:rPr>
          <w:i/>
          <w:iCs/>
        </w:rPr>
        <w:t xml:space="preserve"> in young men is sort of non-existent for the most part, and so there aren’t as many chances for case finding [which] means that there are mostly women in the treatment programs.” (P5)</w:t>
      </w:r>
    </w:p>
    <w:p w14:paraId="56D71A9C" w14:textId="77777777" w:rsidR="00B01A5B" w:rsidRPr="0073343A" w:rsidRDefault="00B01A5B" w:rsidP="0073343A">
      <w:pPr>
        <w:pStyle w:val="MDPI32textnoindent"/>
        <w:ind w:left="3060"/>
        <w:rPr>
          <w:i/>
          <w:iCs/>
        </w:rPr>
      </w:pPr>
      <w:r w:rsidRPr="0073343A">
        <w:rPr>
          <w:i/>
          <w:iCs/>
        </w:rPr>
        <w:t xml:space="preserve">“People with EDs, they struggle with </w:t>
      </w:r>
      <w:r w:rsidRPr="0073343A">
        <w:rPr>
          <w:b/>
          <w:bCs/>
          <w:i/>
          <w:iCs/>
        </w:rPr>
        <w:t>mental health stigma</w:t>
      </w:r>
      <w:r w:rsidRPr="0073343A">
        <w:rPr>
          <w:i/>
          <w:iCs/>
        </w:rPr>
        <w:t xml:space="preserve">, they struggle with </w:t>
      </w:r>
      <w:r w:rsidRPr="0073343A">
        <w:rPr>
          <w:b/>
          <w:bCs/>
          <w:i/>
          <w:iCs/>
        </w:rPr>
        <w:t>ED stigma</w:t>
      </w:r>
      <w:r w:rsidRPr="0073343A">
        <w:rPr>
          <w:i/>
          <w:iCs/>
        </w:rPr>
        <w:t xml:space="preserve">, and they struggle with </w:t>
      </w:r>
      <w:r w:rsidRPr="0073343A">
        <w:rPr>
          <w:b/>
          <w:bCs/>
          <w:i/>
          <w:iCs/>
        </w:rPr>
        <w:t>weight stigma</w:t>
      </w:r>
      <w:r w:rsidRPr="0073343A">
        <w:rPr>
          <w:i/>
          <w:iCs/>
        </w:rPr>
        <w:t>. [So those are] three [forms of stigmatization that] obviously can impact [individuals with BED] in very severe ways.” (P93)</w:t>
      </w:r>
    </w:p>
    <w:p w14:paraId="05F47861" w14:textId="3D7164B3" w:rsidR="00B57097" w:rsidRPr="0073343A" w:rsidRDefault="00B57097" w:rsidP="0073343A">
      <w:pPr>
        <w:pStyle w:val="MDPI32textnoindent"/>
        <w:ind w:left="3060"/>
        <w:rPr>
          <w:i/>
          <w:iCs/>
        </w:rPr>
      </w:pPr>
      <w:r w:rsidRPr="0073343A">
        <w:rPr>
          <w:i/>
          <w:iCs/>
        </w:rPr>
        <w:t xml:space="preserve">See P7 and P72 statement in </w:t>
      </w:r>
      <w:r w:rsidRPr="0073343A">
        <w:rPr>
          <w:b/>
          <w:bCs/>
          <w:i/>
          <w:iCs/>
        </w:rPr>
        <w:t>section 3.2.1.2 below</w:t>
      </w:r>
      <w:r w:rsidRPr="0073343A">
        <w:rPr>
          <w:i/>
          <w:iCs/>
        </w:rPr>
        <w:t>.</w:t>
      </w:r>
    </w:p>
    <w:p w14:paraId="2770D0FE" w14:textId="53B6D1C3" w:rsidR="00015A0A" w:rsidRPr="00015A0A" w:rsidRDefault="00015A0A" w:rsidP="0073343A">
      <w:pPr>
        <w:pStyle w:val="MDPI22heading2"/>
      </w:pPr>
      <w:r w:rsidRPr="00015A0A">
        <w:t>3.2.1.</w:t>
      </w:r>
      <w:r>
        <w:t>2</w:t>
      </w:r>
      <w:r w:rsidRPr="00015A0A">
        <w:t>. Theme 2, Subtheme 1, Foci i</w:t>
      </w:r>
      <w:r>
        <w:t>i</w:t>
      </w:r>
      <w:r w:rsidRPr="00015A0A">
        <w:t xml:space="preserve">: </w:t>
      </w:r>
      <w:r w:rsidR="00787B75">
        <w:t>Interpersonal (</w:t>
      </w:r>
      <w:r w:rsidRPr="00015A0A">
        <w:t>P</w:t>
      </w:r>
      <w:r>
        <w:t>rovider</w:t>
      </w:r>
      <w:r w:rsidRPr="00015A0A">
        <w:t>-Level</w:t>
      </w:r>
      <w:r w:rsidR="00787B75">
        <w:t>)</w:t>
      </w:r>
      <w:r w:rsidRPr="00015A0A">
        <w:t xml:space="preserve"> Barriers to Identifying Binge Eating Disorder</w:t>
      </w:r>
    </w:p>
    <w:p w14:paraId="2E0E5CAB" w14:textId="41FC84B5" w:rsidR="00015A0A" w:rsidRPr="000D3850" w:rsidRDefault="00015A0A" w:rsidP="0073343A">
      <w:pPr>
        <w:pStyle w:val="MDPI32textnoindent"/>
      </w:pPr>
      <w:r w:rsidRPr="000D3850">
        <w:t xml:space="preserve">Seven participants (7/14, 50%) spontaneously described six barriers to identifying BED that were described as </w:t>
      </w:r>
      <w:r w:rsidR="00DC7529">
        <w:t>provider</w:t>
      </w:r>
      <w:r w:rsidRPr="000D3850">
        <w:t xml:space="preserve">-level barriers (as defined in section </w:t>
      </w:r>
      <w:r w:rsidRPr="000D3850">
        <w:fldChar w:fldCharType="begin"/>
      </w:r>
      <w:r w:rsidRPr="000D3850">
        <w:instrText xml:space="preserve"> REF _Ref147150302 \n \h  \* MERGEFORMAT </w:instrText>
      </w:r>
      <w:r w:rsidRPr="000D3850">
        <w:fldChar w:fldCharType="separate"/>
      </w:r>
      <w:r w:rsidRPr="000D3850">
        <w:t>2.4</w:t>
      </w:r>
      <w:r w:rsidRPr="000D3850">
        <w:fldChar w:fldCharType="end"/>
      </w:r>
      <w:r w:rsidRPr="000D3850">
        <w:t xml:space="preserve">). These included: </w:t>
      </w:r>
    </w:p>
    <w:p w14:paraId="703DF809" w14:textId="77777777" w:rsidR="00DC7529" w:rsidRPr="00DC7529" w:rsidRDefault="00DC7529" w:rsidP="0073343A">
      <w:pPr>
        <w:pStyle w:val="MDPI32textnoindent"/>
        <w:numPr>
          <w:ilvl w:val="0"/>
          <w:numId w:val="103"/>
        </w:numPr>
      </w:pPr>
      <w:r w:rsidRPr="00DC7529">
        <w:t>Stigmatization from healthcare providers (36% spontaneous endorsement, 5/14).</w:t>
      </w:r>
    </w:p>
    <w:p w14:paraId="14617346" w14:textId="77777777" w:rsidR="00DC7529" w:rsidRPr="00DC7529" w:rsidRDefault="00DC7529" w:rsidP="0073343A">
      <w:pPr>
        <w:pStyle w:val="MDPI32textnoindent"/>
        <w:numPr>
          <w:ilvl w:val="0"/>
          <w:numId w:val="103"/>
        </w:numPr>
      </w:pPr>
      <w:r w:rsidRPr="00DC7529">
        <w:t>Unequal screening in racial, ethnic, sex, gender, and sexual orientation minorities (29%, 4/14).</w:t>
      </w:r>
    </w:p>
    <w:p w14:paraId="798FFD99" w14:textId="77777777" w:rsidR="00DC7529" w:rsidRPr="00DC7529" w:rsidRDefault="00DC7529" w:rsidP="0073343A">
      <w:pPr>
        <w:pStyle w:val="MDPI32textnoindent"/>
        <w:numPr>
          <w:ilvl w:val="0"/>
          <w:numId w:val="103"/>
        </w:numPr>
      </w:pPr>
      <w:r w:rsidRPr="00DC7529">
        <w:t>Screening for physical issues associated with BED (e.g., weight/gastrointestinal issues) but not for psychological issues (e.g., EDs, BED) (21%, 3/14).</w:t>
      </w:r>
    </w:p>
    <w:p w14:paraId="2400C720" w14:textId="77777777" w:rsidR="00DC7529" w:rsidRPr="00DC7529" w:rsidRDefault="00DC7529" w:rsidP="0073343A">
      <w:pPr>
        <w:pStyle w:val="MDPI32textnoindent"/>
        <w:numPr>
          <w:ilvl w:val="0"/>
          <w:numId w:val="103"/>
        </w:numPr>
      </w:pPr>
      <w:r w:rsidRPr="00DC7529">
        <w:t>Miseducation about who can have BED (21%).</w:t>
      </w:r>
    </w:p>
    <w:p w14:paraId="4CE3E9DF" w14:textId="77777777" w:rsidR="00DC7529" w:rsidRPr="00DC7529" w:rsidRDefault="00DC7529" w:rsidP="0073343A">
      <w:pPr>
        <w:pStyle w:val="MDPI32textnoindent"/>
        <w:numPr>
          <w:ilvl w:val="0"/>
          <w:numId w:val="103"/>
        </w:numPr>
      </w:pPr>
      <w:r w:rsidRPr="00DC7529">
        <w:t>Recognizing physical repercussions of BED (e.g., weight, gastrointestinal symptoms) vs. psychological pathology (21%).</w:t>
      </w:r>
    </w:p>
    <w:p w14:paraId="5E8FE248" w14:textId="77777777" w:rsidR="00DC7529" w:rsidRPr="00DC7529" w:rsidRDefault="00DC7529" w:rsidP="0073343A">
      <w:pPr>
        <w:pStyle w:val="MDPI32textnoindent"/>
        <w:numPr>
          <w:ilvl w:val="0"/>
          <w:numId w:val="103"/>
        </w:numPr>
      </w:pPr>
      <w:r w:rsidRPr="00DC7529">
        <w:t xml:space="preserve">Poor education about BED as a diagnosis (e.g., that BED is an ED and that not all EDs present as anorexia nervosa or bulimia nervosa) (14%, 2/14). </w:t>
      </w:r>
    </w:p>
    <w:p w14:paraId="39865F20" w14:textId="77777777" w:rsidR="0073343A" w:rsidRPr="0073343A" w:rsidRDefault="00DC7529" w:rsidP="0073343A">
      <w:pPr>
        <w:pStyle w:val="MDPI32textnoindent"/>
        <w:rPr>
          <w:szCs w:val="20"/>
        </w:rPr>
      </w:pPr>
      <w:r w:rsidRPr="00DC7529">
        <w:t xml:space="preserve">Select quotes from participants regarding provider-level barriers to identifying </w:t>
      </w:r>
      <w:r w:rsidR="0073343A" w:rsidRPr="0073343A">
        <w:rPr>
          <w:szCs w:val="20"/>
        </w:rPr>
        <w:t>BED (</w:t>
      </w:r>
      <w:r w:rsidR="0073343A" w:rsidRPr="0073343A">
        <w:rPr>
          <w:b/>
          <w:bCs/>
          <w:szCs w:val="20"/>
        </w:rPr>
        <w:fldChar w:fldCharType="begin"/>
      </w:r>
      <w:r w:rsidR="0073343A" w:rsidRPr="0073343A">
        <w:rPr>
          <w:b/>
          <w:bCs/>
          <w:szCs w:val="20"/>
        </w:rPr>
        <w:instrText xml:space="preserve"> REF _Ref180475928 \h </w:instrText>
      </w:r>
      <w:r w:rsidR="0073343A">
        <w:rPr>
          <w:b/>
          <w:bCs/>
          <w:szCs w:val="20"/>
        </w:rPr>
        <w:instrText xml:space="preserve"> \* MERGEFORMAT </w:instrText>
      </w:r>
      <w:r w:rsidR="0073343A" w:rsidRPr="0073343A">
        <w:rPr>
          <w:b/>
          <w:bCs/>
          <w:szCs w:val="20"/>
        </w:rPr>
      </w:r>
      <w:r w:rsidR="0073343A" w:rsidRPr="0073343A">
        <w:rPr>
          <w:b/>
          <w:bCs/>
          <w:szCs w:val="20"/>
        </w:rPr>
        <w:fldChar w:fldCharType="separate"/>
      </w:r>
      <w:r w:rsidR="0073343A" w:rsidRPr="0073343A">
        <w:rPr>
          <w:b/>
          <w:bCs/>
          <w:szCs w:val="20"/>
        </w:rPr>
        <w:t xml:space="preserve">Figure </w:t>
      </w:r>
      <w:r w:rsidR="0073343A" w:rsidRPr="0073343A">
        <w:rPr>
          <w:b/>
          <w:bCs/>
          <w:noProof/>
          <w:szCs w:val="20"/>
        </w:rPr>
        <w:t>2</w:t>
      </w:r>
      <w:r w:rsidR="0073343A" w:rsidRPr="0073343A">
        <w:rPr>
          <w:b/>
          <w:bCs/>
          <w:szCs w:val="20"/>
        </w:rPr>
        <w:fldChar w:fldCharType="end"/>
      </w:r>
      <w:r w:rsidR="0073343A" w:rsidRPr="0073343A">
        <w:rPr>
          <w:szCs w:val="20"/>
        </w:rPr>
        <w:t xml:space="preserve">) are shown below and in </w:t>
      </w:r>
      <w:r w:rsidR="0073343A" w:rsidRPr="0073343A">
        <w:rPr>
          <w:b/>
          <w:szCs w:val="20"/>
        </w:rPr>
        <w:fldChar w:fldCharType="begin"/>
      </w:r>
      <w:r w:rsidR="0073343A" w:rsidRPr="0073343A">
        <w:rPr>
          <w:szCs w:val="20"/>
        </w:rPr>
        <w:instrText xml:space="preserve"> REF _Ref180475912 \h </w:instrText>
      </w:r>
      <w:r w:rsidR="0073343A">
        <w:rPr>
          <w:b/>
          <w:szCs w:val="20"/>
        </w:rPr>
        <w:instrText xml:space="preserve"> \* MERGEFORMAT </w:instrText>
      </w:r>
      <w:r w:rsidR="0073343A" w:rsidRPr="0073343A">
        <w:rPr>
          <w:b/>
          <w:szCs w:val="20"/>
        </w:rPr>
      </w:r>
      <w:r w:rsidR="0073343A" w:rsidRPr="0073343A">
        <w:rPr>
          <w:b/>
          <w:szCs w:val="20"/>
        </w:rPr>
        <w:fldChar w:fldCharType="separate"/>
      </w:r>
      <w:r w:rsidR="0073343A" w:rsidRPr="0073343A">
        <w:rPr>
          <w:b/>
          <w:bCs/>
          <w:szCs w:val="20"/>
        </w:rPr>
        <w:t xml:space="preserve">Table </w:t>
      </w:r>
      <w:r w:rsidR="0073343A" w:rsidRPr="0073343A">
        <w:rPr>
          <w:b/>
          <w:bCs/>
          <w:noProof/>
          <w:szCs w:val="20"/>
        </w:rPr>
        <w:t>5</w:t>
      </w:r>
      <w:r w:rsidR="0073343A" w:rsidRPr="0073343A">
        <w:rPr>
          <w:b/>
          <w:szCs w:val="20"/>
        </w:rPr>
        <w:fldChar w:fldCharType="end"/>
      </w:r>
      <w:r w:rsidR="0073343A" w:rsidRPr="0073343A">
        <w:rPr>
          <w:szCs w:val="20"/>
        </w:rPr>
        <w:t xml:space="preserve">. </w:t>
      </w:r>
    </w:p>
    <w:p w14:paraId="0E575416" w14:textId="72FC2517" w:rsidR="00DC7529" w:rsidRPr="0073343A" w:rsidRDefault="00DC7529" w:rsidP="0073343A">
      <w:pPr>
        <w:pStyle w:val="MDPI32textnoindent"/>
        <w:ind w:left="3060"/>
        <w:rPr>
          <w:i/>
          <w:iCs/>
        </w:rPr>
      </w:pPr>
      <w:r w:rsidRPr="0073343A">
        <w:rPr>
          <w:i/>
          <w:iCs/>
        </w:rPr>
        <w:t xml:space="preserve">“I have a patient with BED whose doctor told her, </w:t>
      </w:r>
      <w:r w:rsidRPr="0073343A">
        <w:rPr>
          <w:b/>
          <w:bCs/>
          <w:i/>
          <w:iCs/>
        </w:rPr>
        <w:t xml:space="preserve">‘you’re fat every day, so you should exercise every day.’ </w:t>
      </w:r>
      <w:r w:rsidRPr="0073343A">
        <w:rPr>
          <w:i/>
          <w:iCs/>
        </w:rPr>
        <w:t>That’s from a health care practitioner.” (P7)</w:t>
      </w:r>
    </w:p>
    <w:p w14:paraId="47417861" w14:textId="249D0C94" w:rsidR="00DC7529" w:rsidRPr="0073343A" w:rsidRDefault="00DC7529" w:rsidP="0073343A">
      <w:pPr>
        <w:pStyle w:val="MDPI32textnoindent"/>
        <w:ind w:left="3060"/>
        <w:rPr>
          <w:i/>
          <w:iCs/>
        </w:rPr>
      </w:pPr>
      <w:r w:rsidRPr="0073343A">
        <w:rPr>
          <w:i/>
          <w:iCs/>
        </w:rPr>
        <w:t xml:space="preserve">“The </w:t>
      </w:r>
      <w:r w:rsidRPr="0073343A">
        <w:rPr>
          <w:b/>
          <w:bCs/>
          <w:i/>
          <w:iCs/>
        </w:rPr>
        <w:t>police are to black men as the medical establishment is to black women</w:t>
      </w:r>
      <w:r w:rsidR="0073343A">
        <w:rPr>
          <w:i/>
          <w:iCs/>
        </w:rPr>
        <w:t>.</w:t>
      </w:r>
      <w:r w:rsidRPr="0073343A">
        <w:rPr>
          <w:i/>
          <w:iCs/>
        </w:rPr>
        <w:t>” (P72)</w:t>
      </w:r>
    </w:p>
    <w:p w14:paraId="35B3F768" w14:textId="73EFAF75" w:rsidR="00DC7529" w:rsidRPr="0073343A" w:rsidRDefault="00DC7529" w:rsidP="0073343A">
      <w:pPr>
        <w:pStyle w:val="MDPI32textnoindent"/>
        <w:ind w:left="3060"/>
        <w:rPr>
          <w:i/>
          <w:iCs/>
        </w:rPr>
      </w:pPr>
      <w:r w:rsidRPr="0073343A">
        <w:rPr>
          <w:i/>
          <w:iCs/>
        </w:rPr>
        <w:t>“…if you are a BIPOC [</w:t>
      </w:r>
      <w:r w:rsidR="00725524" w:rsidRPr="0073343A">
        <w:rPr>
          <w:i/>
          <w:iCs/>
        </w:rPr>
        <w:t xml:space="preserve">Black, Indigenous, or Person of Color </w:t>
      </w:r>
      <w:r w:rsidRPr="0073343A">
        <w:rPr>
          <w:i/>
          <w:iCs/>
        </w:rPr>
        <w:t>community member] you are very unlikely to get detected with an ED, and that means you could struggle for a long time.” (P75)</w:t>
      </w:r>
    </w:p>
    <w:p w14:paraId="54272646" w14:textId="11AC8155" w:rsidR="00DC7529" w:rsidRPr="0073343A" w:rsidRDefault="00DC7529" w:rsidP="0073343A">
      <w:pPr>
        <w:pStyle w:val="MDPI32textnoindent"/>
        <w:ind w:left="3060"/>
        <w:rPr>
          <w:i/>
          <w:iCs/>
        </w:rPr>
      </w:pPr>
      <w:r w:rsidRPr="0073343A">
        <w:rPr>
          <w:i/>
          <w:iCs/>
        </w:rPr>
        <w:t xml:space="preserve">See also quotations from P16 in theme 1 (section </w:t>
      </w:r>
      <w:r w:rsidRPr="0073343A">
        <w:rPr>
          <w:i/>
          <w:iCs/>
        </w:rPr>
        <w:fldChar w:fldCharType="begin"/>
      </w:r>
      <w:r w:rsidRPr="0073343A">
        <w:rPr>
          <w:i/>
          <w:iCs/>
        </w:rPr>
        <w:instrText xml:space="preserve"> REF _Ref144105908 \n \h  \* MERGEFORMAT </w:instrText>
      </w:r>
      <w:r w:rsidRPr="0073343A">
        <w:rPr>
          <w:i/>
          <w:iCs/>
        </w:rPr>
      </w:r>
      <w:r w:rsidRPr="0073343A">
        <w:rPr>
          <w:i/>
          <w:iCs/>
        </w:rPr>
        <w:fldChar w:fldCharType="separate"/>
      </w:r>
      <w:r w:rsidRPr="0073343A">
        <w:rPr>
          <w:i/>
          <w:iCs/>
        </w:rPr>
        <w:t>3.1</w:t>
      </w:r>
      <w:r w:rsidRPr="0073343A">
        <w:rPr>
          <w:i/>
          <w:iCs/>
        </w:rPr>
        <w:fldChar w:fldCharType="end"/>
      </w:r>
      <w:r w:rsidRPr="0073343A">
        <w:rPr>
          <w:i/>
          <w:iCs/>
        </w:rPr>
        <w:t xml:space="preserve">) and P5 in theme 2, sub-theme 1, foci 1 (section </w:t>
      </w:r>
      <w:r w:rsidRPr="0073343A">
        <w:rPr>
          <w:i/>
          <w:iCs/>
        </w:rPr>
        <w:fldChar w:fldCharType="begin"/>
      </w:r>
      <w:r w:rsidRPr="0073343A">
        <w:rPr>
          <w:i/>
          <w:iCs/>
        </w:rPr>
        <w:instrText xml:space="preserve"> REF _Ref144198268 \n \p \h  \* MERGEFORMAT </w:instrText>
      </w:r>
      <w:r w:rsidRPr="0073343A">
        <w:rPr>
          <w:i/>
          <w:iCs/>
        </w:rPr>
      </w:r>
      <w:r w:rsidRPr="0073343A">
        <w:rPr>
          <w:i/>
          <w:iCs/>
        </w:rPr>
        <w:fldChar w:fldCharType="separate"/>
      </w:r>
      <w:r w:rsidRPr="0073343A">
        <w:rPr>
          <w:i/>
          <w:iCs/>
        </w:rPr>
        <w:t>3.2.1.1 above</w:t>
      </w:r>
      <w:r w:rsidRPr="0073343A">
        <w:rPr>
          <w:i/>
          <w:iCs/>
        </w:rPr>
        <w:fldChar w:fldCharType="end"/>
      </w:r>
      <w:r w:rsidRPr="0073343A">
        <w:rPr>
          <w:i/>
          <w:iCs/>
        </w:rPr>
        <w:t>).</w:t>
      </w:r>
    </w:p>
    <w:p w14:paraId="22BD951B" w14:textId="739A2C73" w:rsidR="00DC7529" w:rsidRPr="00015A0A" w:rsidRDefault="00DC7529" w:rsidP="0073343A">
      <w:pPr>
        <w:pStyle w:val="MDPI22heading2"/>
      </w:pPr>
      <w:r w:rsidRPr="00015A0A">
        <w:lastRenderedPageBreak/>
        <w:t>3.2.1.</w:t>
      </w:r>
      <w:r>
        <w:t>3</w:t>
      </w:r>
      <w:r w:rsidRPr="00015A0A">
        <w:t>. Theme 2, Subtheme 1, Foci i</w:t>
      </w:r>
      <w:r>
        <w:t>ii</w:t>
      </w:r>
      <w:r w:rsidRPr="00015A0A">
        <w:t xml:space="preserve">: </w:t>
      </w:r>
      <w:r>
        <w:t>Systems</w:t>
      </w:r>
      <w:r w:rsidRPr="00015A0A">
        <w:t>-Level Barriers to Identifying Binge Eating Disorder</w:t>
      </w:r>
    </w:p>
    <w:p w14:paraId="5E0DE108" w14:textId="732E47BA" w:rsidR="00DC7529" w:rsidRPr="000D3850" w:rsidRDefault="00DC7529" w:rsidP="0073343A">
      <w:pPr>
        <w:pStyle w:val="MDPI32textnoindent"/>
      </w:pPr>
      <w:r w:rsidRPr="000D3850">
        <w:t xml:space="preserve">Seven participants (7/14, 50%) spontaneously described </w:t>
      </w:r>
      <w:r>
        <w:t>three</w:t>
      </w:r>
      <w:r w:rsidRPr="000D3850">
        <w:t xml:space="preserve"> barriers</w:t>
      </w:r>
      <w:r>
        <w:t xml:space="preserve"> (including two sub-barriers)</w:t>
      </w:r>
      <w:r w:rsidRPr="000D3850">
        <w:t xml:space="preserve"> to identifying BED that were </w:t>
      </w:r>
      <w:r>
        <w:t>classified</w:t>
      </w:r>
      <w:r w:rsidRPr="000D3850">
        <w:t xml:space="preserve"> as </w:t>
      </w:r>
      <w:r>
        <w:t>systemic</w:t>
      </w:r>
      <w:r w:rsidRPr="000D3850">
        <w:t xml:space="preserve"> barriers (as defined in section </w:t>
      </w:r>
      <w:r w:rsidRPr="000D3850">
        <w:fldChar w:fldCharType="begin"/>
      </w:r>
      <w:r w:rsidRPr="000D3850">
        <w:instrText xml:space="preserve"> REF _Ref147150302 \n \h  \* MERGEFORMAT </w:instrText>
      </w:r>
      <w:r w:rsidRPr="000D3850">
        <w:fldChar w:fldCharType="separate"/>
      </w:r>
      <w:r w:rsidRPr="000D3850">
        <w:t>2.4</w:t>
      </w:r>
      <w:r w:rsidRPr="000D3850">
        <w:fldChar w:fldCharType="end"/>
      </w:r>
      <w:r w:rsidRPr="000D3850">
        <w:t xml:space="preserve">). These </w:t>
      </w:r>
      <w:r w:rsidR="00787B75">
        <w:t>are outlined below.</w:t>
      </w:r>
      <w:r w:rsidRPr="000D3850">
        <w:t xml:space="preserve"> </w:t>
      </w:r>
    </w:p>
    <w:p w14:paraId="557EE0E6" w14:textId="08AD7287" w:rsidR="00DC7529" w:rsidRDefault="00DC7529" w:rsidP="0073343A">
      <w:pPr>
        <w:pStyle w:val="MDPI32textnoindent"/>
        <w:numPr>
          <w:ilvl w:val="0"/>
          <w:numId w:val="104"/>
        </w:numPr>
      </w:pPr>
      <w:r w:rsidRPr="00DC7529">
        <w:t xml:space="preserve">Stigmatization </w:t>
      </w:r>
      <w:r>
        <w:t>socioculturally</w:t>
      </w:r>
      <w:r w:rsidRPr="00DC7529">
        <w:t xml:space="preserve"> (36% spontaneous endorsement, 5/14).</w:t>
      </w:r>
    </w:p>
    <w:p w14:paraId="611D247D" w14:textId="77777777" w:rsidR="00DC7529" w:rsidRPr="00DC7529" w:rsidRDefault="00DC7529" w:rsidP="0073343A">
      <w:pPr>
        <w:pStyle w:val="MDPI32textnoindent"/>
        <w:numPr>
          <w:ilvl w:val="0"/>
          <w:numId w:val="104"/>
        </w:numPr>
      </w:pPr>
      <w:r w:rsidRPr="00DC7529">
        <w:t>Lack of education and awareness about BED (21% spontaneous endorsement, 3/14), including:</w:t>
      </w:r>
    </w:p>
    <w:p w14:paraId="360DB756" w14:textId="77777777" w:rsidR="00DC7529" w:rsidRPr="00DC7529" w:rsidRDefault="00DC7529" w:rsidP="0073343A">
      <w:pPr>
        <w:pStyle w:val="MDPI32textnoindent"/>
        <w:numPr>
          <w:ilvl w:val="1"/>
          <w:numId w:val="104"/>
        </w:numPr>
      </w:pPr>
      <w:r w:rsidRPr="00DC7529">
        <w:t>Miseducation about who can have BED (21%).</w:t>
      </w:r>
    </w:p>
    <w:p w14:paraId="473F359C" w14:textId="77777777" w:rsidR="00DC7529" w:rsidRPr="00DC7529" w:rsidRDefault="00DC7529" w:rsidP="0073343A">
      <w:pPr>
        <w:pStyle w:val="MDPI32textnoindent"/>
        <w:numPr>
          <w:ilvl w:val="1"/>
          <w:numId w:val="104"/>
        </w:numPr>
      </w:pPr>
      <w:r w:rsidRPr="00DC7529">
        <w:t xml:space="preserve">Poor education about BED as a valid DSM-5 mental health diagnosis (e.g., that BED is – separate from overweight and obesity – and that not all EDs present as anorexia or bulimia nervosa) (14%, 2/14). </w:t>
      </w:r>
    </w:p>
    <w:p w14:paraId="5EF87391" w14:textId="77777777" w:rsidR="00DC7529" w:rsidRPr="00DC7529" w:rsidRDefault="00DC7529" w:rsidP="0073343A">
      <w:pPr>
        <w:pStyle w:val="MDPI32textnoindent"/>
        <w:numPr>
          <w:ilvl w:val="0"/>
          <w:numId w:val="104"/>
        </w:numPr>
      </w:pPr>
      <w:r w:rsidRPr="00DC7529">
        <w:t>Prioritization of physical health outcomes over mental health (21% spontaneous endorsement, 3/21).</w:t>
      </w:r>
    </w:p>
    <w:p w14:paraId="7C766FF8" w14:textId="23D9D350" w:rsidR="00DC7529" w:rsidRPr="0073343A" w:rsidRDefault="00DC7529" w:rsidP="0073343A">
      <w:pPr>
        <w:pStyle w:val="MDPI32textnoindent"/>
        <w:rPr>
          <w:szCs w:val="20"/>
        </w:rPr>
      </w:pPr>
      <w:r w:rsidRPr="00DC7529">
        <w:t xml:space="preserve">Select quotes from participants regarding systemic barriers to identifying </w:t>
      </w:r>
      <w:r w:rsidR="0073343A" w:rsidRPr="0073343A">
        <w:rPr>
          <w:szCs w:val="20"/>
        </w:rPr>
        <w:t>BED (</w:t>
      </w:r>
      <w:r w:rsidR="0073343A" w:rsidRPr="0073343A">
        <w:rPr>
          <w:b/>
          <w:bCs/>
          <w:szCs w:val="20"/>
        </w:rPr>
        <w:fldChar w:fldCharType="begin"/>
      </w:r>
      <w:r w:rsidR="0073343A" w:rsidRPr="0073343A">
        <w:rPr>
          <w:b/>
          <w:bCs/>
          <w:szCs w:val="20"/>
        </w:rPr>
        <w:instrText xml:space="preserve"> REF _Ref180475928 \h </w:instrText>
      </w:r>
      <w:r w:rsidR="0073343A">
        <w:rPr>
          <w:b/>
          <w:bCs/>
          <w:szCs w:val="20"/>
        </w:rPr>
        <w:instrText xml:space="preserve"> \* MERGEFORMAT </w:instrText>
      </w:r>
      <w:r w:rsidR="0073343A" w:rsidRPr="0073343A">
        <w:rPr>
          <w:b/>
          <w:bCs/>
          <w:szCs w:val="20"/>
        </w:rPr>
      </w:r>
      <w:r w:rsidR="0073343A" w:rsidRPr="0073343A">
        <w:rPr>
          <w:b/>
          <w:bCs/>
          <w:szCs w:val="20"/>
        </w:rPr>
        <w:fldChar w:fldCharType="separate"/>
      </w:r>
      <w:r w:rsidR="0073343A" w:rsidRPr="0073343A">
        <w:rPr>
          <w:b/>
          <w:bCs/>
          <w:szCs w:val="20"/>
        </w:rPr>
        <w:t xml:space="preserve">Figure </w:t>
      </w:r>
      <w:r w:rsidR="0073343A" w:rsidRPr="0073343A">
        <w:rPr>
          <w:b/>
          <w:bCs/>
          <w:noProof/>
          <w:szCs w:val="20"/>
        </w:rPr>
        <w:t>2</w:t>
      </w:r>
      <w:r w:rsidR="0073343A" w:rsidRPr="0073343A">
        <w:rPr>
          <w:b/>
          <w:bCs/>
          <w:szCs w:val="20"/>
        </w:rPr>
        <w:fldChar w:fldCharType="end"/>
      </w:r>
      <w:r w:rsidR="0073343A" w:rsidRPr="0073343A">
        <w:rPr>
          <w:szCs w:val="20"/>
        </w:rPr>
        <w:t xml:space="preserve">) are shown below and in </w:t>
      </w:r>
      <w:r w:rsidR="0073343A" w:rsidRPr="0073343A">
        <w:rPr>
          <w:b/>
          <w:szCs w:val="20"/>
        </w:rPr>
        <w:fldChar w:fldCharType="begin"/>
      </w:r>
      <w:r w:rsidR="0073343A" w:rsidRPr="0073343A">
        <w:rPr>
          <w:szCs w:val="20"/>
        </w:rPr>
        <w:instrText xml:space="preserve"> REF _Ref180475912 \h </w:instrText>
      </w:r>
      <w:r w:rsidR="0073343A">
        <w:rPr>
          <w:b/>
          <w:szCs w:val="20"/>
        </w:rPr>
        <w:instrText xml:space="preserve"> \* MERGEFORMAT </w:instrText>
      </w:r>
      <w:r w:rsidR="0073343A" w:rsidRPr="0073343A">
        <w:rPr>
          <w:b/>
          <w:szCs w:val="20"/>
        </w:rPr>
      </w:r>
      <w:r w:rsidR="0073343A" w:rsidRPr="0073343A">
        <w:rPr>
          <w:b/>
          <w:szCs w:val="20"/>
        </w:rPr>
        <w:fldChar w:fldCharType="separate"/>
      </w:r>
      <w:r w:rsidR="0073343A" w:rsidRPr="0073343A">
        <w:rPr>
          <w:b/>
          <w:bCs/>
          <w:szCs w:val="20"/>
        </w:rPr>
        <w:t xml:space="preserve">Table </w:t>
      </w:r>
      <w:r w:rsidR="0073343A" w:rsidRPr="0073343A">
        <w:rPr>
          <w:b/>
          <w:bCs/>
          <w:noProof/>
          <w:szCs w:val="20"/>
        </w:rPr>
        <w:t>5</w:t>
      </w:r>
      <w:r w:rsidR="0073343A" w:rsidRPr="0073343A">
        <w:rPr>
          <w:b/>
          <w:szCs w:val="20"/>
        </w:rPr>
        <w:fldChar w:fldCharType="end"/>
      </w:r>
      <w:r w:rsidRPr="00DC7529">
        <w:t>.</w:t>
      </w:r>
    </w:p>
    <w:p w14:paraId="66B26551" w14:textId="77777777" w:rsidR="00DC7529" w:rsidRPr="0073343A" w:rsidRDefault="00DC7529" w:rsidP="0073343A">
      <w:pPr>
        <w:pStyle w:val="MDPI32textnoindent"/>
        <w:ind w:left="3060"/>
        <w:rPr>
          <w:i/>
          <w:iCs/>
        </w:rPr>
      </w:pPr>
      <w:r w:rsidRPr="0073343A">
        <w:rPr>
          <w:i/>
          <w:iCs/>
        </w:rPr>
        <w:t>“… the stereotypical [judgement is] that someone in a larger body is a failure, is lazy, is all these negative things…” (P37)</w:t>
      </w:r>
    </w:p>
    <w:p w14:paraId="64E5C7BD" w14:textId="77777777" w:rsidR="00DC7529" w:rsidRPr="0073343A" w:rsidRDefault="00DC7529" w:rsidP="0073343A">
      <w:pPr>
        <w:pStyle w:val="MDPI32textnoindent"/>
        <w:ind w:left="3060"/>
        <w:rPr>
          <w:i/>
          <w:iCs/>
        </w:rPr>
      </w:pPr>
      <w:r w:rsidRPr="0073343A">
        <w:rPr>
          <w:i/>
          <w:iCs/>
        </w:rPr>
        <w:t>“Anytime you’re given the message overt or covert, that something is… wrong with you, like you’re bad, you’re too much, you’re big, you’re repulsive, you’re gluttonous, whatever, … that’s really the message that people internalize through a lot of experiences with healthcare practice, practitioners, families, schools, etc.” (P7)</w:t>
      </w:r>
    </w:p>
    <w:p w14:paraId="5E2C8C67" w14:textId="77777777" w:rsidR="00DC7529" w:rsidRPr="0073343A" w:rsidRDefault="00DC7529" w:rsidP="0073343A">
      <w:pPr>
        <w:pStyle w:val="MDPI32textnoindent"/>
        <w:ind w:left="3060"/>
        <w:rPr>
          <w:i/>
          <w:iCs/>
        </w:rPr>
      </w:pPr>
      <w:r w:rsidRPr="0073343A">
        <w:rPr>
          <w:i/>
          <w:iCs/>
        </w:rPr>
        <w:t>“If you’re a black woman, if you are somebody who lives in a larger body, if you are an older male, people aren’t going to think that your eating habits [constitute] an ED because you aren’t … a young, thin, cis-gendered, white woman, and so I think that even just recognizing that BED is ‘a thing’ is one of those things that gets in the way… …So knowing, for example, … that if you are a BIPOC [community member] you are very unlikely to get detected with an ED, and that means you could struggle for a long time, and what do we do then to reach these communities in a way that’s meaningful?” (P75)</w:t>
      </w:r>
    </w:p>
    <w:p w14:paraId="6E133716" w14:textId="77777777" w:rsidR="00DC7529" w:rsidRPr="0073343A" w:rsidRDefault="00DC7529" w:rsidP="0073343A">
      <w:pPr>
        <w:pStyle w:val="MDPI32textnoindent"/>
        <w:ind w:left="3060"/>
        <w:rPr>
          <w:i/>
          <w:iCs/>
        </w:rPr>
      </w:pPr>
      <w:r w:rsidRPr="0073343A">
        <w:rPr>
          <w:i/>
          <w:iCs/>
        </w:rPr>
        <w:t>“We are living in a society that’s so weight-focused and oppressive towards individuals living in larger bodies…” (P7)</w:t>
      </w:r>
    </w:p>
    <w:p w14:paraId="2857B3B4" w14:textId="736250BB" w:rsidR="00DC7529" w:rsidRPr="0073343A" w:rsidRDefault="00DC7529" w:rsidP="0073343A">
      <w:pPr>
        <w:pStyle w:val="MDPI32textnoindent"/>
        <w:ind w:left="3060"/>
        <w:rPr>
          <w:i/>
          <w:iCs/>
        </w:rPr>
      </w:pPr>
      <w:r w:rsidRPr="0073343A">
        <w:rPr>
          <w:i/>
          <w:iCs/>
        </w:rPr>
        <w:t>See also P75 quotation in sections</w:t>
      </w:r>
      <w:r w:rsidRPr="0073343A">
        <w:rPr>
          <w:i/>
          <w:iCs/>
        </w:rPr>
        <w:fldChar w:fldCharType="begin"/>
      </w:r>
      <w:r w:rsidRPr="0073343A">
        <w:rPr>
          <w:i/>
          <w:iCs/>
        </w:rPr>
        <w:instrText xml:space="preserve"> REF _Ref144198268 \n \h  \* MERGEFORMAT </w:instrText>
      </w:r>
      <w:r w:rsidRPr="0073343A">
        <w:rPr>
          <w:i/>
          <w:iCs/>
        </w:rPr>
      </w:r>
      <w:r w:rsidRPr="0073343A">
        <w:rPr>
          <w:i/>
          <w:iCs/>
        </w:rPr>
        <w:fldChar w:fldCharType="separate"/>
      </w:r>
      <w:r w:rsidRPr="0073343A">
        <w:rPr>
          <w:i/>
          <w:iCs/>
        </w:rPr>
        <w:t>3.2.1.1</w:t>
      </w:r>
      <w:r w:rsidRPr="0073343A">
        <w:rPr>
          <w:i/>
          <w:iCs/>
        </w:rPr>
        <w:fldChar w:fldCharType="end"/>
      </w:r>
      <w:r w:rsidRPr="0073343A">
        <w:rPr>
          <w:i/>
          <w:iCs/>
        </w:rPr>
        <w:t xml:space="preserve"> and </w:t>
      </w:r>
      <w:r w:rsidRPr="0073343A">
        <w:rPr>
          <w:i/>
          <w:iCs/>
        </w:rPr>
        <w:fldChar w:fldCharType="begin"/>
      </w:r>
      <w:r w:rsidRPr="0073343A">
        <w:rPr>
          <w:i/>
          <w:iCs/>
        </w:rPr>
        <w:instrText xml:space="preserve"> REF _Ref144198233 \n \h  \* MERGEFORMAT </w:instrText>
      </w:r>
      <w:r w:rsidRPr="0073343A">
        <w:rPr>
          <w:i/>
          <w:iCs/>
        </w:rPr>
      </w:r>
      <w:r w:rsidRPr="0073343A">
        <w:rPr>
          <w:i/>
          <w:iCs/>
        </w:rPr>
        <w:fldChar w:fldCharType="separate"/>
      </w:r>
      <w:r w:rsidRPr="0073343A">
        <w:rPr>
          <w:i/>
          <w:iCs/>
        </w:rPr>
        <w:t>3.2.1.2</w:t>
      </w:r>
      <w:r w:rsidRPr="0073343A">
        <w:rPr>
          <w:i/>
          <w:iCs/>
        </w:rPr>
        <w:fldChar w:fldCharType="end"/>
      </w:r>
      <w:r w:rsidRPr="0073343A">
        <w:rPr>
          <w:i/>
          <w:iCs/>
        </w:rPr>
        <w:t xml:space="preserve"> above.</w:t>
      </w:r>
    </w:p>
    <w:p w14:paraId="18E4F5F2" w14:textId="6DA28BD5" w:rsidR="00ED5AEA" w:rsidRPr="00925B9C" w:rsidRDefault="00ED5AEA" w:rsidP="00925B9C">
      <w:pPr>
        <w:pStyle w:val="MDPI22heading2"/>
      </w:pPr>
      <w:r w:rsidRPr="00925B9C">
        <w:t xml:space="preserve">3.2.2. Theme 2, Subthemes 2 </w:t>
      </w:r>
      <w:r w:rsidR="0073343A" w:rsidRPr="00925B9C">
        <w:t>&amp;</w:t>
      </w:r>
      <w:r w:rsidRPr="00925B9C">
        <w:t xml:space="preserve"> 3: Barriers to Treatment-Seeking</w:t>
      </w:r>
      <w:r w:rsidR="0073343A" w:rsidRPr="00925B9C">
        <w:t xml:space="preserve"> (Subtheme 2)</w:t>
      </w:r>
      <w:r w:rsidRPr="00925B9C">
        <w:t xml:space="preserve"> and Treatment Access/Engagement</w:t>
      </w:r>
      <w:r w:rsidR="0073343A" w:rsidRPr="00925B9C">
        <w:t xml:space="preserve"> (Subtheme 3)</w:t>
      </w:r>
      <w:r w:rsidRPr="00925B9C">
        <w:t xml:space="preserve"> (57%)</w:t>
      </w:r>
    </w:p>
    <w:p w14:paraId="180030C5" w14:textId="380AB365" w:rsidR="0073343A" w:rsidRPr="00ED5AEA" w:rsidRDefault="00ED5AEA" w:rsidP="0073343A">
      <w:pPr>
        <w:pStyle w:val="MDPI32textnoindent"/>
      </w:pPr>
      <w:r w:rsidRPr="00ED5AEA">
        <w:t>Eight participants (8/14, 57%) spontaneously identified barriers related to seeking and/or accessing/entering treatment for BED (</w:t>
      </w:r>
      <w:r w:rsidR="0073343A" w:rsidRPr="0073343A">
        <w:rPr>
          <w:b/>
          <w:szCs w:val="20"/>
        </w:rPr>
        <w:fldChar w:fldCharType="begin"/>
      </w:r>
      <w:r w:rsidR="0073343A" w:rsidRPr="0073343A">
        <w:rPr>
          <w:szCs w:val="20"/>
        </w:rPr>
        <w:instrText xml:space="preserve"> REF _Ref180475912 \h </w:instrText>
      </w:r>
      <w:r w:rsidR="0073343A">
        <w:rPr>
          <w:b/>
          <w:szCs w:val="20"/>
        </w:rPr>
        <w:instrText xml:space="preserve"> \* MERGEFORMAT </w:instrText>
      </w:r>
      <w:r w:rsidR="0073343A" w:rsidRPr="0073343A">
        <w:rPr>
          <w:b/>
          <w:szCs w:val="20"/>
        </w:rPr>
      </w:r>
      <w:r w:rsidR="0073343A" w:rsidRPr="0073343A">
        <w:rPr>
          <w:b/>
          <w:szCs w:val="20"/>
        </w:rPr>
        <w:fldChar w:fldCharType="separate"/>
      </w:r>
      <w:r w:rsidR="0073343A" w:rsidRPr="0073343A">
        <w:rPr>
          <w:b/>
          <w:bCs/>
          <w:szCs w:val="20"/>
        </w:rPr>
        <w:t xml:space="preserve">Table </w:t>
      </w:r>
      <w:r w:rsidR="0073343A" w:rsidRPr="0073343A">
        <w:rPr>
          <w:b/>
          <w:bCs/>
          <w:noProof/>
          <w:szCs w:val="20"/>
        </w:rPr>
        <w:t>5</w:t>
      </w:r>
      <w:r w:rsidR="0073343A" w:rsidRPr="0073343A">
        <w:rPr>
          <w:b/>
          <w:szCs w:val="20"/>
        </w:rPr>
        <w:fldChar w:fldCharType="end"/>
      </w:r>
      <w:r w:rsidRPr="00ED5AEA">
        <w:rPr>
          <w:b/>
        </w:rPr>
        <w:t xml:space="preserve">, </w:t>
      </w:r>
      <w:r w:rsidR="0073343A" w:rsidRPr="0073343A">
        <w:rPr>
          <w:b/>
          <w:bCs/>
          <w:szCs w:val="20"/>
        </w:rPr>
        <w:fldChar w:fldCharType="begin"/>
      </w:r>
      <w:r w:rsidR="0073343A" w:rsidRPr="0073343A">
        <w:rPr>
          <w:b/>
          <w:bCs/>
          <w:szCs w:val="20"/>
        </w:rPr>
        <w:instrText xml:space="preserve"> REF _Ref180475928 \h </w:instrText>
      </w:r>
      <w:r w:rsidR="0073343A">
        <w:rPr>
          <w:b/>
          <w:bCs/>
          <w:szCs w:val="20"/>
        </w:rPr>
        <w:instrText xml:space="preserve"> \* MERGEFORMAT </w:instrText>
      </w:r>
      <w:r w:rsidR="0073343A" w:rsidRPr="0073343A">
        <w:rPr>
          <w:b/>
          <w:bCs/>
          <w:szCs w:val="20"/>
        </w:rPr>
      </w:r>
      <w:r w:rsidR="0073343A" w:rsidRPr="0073343A">
        <w:rPr>
          <w:b/>
          <w:bCs/>
          <w:szCs w:val="20"/>
        </w:rPr>
        <w:fldChar w:fldCharType="separate"/>
      </w:r>
      <w:r w:rsidR="0073343A" w:rsidRPr="0073343A">
        <w:rPr>
          <w:b/>
          <w:bCs/>
          <w:szCs w:val="20"/>
        </w:rPr>
        <w:t xml:space="preserve">Figure </w:t>
      </w:r>
      <w:r w:rsidR="0073343A" w:rsidRPr="0073343A">
        <w:rPr>
          <w:b/>
          <w:bCs/>
          <w:noProof/>
          <w:szCs w:val="20"/>
        </w:rPr>
        <w:t>2</w:t>
      </w:r>
      <w:r w:rsidR="0073343A" w:rsidRPr="0073343A">
        <w:rPr>
          <w:b/>
          <w:bCs/>
          <w:szCs w:val="20"/>
        </w:rPr>
        <w:fldChar w:fldCharType="end"/>
      </w:r>
      <w:r w:rsidRPr="00ED5AEA">
        <w:t xml:space="preserve">). The identified barriers associated with treatment-seeking and access are very similar and have thus been grouped together here (below) and in </w:t>
      </w:r>
      <w:r w:rsidR="0073343A" w:rsidRPr="0073343A">
        <w:rPr>
          <w:b/>
          <w:bCs/>
          <w:szCs w:val="20"/>
        </w:rPr>
        <w:fldChar w:fldCharType="begin"/>
      </w:r>
      <w:r w:rsidR="0073343A" w:rsidRPr="0073343A">
        <w:rPr>
          <w:b/>
          <w:bCs/>
          <w:szCs w:val="20"/>
        </w:rPr>
        <w:instrText xml:space="preserve"> REF _Ref180475928 \h </w:instrText>
      </w:r>
      <w:r w:rsidR="0073343A">
        <w:rPr>
          <w:b/>
          <w:bCs/>
          <w:szCs w:val="20"/>
        </w:rPr>
        <w:instrText xml:space="preserve"> \* MERGEFORMAT </w:instrText>
      </w:r>
      <w:r w:rsidR="0073343A" w:rsidRPr="0073343A">
        <w:rPr>
          <w:b/>
          <w:bCs/>
          <w:szCs w:val="20"/>
        </w:rPr>
      </w:r>
      <w:r w:rsidR="0073343A" w:rsidRPr="0073343A">
        <w:rPr>
          <w:b/>
          <w:bCs/>
          <w:szCs w:val="20"/>
        </w:rPr>
        <w:fldChar w:fldCharType="separate"/>
      </w:r>
      <w:r w:rsidR="0073343A" w:rsidRPr="0073343A">
        <w:rPr>
          <w:b/>
          <w:bCs/>
          <w:szCs w:val="20"/>
        </w:rPr>
        <w:t xml:space="preserve">Figure </w:t>
      </w:r>
      <w:r w:rsidR="0073343A" w:rsidRPr="0073343A">
        <w:rPr>
          <w:b/>
          <w:bCs/>
          <w:noProof/>
          <w:szCs w:val="20"/>
        </w:rPr>
        <w:t>2</w:t>
      </w:r>
      <w:r w:rsidR="0073343A" w:rsidRPr="0073343A">
        <w:rPr>
          <w:b/>
          <w:bCs/>
          <w:szCs w:val="20"/>
        </w:rPr>
        <w:fldChar w:fldCharType="end"/>
      </w:r>
      <w:r w:rsidRPr="00ED5AEA">
        <w:t>.</w:t>
      </w:r>
    </w:p>
    <w:p w14:paraId="45963055" w14:textId="4F88DDFC" w:rsidR="00787B75" w:rsidRPr="00015A0A" w:rsidRDefault="00787B75" w:rsidP="00925B9C">
      <w:pPr>
        <w:pStyle w:val="MDPI22heading2"/>
      </w:pPr>
      <w:r w:rsidRPr="00015A0A">
        <w:t>3.2.</w:t>
      </w:r>
      <w:r>
        <w:t>2</w:t>
      </w:r>
      <w:r w:rsidRPr="00015A0A">
        <w:t xml:space="preserve">.1. Theme 2, Subtheme </w:t>
      </w:r>
      <w:r>
        <w:t>2-3</w:t>
      </w:r>
      <w:r w:rsidRPr="00015A0A">
        <w:t xml:space="preserve">, Foci i: </w:t>
      </w:r>
      <w:r>
        <w:t>Individual (</w:t>
      </w:r>
      <w:r w:rsidRPr="00015A0A">
        <w:t>Patient-Level</w:t>
      </w:r>
      <w:r>
        <w:t>)</w:t>
      </w:r>
      <w:r w:rsidRPr="00015A0A">
        <w:t xml:space="preserve"> Barriers to </w:t>
      </w:r>
      <w:r>
        <w:t>Seeking and Accessing Treatment (57%)</w:t>
      </w:r>
    </w:p>
    <w:p w14:paraId="705594C3" w14:textId="30F29D1C" w:rsidR="00787B75" w:rsidRPr="000D3850" w:rsidRDefault="00787B75" w:rsidP="00925B9C">
      <w:pPr>
        <w:pStyle w:val="MDPI32textnoindent"/>
      </w:pPr>
      <w:r w:rsidRPr="00787B75">
        <w:lastRenderedPageBreak/>
        <w:t xml:space="preserve">Eight participants (8/14, 57%) spontaneously described eight barriers to treatment-seeking and ten barriers to treatment access/entry that were described as being patient-level barriers (as defined in section </w:t>
      </w:r>
      <w:r w:rsidRPr="00787B75">
        <w:fldChar w:fldCharType="begin"/>
      </w:r>
      <w:r w:rsidRPr="00787B75">
        <w:instrText xml:space="preserve"> REF _Ref147150302 \n \h  \* MERGEFORMAT </w:instrText>
      </w:r>
      <w:r w:rsidRPr="00787B75">
        <w:fldChar w:fldCharType="separate"/>
      </w:r>
      <w:r w:rsidRPr="00787B75">
        <w:t>2.4</w:t>
      </w:r>
      <w:r w:rsidRPr="00787B75">
        <w:fldChar w:fldCharType="end"/>
      </w:r>
      <w:r w:rsidRPr="00787B75">
        <w:t>). The eight barriers to treatment-seeking were also identified as barriers to treatment access/entry; the two additional barriers to treatment access/entry are indicated bold and italicized font and an asterisk. These barriers are shown below.</w:t>
      </w:r>
    </w:p>
    <w:p w14:paraId="06B9F1CB" w14:textId="77777777" w:rsidR="00787B75" w:rsidRPr="00787B75" w:rsidRDefault="00787B75" w:rsidP="00925B9C">
      <w:pPr>
        <w:pStyle w:val="MDPI32textnoindent"/>
        <w:numPr>
          <w:ilvl w:val="0"/>
          <w:numId w:val="105"/>
        </w:numPr>
      </w:pPr>
      <w:r w:rsidRPr="00787B75">
        <w:t>Treatment cost (e.g., treatment cost prioritization and lack of information on financial assistance) and insurance coverage (e.g., insufficient coverage or lack of insurance) (43% spontaneous endorsement, 6/14).</w:t>
      </w:r>
    </w:p>
    <w:p w14:paraId="267D9CF0" w14:textId="77777777" w:rsidR="00787B75" w:rsidRPr="00787B75" w:rsidRDefault="00787B75" w:rsidP="00925B9C">
      <w:pPr>
        <w:pStyle w:val="MDPI32textnoindent"/>
        <w:numPr>
          <w:ilvl w:val="0"/>
          <w:numId w:val="105"/>
        </w:numPr>
      </w:pPr>
      <w:r w:rsidRPr="00787B75">
        <w:t>Desire to avoid healthcare provider stigmatization (36%, 5/14).</w:t>
      </w:r>
    </w:p>
    <w:p w14:paraId="3BFA72C3" w14:textId="77777777" w:rsidR="00787B75" w:rsidRPr="00787B75" w:rsidRDefault="00787B75" w:rsidP="00925B9C">
      <w:pPr>
        <w:pStyle w:val="MDPI32textnoindent"/>
        <w:numPr>
          <w:ilvl w:val="0"/>
          <w:numId w:val="105"/>
        </w:numPr>
      </w:pPr>
      <w:r w:rsidRPr="00787B75">
        <w:t>Demographically characteristic healthcare utilization (e.g., being reduced in specific subsets of racial, ethnic, sex, gender, and sexual orientation minorities) (21%, 3/14).</w:t>
      </w:r>
    </w:p>
    <w:p w14:paraId="121178F0" w14:textId="77777777" w:rsidR="00787B75" w:rsidRPr="00787B75" w:rsidRDefault="00787B75" w:rsidP="00925B9C">
      <w:pPr>
        <w:pStyle w:val="MDPI32textnoindent"/>
        <w:numPr>
          <w:ilvl w:val="0"/>
          <w:numId w:val="105"/>
        </w:numPr>
      </w:pPr>
      <w:r w:rsidRPr="00787B75">
        <w:t>Denial/self-stigmatization about having an ED and/or mental health diagnosis (21%).</w:t>
      </w:r>
    </w:p>
    <w:p w14:paraId="43593759" w14:textId="77777777" w:rsidR="00787B75" w:rsidRPr="00787B75" w:rsidRDefault="00787B75" w:rsidP="00925B9C">
      <w:pPr>
        <w:pStyle w:val="MDPI32textnoindent"/>
        <w:numPr>
          <w:ilvl w:val="0"/>
          <w:numId w:val="105"/>
        </w:numPr>
      </w:pPr>
      <w:r w:rsidRPr="00787B75">
        <w:t>Insufficient resources for finding/coordinating care (21%).</w:t>
      </w:r>
    </w:p>
    <w:p w14:paraId="50AD38F5" w14:textId="2F882AFE" w:rsidR="00787B75" w:rsidRPr="00787B75" w:rsidRDefault="00787B75" w:rsidP="00925B9C">
      <w:pPr>
        <w:pStyle w:val="MDPI32textnoindent"/>
        <w:numPr>
          <w:ilvl w:val="0"/>
          <w:numId w:val="105"/>
        </w:numPr>
        <w:rPr>
          <w:b/>
          <w:bCs/>
          <w:i/>
          <w:iCs/>
        </w:rPr>
      </w:pPr>
      <w:r w:rsidRPr="00787B75">
        <w:rPr>
          <w:b/>
          <w:bCs/>
          <w:i/>
          <w:iCs/>
        </w:rPr>
        <w:t>Geographic access to treatment resources (21%).*</w:t>
      </w:r>
    </w:p>
    <w:p w14:paraId="206EF0DD" w14:textId="58E6BF60" w:rsidR="00787B75" w:rsidRPr="00787B75" w:rsidRDefault="00787B75" w:rsidP="00925B9C">
      <w:pPr>
        <w:pStyle w:val="MDPI32textnoindent"/>
        <w:numPr>
          <w:ilvl w:val="0"/>
          <w:numId w:val="105"/>
        </w:numPr>
        <w:rPr>
          <w:b/>
          <w:bCs/>
          <w:i/>
          <w:iCs/>
        </w:rPr>
      </w:pPr>
      <w:r w:rsidRPr="00787B75">
        <w:rPr>
          <w:b/>
          <w:bCs/>
          <w:i/>
          <w:iCs/>
        </w:rPr>
        <w:t>ED provider scarcity and waitlists (21%).*</w:t>
      </w:r>
    </w:p>
    <w:p w14:paraId="5B1B0A4D" w14:textId="77777777" w:rsidR="00787B75" w:rsidRPr="00787B75" w:rsidRDefault="00787B75" w:rsidP="00925B9C">
      <w:pPr>
        <w:pStyle w:val="MDPI32textnoindent"/>
        <w:numPr>
          <w:ilvl w:val="0"/>
          <w:numId w:val="105"/>
        </w:numPr>
      </w:pPr>
      <w:r w:rsidRPr="00787B75">
        <w:t xml:space="preserve">Having/prioritizing/taking the time required to seek, access, coordinate, and engage in treatment (7%). </w:t>
      </w:r>
    </w:p>
    <w:p w14:paraId="376718C5" w14:textId="77777777" w:rsidR="00787B75" w:rsidRPr="00787B75" w:rsidRDefault="00787B75" w:rsidP="00925B9C">
      <w:pPr>
        <w:pStyle w:val="MDPI32textnoindent"/>
        <w:numPr>
          <w:ilvl w:val="0"/>
          <w:numId w:val="105"/>
        </w:numPr>
      </w:pPr>
      <w:r w:rsidRPr="00787B75">
        <w:t>Fear of facing the discomfort and hardships associated with treatment (e.g., “treatment is hard”)(7%, 1/14).</w:t>
      </w:r>
    </w:p>
    <w:p w14:paraId="31982795" w14:textId="3F8CC062" w:rsidR="00787B75" w:rsidRPr="00B01A5B" w:rsidRDefault="00787B75" w:rsidP="00925B9C">
      <w:pPr>
        <w:pStyle w:val="MDPI32textnoindent"/>
        <w:numPr>
          <w:ilvl w:val="0"/>
          <w:numId w:val="105"/>
        </w:numPr>
      </w:pPr>
      <w:r w:rsidRPr="00787B75">
        <w:t>Fear of letting go of the coping/eating behavior (often linked to trauma/adversity) (7%).</w:t>
      </w:r>
    </w:p>
    <w:p w14:paraId="21DC985C" w14:textId="369486CB" w:rsidR="00787B75" w:rsidRPr="00B01A5B" w:rsidRDefault="00787B75" w:rsidP="00925B9C">
      <w:pPr>
        <w:pStyle w:val="MDPI32textnoindent"/>
      </w:pPr>
      <w:r w:rsidRPr="00787B75">
        <w:t>Select quotes from participants regarding patient-level barriers to seeking and receiving treatment (</w:t>
      </w:r>
      <w:r w:rsidR="00925B9C" w:rsidRPr="0073343A">
        <w:rPr>
          <w:b/>
          <w:bCs/>
          <w:szCs w:val="20"/>
        </w:rPr>
        <w:fldChar w:fldCharType="begin"/>
      </w:r>
      <w:r w:rsidR="00925B9C" w:rsidRPr="0073343A">
        <w:rPr>
          <w:b/>
          <w:bCs/>
          <w:szCs w:val="20"/>
        </w:rPr>
        <w:instrText xml:space="preserve"> REF _Ref180475928 \h </w:instrText>
      </w:r>
      <w:r w:rsidR="00925B9C">
        <w:rPr>
          <w:b/>
          <w:bCs/>
          <w:szCs w:val="20"/>
        </w:rPr>
        <w:instrText xml:space="preserve"> \* MERGEFORMAT </w:instrText>
      </w:r>
      <w:r w:rsidR="00925B9C" w:rsidRPr="0073343A">
        <w:rPr>
          <w:b/>
          <w:bCs/>
          <w:szCs w:val="20"/>
        </w:rPr>
      </w:r>
      <w:r w:rsidR="00925B9C" w:rsidRPr="0073343A">
        <w:rPr>
          <w:b/>
          <w:bCs/>
          <w:szCs w:val="20"/>
        </w:rPr>
        <w:fldChar w:fldCharType="separate"/>
      </w:r>
      <w:r w:rsidR="00925B9C" w:rsidRPr="0073343A">
        <w:rPr>
          <w:b/>
          <w:bCs/>
          <w:szCs w:val="20"/>
        </w:rPr>
        <w:t xml:space="preserve">Figure </w:t>
      </w:r>
      <w:r w:rsidR="00925B9C" w:rsidRPr="0073343A">
        <w:rPr>
          <w:b/>
          <w:bCs/>
          <w:noProof/>
          <w:szCs w:val="20"/>
        </w:rPr>
        <w:t>2</w:t>
      </w:r>
      <w:r w:rsidR="00925B9C" w:rsidRPr="0073343A">
        <w:rPr>
          <w:b/>
          <w:bCs/>
          <w:szCs w:val="20"/>
        </w:rPr>
        <w:fldChar w:fldCharType="end"/>
      </w:r>
      <w:r w:rsidRPr="00787B75">
        <w:t xml:space="preserve">) are shown below and in </w:t>
      </w:r>
      <w:r w:rsidR="00925B9C" w:rsidRPr="0073343A">
        <w:rPr>
          <w:b/>
          <w:szCs w:val="20"/>
        </w:rPr>
        <w:fldChar w:fldCharType="begin"/>
      </w:r>
      <w:r w:rsidR="00925B9C" w:rsidRPr="0073343A">
        <w:rPr>
          <w:szCs w:val="20"/>
        </w:rPr>
        <w:instrText xml:space="preserve"> REF _Ref180475912 \h </w:instrText>
      </w:r>
      <w:r w:rsidR="00925B9C">
        <w:rPr>
          <w:b/>
          <w:szCs w:val="20"/>
        </w:rPr>
        <w:instrText xml:space="preserve"> \* MERGEFORMAT </w:instrText>
      </w:r>
      <w:r w:rsidR="00925B9C" w:rsidRPr="0073343A">
        <w:rPr>
          <w:b/>
          <w:szCs w:val="20"/>
        </w:rPr>
      </w:r>
      <w:r w:rsidR="00925B9C" w:rsidRPr="0073343A">
        <w:rPr>
          <w:b/>
          <w:szCs w:val="20"/>
        </w:rPr>
        <w:fldChar w:fldCharType="separate"/>
      </w:r>
      <w:r w:rsidR="00925B9C" w:rsidRPr="0073343A">
        <w:rPr>
          <w:b/>
          <w:bCs/>
          <w:szCs w:val="20"/>
        </w:rPr>
        <w:t xml:space="preserve">Table </w:t>
      </w:r>
      <w:r w:rsidR="00925B9C" w:rsidRPr="0073343A">
        <w:rPr>
          <w:b/>
          <w:bCs/>
          <w:noProof/>
          <w:szCs w:val="20"/>
        </w:rPr>
        <w:t>5</w:t>
      </w:r>
      <w:r w:rsidR="00925B9C" w:rsidRPr="0073343A">
        <w:rPr>
          <w:b/>
          <w:szCs w:val="20"/>
        </w:rPr>
        <w:fldChar w:fldCharType="end"/>
      </w:r>
      <w:r w:rsidRPr="00787B75">
        <w:t>.</w:t>
      </w:r>
    </w:p>
    <w:p w14:paraId="2AC87C5D" w14:textId="77777777" w:rsidR="00787B75" w:rsidRPr="00925B9C" w:rsidRDefault="00787B75" w:rsidP="00925B9C">
      <w:pPr>
        <w:pStyle w:val="MDPI33textspaceafter"/>
        <w:ind w:left="3060"/>
        <w:rPr>
          <w:i/>
          <w:iCs/>
        </w:rPr>
      </w:pPr>
      <w:r w:rsidRPr="00925B9C">
        <w:rPr>
          <w:i/>
          <w:iCs/>
        </w:rPr>
        <w:t>“For, [the provider, a large part of treatment is] just trying to understand where the eating patterns have developed from, what are the barriers to get them from [binge] eating, [and] what are they coping with… And then from my perspective, is just trying to help with consistency of eating and bringing down those fears, a lot of body image stuff as well, that tends to come up, so [for example], the fear of gaining more weight from eating… [P37, Contd. below]</w:t>
      </w:r>
    </w:p>
    <w:p w14:paraId="6857B2B5" w14:textId="77777777" w:rsidR="00787B75" w:rsidRPr="00925B9C" w:rsidRDefault="00787B75" w:rsidP="00925B9C">
      <w:pPr>
        <w:pStyle w:val="MDPI33textspaceafter"/>
        <w:ind w:left="3060"/>
        <w:rPr>
          <w:i/>
          <w:iCs/>
        </w:rPr>
      </w:pPr>
      <w:r w:rsidRPr="00925B9C">
        <w:rPr>
          <w:i/>
          <w:iCs/>
        </w:rPr>
        <w:t xml:space="preserve">“…[Early on in my practice as a registered dietician certified in ED treatment], I picked up on the </w:t>
      </w:r>
      <w:r w:rsidRPr="00925B9C">
        <w:rPr>
          <w:b/>
          <w:bCs/>
          <w:i/>
          <w:iCs/>
        </w:rPr>
        <w:t>fear of what’s going to come up</w:t>
      </w:r>
      <w:r w:rsidRPr="00925B9C">
        <w:rPr>
          <w:i/>
          <w:iCs/>
        </w:rPr>
        <w:t xml:space="preserve"> [as a barrier to treatment], and then also once it does come up [it can have a snowballing effect of bringing up more and more emotion], [and clients] can backtrack a little bit because of that experience.” (P37)</w:t>
      </w:r>
    </w:p>
    <w:p w14:paraId="076FA911" w14:textId="423C0855" w:rsidR="00787B75" w:rsidRPr="00925B9C" w:rsidRDefault="00787B75" w:rsidP="00925B9C">
      <w:pPr>
        <w:pStyle w:val="MDPI33textspaceafter"/>
        <w:ind w:left="3060"/>
        <w:rPr>
          <w:i/>
          <w:iCs/>
        </w:rPr>
      </w:pPr>
      <w:r w:rsidRPr="00925B9C">
        <w:rPr>
          <w:i/>
          <w:iCs/>
        </w:rPr>
        <w:t>“Any level of treatment brings distress</w:t>
      </w:r>
      <w:r w:rsidR="00925B9C">
        <w:rPr>
          <w:i/>
          <w:iCs/>
        </w:rPr>
        <w:t>,</w:t>
      </w:r>
      <w:r w:rsidRPr="00925B9C">
        <w:rPr>
          <w:i/>
          <w:iCs/>
        </w:rPr>
        <w:t xml:space="preserve"> and in some ways,… I think that a hugely </w:t>
      </w:r>
      <w:r w:rsidRPr="00925B9C">
        <w:rPr>
          <w:b/>
          <w:bCs/>
          <w:i/>
          <w:iCs/>
        </w:rPr>
        <w:t>important part of treatment is trying to help people tolerate what they need to do treatment-wise</w:t>
      </w:r>
      <w:r w:rsidRPr="00925B9C">
        <w:rPr>
          <w:i/>
          <w:iCs/>
        </w:rPr>
        <w:t>. … Most of the time, we really have to work to help people tolerate treatment.” (P5)</w:t>
      </w:r>
    </w:p>
    <w:p w14:paraId="51ECDC83" w14:textId="0A80C1CC" w:rsidR="00787B75" w:rsidRPr="00925B9C" w:rsidRDefault="00787B75" w:rsidP="00925B9C">
      <w:pPr>
        <w:pStyle w:val="MDPI33textspaceafter"/>
        <w:ind w:left="3060"/>
        <w:rPr>
          <w:i/>
          <w:iCs/>
        </w:rPr>
      </w:pPr>
      <w:r w:rsidRPr="00925B9C">
        <w:rPr>
          <w:i/>
          <w:iCs/>
        </w:rPr>
        <w:t xml:space="preserve">See quote from patient P5 above in section </w:t>
      </w:r>
      <w:r w:rsidRPr="00925B9C">
        <w:rPr>
          <w:i/>
          <w:iCs/>
        </w:rPr>
        <w:fldChar w:fldCharType="begin"/>
      </w:r>
      <w:r w:rsidRPr="00925B9C">
        <w:rPr>
          <w:i/>
          <w:iCs/>
        </w:rPr>
        <w:instrText xml:space="preserve"> REF _Ref144198268 \r \p \h  \* MERGEFORMAT </w:instrText>
      </w:r>
      <w:r w:rsidRPr="00925B9C">
        <w:rPr>
          <w:i/>
          <w:iCs/>
        </w:rPr>
      </w:r>
      <w:r w:rsidRPr="00925B9C">
        <w:rPr>
          <w:i/>
          <w:iCs/>
        </w:rPr>
        <w:fldChar w:fldCharType="separate"/>
      </w:r>
      <w:r w:rsidRPr="00925B9C">
        <w:rPr>
          <w:i/>
          <w:iCs/>
        </w:rPr>
        <w:t>3.2.1.1 above</w:t>
      </w:r>
      <w:r w:rsidRPr="00925B9C">
        <w:rPr>
          <w:i/>
          <w:iCs/>
        </w:rPr>
        <w:fldChar w:fldCharType="end"/>
      </w:r>
      <w:r w:rsidRPr="00925B9C">
        <w:rPr>
          <w:i/>
          <w:iCs/>
        </w:rPr>
        <w:t>.</w:t>
      </w:r>
    </w:p>
    <w:p w14:paraId="04659AF9" w14:textId="24A4A808" w:rsidR="00787B75" w:rsidRPr="00015A0A" w:rsidRDefault="00787B75" w:rsidP="00925B9C">
      <w:pPr>
        <w:pStyle w:val="MDPI22heading2"/>
      </w:pPr>
      <w:r w:rsidRPr="00015A0A">
        <w:lastRenderedPageBreak/>
        <w:t>3.2.</w:t>
      </w:r>
      <w:r>
        <w:t>2</w:t>
      </w:r>
      <w:r w:rsidRPr="00015A0A">
        <w:t>.</w:t>
      </w:r>
      <w:r w:rsidR="00343CA1">
        <w:t>2</w:t>
      </w:r>
      <w:r w:rsidRPr="00015A0A">
        <w:t xml:space="preserve">. Theme 2, Subtheme </w:t>
      </w:r>
      <w:r>
        <w:t>2-3</w:t>
      </w:r>
      <w:r w:rsidRPr="00015A0A">
        <w:t>, Foci i</w:t>
      </w:r>
      <w:r>
        <w:t>i</w:t>
      </w:r>
      <w:r w:rsidRPr="00015A0A">
        <w:t xml:space="preserve">: </w:t>
      </w:r>
      <w:r>
        <w:t>Interpersonal (</w:t>
      </w:r>
      <w:r w:rsidRPr="00015A0A">
        <w:t>P</w:t>
      </w:r>
      <w:r>
        <w:t>rovider</w:t>
      </w:r>
      <w:r w:rsidRPr="00015A0A">
        <w:t>-Level</w:t>
      </w:r>
      <w:r>
        <w:t>)</w:t>
      </w:r>
      <w:r w:rsidRPr="00015A0A">
        <w:t xml:space="preserve"> Barriers to </w:t>
      </w:r>
      <w:r>
        <w:t>Seeking and Accessing Treatment (57%)</w:t>
      </w:r>
    </w:p>
    <w:p w14:paraId="1E1987DB" w14:textId="624A23E7" w:rsidR="00787B75" w:rsidRPr="000D3850" w:rsidRDefault="00787B75" w:rsidP="00925B9C">
      <w:pPr>
        <w:pStyle w:val="MDPI32textnoindent"/>
      </w:pPr>
      <w:r w:rsidRPr="00787B75">
        <w:t xml:space="preserve">Eight participants (8/14, 57%) spontaneously described three barriers to seeking and accessing/entering BED treatment that were categorized as provider-level barriers (as defined in section </w:t>
      </w:r>
      <w:r w:rsidRPr="00787B75">
        <w:fldChar w:fldCharType="begin"/>
      </w:r>
      <w:r w:rsidRPr="00787B75">
        <w:instrText xml:space="preserve"> REF _Ref147150302 \n \h  \* MERGEFORMAT </w:instrText>
      </w:r>
      <w:r w:rsidRPr="00787B75">
        <w:fldChar w:fldCharType="separate"/>
      </w:r>
      <w:r w:rsidRPr="00787B75">
        <w:t>2.4</w:t>
      </w:r>
      <w:r w:rsidRPr="00787B75">
        <w:fldChar w:fldCharType="end"/>
      </w:r>
      <w:r w:rsidRPr="00787B75">
        <w:t xml:space="preserve">), </w:t>
      </w:r>
      <w:r w:rsidR="00925B9C">
        <w:t>as outlined below.</w:t>
      </w:r>
      <w:r w:rsidRPr="00787B75">
        <w:t xml:space="preserve"> </w:t>
      </w:r>
    </w:p>
    <w:p w14:paraId="143DC076" w14:textId="77777777" w:rsidR="00787B75" w:rsidRPr="00787B75" w:rsidRDefault="00787B75" w:rsidP="00925B9C">
      <w:pPr>
        <w:pStyle w:val="MDPI32textnoindent"/>
        <w:numPr>
          <w:ilvl w:val="0"/>
          <w:numId w:val="106"/>
        </w:numPr>
      </w:pPr>
      <w:r w:rsidRPr="00787B75">
        <w:t>Stigmatization from healthcare providers (36%, 5/14).</w:t>
      </w:r>
    </w:p>
    <w:p w14:paraId="200D1DB3" w14:textId="77777777" w:rsidR="00787B75" w:rsidRPr="00787B75" w:rsidRDefault="00787B75" w:rsidP="00925B9C">
      <w:pPr>
        <w:pStyle w:val="MDPI32textnoindent"/>
        <w:numPr>
          <w:ilvl w:val="0"/>
          <w:numId w:val="106"/>
        </w:numPr>
      </w:pPr>
      <w:r w:rsidRPr="00787B75">
        <w:t>Insufficient resources for finding/coordinating care (21%, 3/14).</w:t>
      </w:r>
    </w:p>
    <w:p w14:paraId="323923A9" w14:textId="77777777" w:rsidR="00787B75" w:rsidRPr="00787B75" w:rsidRDefault="00787B75" w:rsidP="00925B9C">
      <w:pPr>
        <w:pStyle w:val="MDPI32textnoindent"/>
        <w:numPr>
          <w:ilvl w:val="0"/>
          <w:numId w:val="106"/>
        </w:numPr>
      </w:pPr>
      <w:r w:rsidRPr="00787B75">
        <w:t xml:space="preserve">Time for treatment (14%). </w:t>
      </w:r>
    </w:p>
    <w:p w14:paraId="6F57A7BE" w14:textId="044AE88B" w:rsidR="00787B75" w:rsidRPr="00DC7529" w:rsidRDefault="00787B75" w:rsidP="00925B9C">
      <w:pPr>
        <w:pStyle w:val="MDPI32textnoindent"/>
      </w:pPr>
      <w:r w:rsidRPr="00787B75">
        <w:t xml:space="preserve">Select quotes from participants regarding provider-level barriers to seeking and receiving treatment </w:t>
      </w:r>
      <w:r w:rsidR="00925B9C" w:rsidRPr="00787B75">
        <w:t>(</w:t>
      </w:r>
      <w:r w:rsidR="00925B9C" w:rsidRPr="0073343A">
        <w:rPr>
          <w:b/>
          <w:bCs/>
          <w:szCs w:val="20"/>
        </w:rPr>
        <w:fldChar w:fldCharType="begin"/>
      </w:r>
      <w:r w:rsidR="00925B9C" w:rsidRPr="0073343A">
        <w:rPr>
          <w:b/>
          <w:bCs/>
          <w:szCs w:val="20"/>
        </w:rPr>
        <w:instrText xml:space="preserve"> REF _Ref180475928 \h </w:instrText>
      </w:r>
      <w:r w:rsidR="00925B9C">
        <w:rPr>
          <w:b/>
          <w:bCs/>
          <w:szCs w:val="20"/>
        </w:rPr>
        <w:instrText xml:space="preserve"> \* MERGEFORMAT </w:instrText>
      </w:r>
      <w:r w:rsidR="00925B9C" w:rsidRPr="0073343A">
        <w:rPr>
          <w:b/>
          <w:bCs/>
          <w:szCs w:val="20"/>
        </w:rPr>
      </w:r>
      <w:r w:rsidR="00925B9C" w:rsidRPr="0073343A">
        <w:rPr>
          <w:b/>
          <w:bCs/>
          <w:szCs w:val="20"/>
        </w:rPr>
        <w:fldChar w:fldCharType="separate"/>
      </w:r>
      <w:r w:rsidR="00925B9C" w:rsidRPr="0073343A">
        <w:rPr>
          <w:b/>
          <w:bCs/>
          <w:szCs w:val="20"/>
        </w:rPr>
        <w:t xml:space="preserve">Figure </w:t>
      </w:r>
      <w:r w:rsidR="00925B9C" w:rsidRPr="0073343A">
        <w:rPr>
          <w:b/>
          <w:bCs/>
          <w:noProof/>
          <w:szCs w:val="20"/>
        </w:rPr>
        <w:t>2</w:t>
      </w:r>
      <w:r w:rsidR="00925B9C" w:rsidRPr="0073343A">
        <w:rPr>
          <w:b/>
          <w:bCs/>
          <w:szCs w:val="20"/>
        </w:rPr>
        <w:fldChar w:fldCharType="end"/>
      </w:r>
      <w:r w:rsidR="00925B9C" w:rsidRPr="00787B75">
        <w:t xml:space="preserve">) are shown below and in </w:t>
      </w:r>
      <w:r w:rsidR="00925B9C" w:rsidRPr="0073343A">
        <w:rPr>
          <w:b/>
          <w:szCs w:val="20"/>
        </w:rPr>
        <w:fldChar w:fldCharType="begin"/>
      </w:r>
      <w:r w:rsidR="00925B9C" w:rsidRPr="0073343A">
        <w:rPr>
          <w:szCs w:val="20"/>
        </w:rPr>
        <w:instrText xml:space="preserve"> REF _Ref180475912 \h </w:instrText>
      </w:r>
      <w:r w:rsidR="00925B9C">
        <w:rPr>
          <w:b/>
          <w:szCs w:val="20"/>
        </w:rPr>
        <w:instrText xml:space="preserve"> \* MERGEFORMAT </w:instrText>
      </w:r>
      <w:r w:rsidR="00925B9C" w:rsidRPr="0073343A">
        <w:rPr>
          <w:b/>
          <w:szCs w:val="20"/>
        </w:rPr>
      </w:r>
      <w:r w:rsidR="00925B9C" w:rsidRPr="0073343A">
        <w:rPr>
          <w:b/>
          <w:szCs w:val="20"/>
        </w:rPr>
        <w:fldChar w:fldCharType="separate"/>
      </w:r>
      <w:r w:rsidR="00925B9C" w:rsidRPr="0073343A">
        <w:rPr>
          <w:b/>
          <w:bCs/>
          <w:szCs w:val="20"/>
        </w:rPr>
        <w:t xml:space="preserve">Table </w:t>
      </w:r>
      <w:r w:rsidR="00925B9C" w:rsidRPr="0073343A">
        <w:rPr>
          <w:b/>
          <w:bCs/>
          <w:noProof/>
          <w:szCs w:val="20"/>
        </w:rPr>
        <w:t>5</w:t>
      </w:r>
      <w:r w:rsidR="00925B9C" w:rsidRPr="0073343A">
        <w:rPr>
          <w:b/>
          <w:szCs w:val="20"/>
        </w:rPr>
        <w:fldChar w:fldCharType="end"/>
      </w:r>
      <w:r w:rsidR="00925B9C" w:rsidRPr="00787B75">
        <w:t>.</w:t>
      </w:r>
    </w:p>
    <w:p w14:paraId="6D6FBB41" w14:textId="77777777" w:rsidR="00787B75" w:rsidRPr="00925B9C" w:rsidRDefault="00787B75" w:rsidP="00925B9C">
      <w:pPr>
        <w:pStyle w:val="MDPI32textnoindent"/>
        <w:ind w:left="3060"/>
        <w:rPr>
          <w:i/>
          <w:iCs/>
        </w:rPr>
      </w:pPr>
      <w:r w:rsidRPr="00925B9C">
        <w:rPr>
          <w:i/>
          <w:iCs/>
        </w:rPr>
        <w:t xml:space="preserve">“…the </w:t>
      </w:r>
      <w:r w:rsidRPr="00925B9C">
        <w:rPr>
          <w:b/>
          <w:bCs/>
          <w:i/>
          <w:iCs/>
        </w:rPr>
        <w:t>stigma of their caregivers being in a smaller body and not understanding</w:t>
      </w:r>
      <w:r w:rsidRPr="00925B9C">
        <w:rPr>
          <w:i/>
          <w:iCs/>
        </w:rPr>
        <w:t xml:space="preserve"> …I think that needs to be addressed… [P37 Contd. below]</w:t>
      </w:r>
    </w:p>
    <w:p w14:paraId="726FA924" w14:textId="77777777" w:rsidR="00787B75" w:rsidRPr="00925B9C" w:rsidRDefault="00787B75" w:rsidP="00925B9C">
      <w:pPr>
        <w:pStyle w:val="MDPI32textnoindent"/>
        <w:ind w:left="3060"/>
        <w:rPr>
          <w:i/>
          <w:iCs/>
        </w:rPr>
      </w:pPr>
      <w:r w:rsidRPr="00925B9C">
        <w:rPr>
          <w:i/>
          <w:iCs/>
        </w:rPr>
        <w:t>“[Also], there needs to be a holistic approach [for BED treatment], meaning that we [need to] have more [of] the entire treatment team on board. I think that a lot of times we're working in silos. So definitely having the therapist and the dietician and the physician all on the same page – and the psychiatrist, if that’s appropriate, as well.” (P37)</w:t>
      </w:r>
    </w:p>
    <w:p w14:paraId="40B8C616" w14:textId="77777777" w:rsidR="00787B75" w:rsidRPr="00925B9C" w:rsidRDefault="00787B75" w:rsidP="00925B9C">
      <w:pPr>
        <w:pStyle w:val="MDPI32textnoindent"/>
        <w:ind w:left="3060"/>
        <w:rPr>
          <w:i/>
          <w:iCs/>
        </w:rPr>
      </w:pPr>
      <w:r w:rsidRPr="00925B9C">
        <w:rPr>
          <w:i/>
          <w:iCs/>
        </w:rPr>
        <w:t>“The only thing that makes a really good prediction about whether someone will do well [in treatment] is how well they do in the first few sessions. If we can really push people at that point, then we can do well. So, if I were going to look for anything as a research topic, I’d look [to understand] why some therapists push [for behavior] change early, but others don't.” (P84).</w:t>
      </w:r>
    </w:p>
    <w:p w14:paraId="0B940526" w14:textId="77777777" w:rsidR="00787B75" w:rsidRPr="00925B9C" w:rsidRDefault="00787B75" w:rsidP="00925B9C">
      <w:pPr>
        <w:pStyle w:val="MDPI32textnoindent"/>
        <w:ind w:left="3060"/>
        <w:rPr>
          <w:i/>
          <w:iCs/>
        </w:rPr>
      </w:pPr>
      <w:r w:rsidRPr="00925B9C">
        <w:rPr>
          <w:i/>
          <w:iCs/>
        </w:rPr>
        <w:t xml:space="preserve">See quotes from participants P75 and P7 in section </w:t>
      </w:r>
      <w:r w:rsidRPr="00925B9C">
        <w:rPr>
          <w:i/>
          <w:iCs/>
        </w:rPr>
        <w:fldChar w:fldCharType="begin"/>
      </w:r>
      <w:r w:rsidRPr="00925B9C">
        <w:rPr>
          <w:i/>
          <w:iCs/>
        </w:rPr>
        <w:instrText xml:space="preserve"> REF _Ref144105908 \n \h  \* MERGEFORMAT </w:instrText>
      </w:r>
      <w:r w:rsidRPr="00925B9C">
        <w:rPr>
          <w:i/>
          <w:iCs/>
        </w:rPr>
      </w:r>
      <w:r w:rsidRPr="00925B9C">
        <w:rPr>
          <w:i/>
          <w:iCs/>
        </w:rPr>
        <w:fldChar w:fldCharType="separate"/>
      </w:r>
      <w:r w:rsidRPr="00925B9C">
        <w:rPr>
          <w:i/>
          <w:iCs/>
        </w:rPr>
        <w:t>3.1</w:t>
      </w:r>
      <w:r w:rsidRPr="00925B9C">
        <w:rPr>
          <w:i/>
          <w:iCs/>
        </w:rPr>
        <w:fldChar w:fldCharType="end"/>
      </w:r>
      <w:r w:rsidRPr="00925B9C">
        <w:rPr>
          <w:i/>
          <w:iCs/>
        </w:rPr>
        <w:t xml:space="preserve">, P16 in section 3.1.1.1, and P5 in section </w:t>
      </w:r>
      <w:r w:rsidRPr="00925B9C">
        <w:rPr>
          <w:i/>
          <w:iCs/>
        </w:rPr>
        <w:fldChar w:fldCharType="begin"/>
      </w:r>
      <w:r w:rsidRPr="00925B9C">
        <w:rPr>
          <w:i/>
          <w:iCs/>
        </w:rPr>
        <w:instrText xml:space="preserve"> REF _Ref148450539 \n \h  \* MERGEFORMAT </w:instrText>
      </w:r>
      <w:r w:rsidRPr="00925B9C">
        <w:rPr>
          <w:i/>
          <w:iCs/>
        </w:rPr>
      </w:r>
      <w:r w:rsidRPr="00925B9C">
        <w:rPr>
          <w:i/>
          <w:iCs/>
        </w:rPr>
        <w:fldChar w:fldCharType="separate"/>
      </w:r>
      <w:r w:rsidRPr="00925B9C">
        <w:rPr>
          <w:i/>
          <w:iCs/>
        </w:rPr>
        <w:t>3.2.2.3</w:t>
      </w:r>
      <w:r w:rsidRPr="00925B9C">
        <w:rPr>
          <w:i/>
          <w:iCs/>
        </w:rPr>
        <w:fldChar w:fldCharType="end"/>
      </w:r>
      <w:r w:rsidRPr="00925B9C">
        <w:rPr>
          <w:i/>
          <w:iCs/>
        </w:rPr>
        <w:t>.</w:t>
      </w:r>
    </w:p>
    <w:p w14:paraId="5A8D5DEA" w14:textId="5EF29CED" w:rsidR="00787B75" w:rsidRPr="00015A0A" w:rsidRDefault="00787B75" w:rsidP="00925B9C">
      <w:pPr>
        <w:pStyle w:val="MDPI22heading2"/>
      </w:pPr>
      <w:r w:rsidRPr="00015A0A">
        <w:t>3.2.</w:t>
      </w:r>
      <w:r>
        <w:t>2</w:t>
      </w:r>
      <w:r w:rsidRPr="00015A0A">
        <w:t>.</w:t>
      </w:r>
      <w:r w:rsidR="00343CA1">
        <w:t>3</w:t>
      </w:r>
      <w:r w:rsidRPr="00015A0A">
        <w:t xml:space="preserve">. Theme 2, Subtheme </w:t>
      </w:r>
      <w:r>
        <w:t>2-3</w:t>
      </w:r>
      <w:r w:rsidRPr="00015A0A">
        <w:t>, Foci i</w:t>
      </w:r>
      <w:r>
        <w:t>ii</w:t>
      </w:r>
      <w:r w:rsidRPr="00015A0A">
        <w:t xml:space="preserve">: </w:t>
      </w:r>
      <w:r>
        <w:t>Systems</w:t>
      </w:r>
      <w:r w:rsidRPr="00015A0A">
        <w:t>-Level</w:t>
      </w:r>
      <w:r>
        <w:t>)</w:t>
      </w:r>
      <w:r w:rsidRPr="00015A0A">
        <w:t xml:space="preserve"> Barriers to </w:t>
      </w:r>
      <w:r>
        <w:t>Seeking and Accessing Treatment (57%)</w:t>
      </w:r>
    </w:p>
    <w:p w14:paraId="3876C5CE" w14:textId="0A2A100C" w:rsidR="00787B75" w:rsidRPr="000D3850" w:rsidRDefault="00787B75" w:rsidP="00925B9C">
      <w:pPr>
        <w:pStyle w:val="MDPI32textnoindent"/>
      </w:pPr>
      <w:r w:rsidRPr="00787B75">
        <w:t xml:space="preserve">Eight participants (8/14, 57%) spontaneously described five barriers to treatment-seeking and six barriers to engaging in treatment that were classified as systemic barriers (as defined in section </w:t>
      </w:r>
      <w:r w:rsidRPr="00787B75">
        <w:fldChar w:fldCharType="begin"/>
      </w:r>
      <w:r w:rsidRPr="00787B75">
        <w:instrText xml:space="preserve"> REF _Ref147150302 \n \h  \* MERGEFORMAT </w:instrText>
      </w:r>
      <w:r w:rsidRPr="00787B75">
        <w:fldChar w:fldCharType="separate"/>
      </w:r>
      <w:r w:rsidRPr="00787B75">
        <w:t>2.4</w:t>
      </w:r>
      <w:r w:rsidRPr="00787B75">
        <w:fldChar w:fldCharType="end"/>
      </w:r>
      <w:r w:rsidRPr="00787B75">
        <w:t>). The five barriers to treatment-seeking were also identified as barriers to treatment access/entry. The additional barrier</w:t>
      </w:r>
      <w:r w:rsidR="00343CA1">
        <w:t>s</w:t>
      </w:r>
      <w:r w:rsidRPr="00787B75">
        <w:t xml:space="preserve"> to treatment access/entry </w:t>
      </w:r>
      <w:r w:rsidR="00343CA1">
        <w:t>are</w:t>
      </w:r>
      <w:r w:rsidRPr="00787B75">
        <w:t xml:space="preserve"> indicated </w:t>
      </w:r>
      <w:r w:rsidR="00343CA1">
        <w:t>with bold and italicized font and an asterisk</w:t>
      </w:r>
      <w:r w:rsidRPr="00787B75">
        <w:t>. These barriers are shown below</w:t>
      </w:r>
      <w:r w:rsidR="00925B9C">
        <w:t>.</w:t>
      </w:r>
      <w:r w:rsidRPr="00787B75">
        <w:t xml:space="preserve"> </w:t>
      </w:r>
    </w:p>
    <w:p w14:paraId="16B27FC0" w14:textId="77777777" w:rsidR="00787B75" w:rsidRPr="00787B75" w:rsidRDefault="00787B75" w:rsidP="00925B9C">
      <w:pPr>
        <w:pStyle w:val="MDPI32textnoindent"/>
        <w:numPr>
          <w:ilvl w:val="0"/>
          <w:numId w:val="107"/>
        </w:numPr>
      </w:pPr>
      <w:r w:rsidRPr="00787B75">
        <w:t>Treatment costs and insufficient insurance coverage (43% spontaneous endorsement, 6/14).</w:t>
      </w:r>
    </w:p>
    <w:p w14:paraId="58DBAD29" w14:textId="77777777" w:rsidR="00787B75" w:rsidRPr="00787B75" w:rsidRDefault="00787B75" w:rsidP="00925B9C">
      <w:pPr>
        <w:pStyle w:val="MDPI32textnoindent"/>
        <w:numPr>
          <w:ilvl w:val="0"/>
          <w:numId w:val="107"/>
        </w:numPr>
      </w:pPr>
      <w:r w:rsidRPr="00787B75">
        <w:t>Systemic/societal stigmatization (36%, 5/14).</w:t>
      </w:r>
    </w:p>
    <w:p w14:paraId="7E8ED183" w14:textId="77777777" w:rsidR="00787B75" w:rsidRPr="00787B75" w:rsidRDefault="00787B75" w:rsidP="00925B9C">
      <w:pPr>
        <w:pStyle w:val="MDPI32textnoindent"/>
        <w:numPr>
          <w:ilvl w:val="0"/>
          <w:numId w:val="107"/>
        </w:numPr>
      </w:pPr>
      <w:r w:rsidRPr="00787B75">
        <w:t>Insufficient resources for finding/coordinating care (21%).</w:t>
      </w:r>
    </w:p>
    <w:p w14:paraId="480883B4" w14:textId="7655232D" w:rsidR="00787B75" w:rsidRPr="00787B75" w:rsidRDefault="00787B75" w:rsidP="00925B9C">
      <w:pPr>
        <w:pStyle w:val="MDPI32textnoindent"/>
        <w:numPr>
          <w:ilvl w:val="0"/>
          <w:numId w:val="107"/>
        </w:numPr>
        <w:rPr>
          <w:b/>
          <w:bCs/>
          <w:i/>
          <w:iCs/>
        </w:rPr>
      </w:pPr>
      <w:r w:rsidRPr="00787B75">
        <w:rPr>
          <w:b/>
          <w:bCs/>
          <w:i/>
          <w:iCs/>
        </w:rPr>
        <w:t>Geographic access to treatment resources (21%)</w:t>
      </w:r>
      <w:r w:rsidR="00343CA1" w:rsidRPr="00343CA1">
        <w:rPr>
          <w:b/>
          <w:bCs/>
          <w:i/>
          <w:iCs/>
        </w:rPr>
        <w:t>.*</w:t>
      </w:r>
    </w:p>
    <w:p w14:paraId="09B166A3" w14:textId="3B1230CC" w:rsidR="00787B75" w:rsidRPr="00787B75" w:rsidRDefault="00787B75" w:rsidP="00925B9C">
      <w:pPr>
        <w:pStyle w:val="MDPI32textnoindent"/>
        <w:numPr>
          <w:ilvl w:val="0"/>
          <w:numId w:val="107"/>
        </w:numPr>
        <w:rPr>
          <w:b/>
          <w:bCs/>
          <w:i/>
          <w:iCs/>
        </w:rPr>
      </w:pPr>
      <w:r w:rsidRPr="00787B75">
        <w:rPr>
          <w:b/>
          <w:bCs/>
          <w:i/>
          <w:iCs/>
        </w:rPr>
        <w:t>Provider/treatment center scarcity and waitlists (21%)</w:t>
      </w:r>
      <w:r w:rsidR="00343CA1" w:rsidRPr="00343CA1">
        <w:rPr>
          <w:b/>
          <w:bCs/>
          <w:i/>
          <w:iCs/>
        </w:rPr>
        <w:t>.*</w:t>
      </w:r>
    </w:p>
    <w:p w14:paraId="75BB314F" w14:textId="77777777" w:rsidR="00787B75" w:rsidRPr="00787B75" w:rsidRDefault="00787B75" w:rsidP="00925B9C">
      <w:pPr>
        <w:pStyle w:val="MDPI32textnoindent"/>
        <w:numPr>
          <w:ilvl w:val="0"/>
          <w:numId w:val="107"/>
        </w:numPr>
      </w:pPr>
      <w:r w:rsidRPr="00787B75">
        <w:t>Sociocultural prioritization of physical health outcomes over mental health (21%, 3/21).</w:t>
      </w:r>
    </w:p>
    <w:p w14:paraId="295FA973" w14:textId="77777777" w:rsidR="00787B75" w:rsidRPr="00787B75" w:rsidRDefault="00787B75" w:rsidP="00925B9C">
      <w:pPr>
        <w:pStyle w:val="MDPI32textnoindent"/>
        <w:numPr>
          <w:ilvl w:val="0"/>
          <w:numId w:val="107"/>
        </w:numPr>
      </w:pPr>
      <w:r w:rsidRPr="00787B75">
        <w:lastRenderedPageBreak/>
        <w:t>Time required for treatment (14%).</w:t>
      </w:r>
    </w:p>
    <w:p w14:paraId="483EC02D" w14:textId="120D952A" w:rsidR="00787B75" w:rsidRPr="00DC7529" w:rsidRDefault="00787B75" w:rsidP="00925B9C">
      <w:pPr>
        <w:pStyle w:val="MDPI32textnoindent"/>
      </w:pPr>
      <w:r w:rsidRPr="00787B75">
        <w:t xml:space="preserve">Select quotes from participants regarding </w:t>
      </w:r>
      <w:r w:rsidR="00343CA1">
        <w:t>systemic</w:t>
      </w:r>
      <w:r w:rsidRPr="00787B75">
        <w:t xml:space="preserve"> barriers to seeking and </w:t>
      </w:r>
      <w:r w:rsidR="00343CA1">
        <w:t>accessing</w:t>
      </w:r>
      <w:r w:rsidRPr="00787B75">
        <w:t xml:space="preserve"> treatment </w:t>
      </w:r>
      <w:r w:rsidR="00925B9C" w:rsidRPr="00787B75">
        <w:t>(</w:t>
      </w:r>
      <w:r w:rsidR="00925B9C" w:rsidRPr="0073343A">
        <w:rPr>
          <w:b/>
          <w:bCs/>
          <w:szCs w:val="20"/>
        </w:rPr>
        <w:fldChar w:fldCharType="begin"/>
      </w:r>
      <w:r w:rsidR="00925B9C" w:rsidRPr="0073343A">
        <w:rPr>
          <w:b/>
          <w:bCs/>
          <w:szCs w:val="20"/>
        </w:rPr>
        <w:instrText xml:space="preserve"> REF _Ref180475928 \h </w:instrText>
      </w:r>
      <w:r w:rsidR="00925B9C">
        <w:rPr>
          <w:b/>
          <w:bCs/>
          <w:szCs w:val="20"/>
        </w:rPr>
        <w:instrText xml:space="preserve"> \* MERGEFORMAT </w:instrText>
      </w:r>
      <w:r w:rsidR="00925B9C" w:rsidRPr="0073343A">
        <w:rPr>
          <w:b/>
          <w:bCs/>
          <w:szCs w:val="20"/>
        </w:rPr>
      </w:r>
      <w:r w:rsidR="00925B9C" w:rsidRPr="0073343A">
        <w:rPr>
          <w:b/>
          <w:bCs/>
          <w:szCs w:val="20"/>
        </w:rPr>
        <w:fldChar w:fldCharType="separate"/>
      </w:r>
      <w:r w:rsidR="00925B9C" w:rsidRPr="0073343A">
        <w:rPr>
          <w:b/>
          <w:bCs/>
          <w:szCs w:val="20"/>
        </w:rPr>
        <w:t xml:space="preserve">Figure </w:t>
      </w:r>
      <w:r w:rsidR="00925B9C" w:rsidRPr="0073343A">
        <w:rPr>
          <w:b/>
          <w:bCs/>
          <w:noProof/>
          <w:szCs w:val="20"/>
        </w:rPr>
        <w:t>2</w:t>
      </w:r>
      <w:r w:rsidR="00925B9C" w:rsidRPr="0073343A">
        <w:rPr>
          <w:b/>
          <w:bCs/>
          <w:szCs w:val="20"/>
        </w:rPr>
        <w:fldChar w:fldCharType="end"/>
      </w:r>
      <w:r w:rsidR="00925B9C" w:rsidRPr="00787B75">
        <w:t xml:space="preserve">) are shown below and in </w:t>
      </w:r>
      <w:r w:rsidR="00925B9C" w:rsidRPr="0073343A">
        <w:rPr>
          <w:b/>
          <w:szCs w:val="20"/>
        </w:rPr>
        <w:fldChar w:fldCharType="begin"/>
      </w:r>
      <w:r w:rsidR="00925B9C" w:rsidRPr="0073343A">
        <w:rPr>
          <w:szCs w:val="20"/>
        </w:rPr>
        <w:instrText xml:space="preserve"> REF _Ref180475912 \h </w:instrText>
      </w:r>
      <w:r w:rsidR="00925B9C">
        <w:rPr>
          <w:b/>
          <w:szCs w:val="20"/>
        </w:rPr>
        <w:instrText xml:space="preserve"> \* MERGEFORMAT </w:instrText>
      </w:r>
      <w:r w:rsidR="00925B9C" w:rsidRPr="0073343A">
        <w:rPr>
          <w:b/>
          <w:szCs w:val="20"/>
        </w:rPr>
      </w:r>
      <w:r w:rsidR="00925B9C" w:rsidRPr="0073343A">
        <w:rPr>
          <w:b/>
          <w:szCs w:val="20"/>
        </w:rPr>
        <w:fldChar w:fldCharType="separate"/>
      </w:r>
      <w:r w:rsidR="00925B9C" w:rsidRPr="0073343A">
        <w:rPr>
          <w:b/>
          <w:bCs/>
          <w:szCs w:val="20"/>
        </w:rPr>
        <w:t xml:space="preserve">Table </w:t>
      </w:r>
      <w:r w:rsidR="00925B9C" w:rsidRPr="0073343A">
        <w:rPr>
          <w:b/>
          <w:bCs/>
          <w:noProof/>
          <w:szCs w:val="20"/>
        </w:rPr>
        <w:t>5</w:t>
      </w:r>
      <w:r w:rsidR="00925B9C" w:rsidRPr="0073343A">
        <w:rPr>
          <w:b/>
          <w:szCs w:val="20"/>
        </w:rPr>
        <w:fldChar w:fldCharType="end"/>
      </w:r>
      <w:r w:rsidR="00925B9C" w:rsidRPr="00787B75">
        <w:t>.</w:t>
      </w:r>
      <w:r w:rsidRPr="00787B75">
        <w:rPr>
          <w:b/>
        </w:rPr>
        <w:fldChar w:fldCharType="begin"/>
      </w:r>
      <w:r w:rsidRPr="00787B75">
        <w:instrText xml:space="preserve"> REF _Ref124657860 \h </w:instrText>
      </w:r>
      <w:r w:rsidRPr="00787B75">
        <w:rPr>
          <w:b/>
        </w:rPr>
        <w:instrText xml:space="preserve"> \* MERGEFORMAT </w:instrText>
      </w:r>
      <w:r w:rsidRPr="00787B75">
        <w:rPr>
          <w:b/>
        </w:rPr>
      </w:r>
      <w:r w:rsidRPr="00787B75">
        <w:rPr>
          <w:b/>
        </w:rPr>
        <w:fldChar w:fldCharType="separate"/>
      </w:r>
      <w:r w:rsidRPr="00787B75">
        <w:fldChar w:fldCharType="end"/>
      </w:r>
    </w:p>
    <w:p w14:paraId="2D323F87" w14:textId="77777777" w:rsidR="00343CA1" w:rsidRPr="00925B9C" w:rsidRDefault="00343CA1" w:rsidP="00925B9C">
      <w:pPr>
        <w:pStyle w:val="MDPI32textnoindent"/>
        <w:ind w:left="3060"/>
        <w:rPr>
          <w:i/>
          <w:iCs/>
        </w:rPr>
      </w:pPr>
      <w:r w:rsidRPr="00925B9C">
        <w:rPr>
          <w:i/>
          <w:iCs/>
        </w:rPr>
        <w:t>“In [some countries], there is no public funding for people who have BED. …they’re just sort of on their own when it comes to treatment.” (P38)</w:t>
      </w:r>
    </w:p>
    <w:p w14:paraId="7BBBE020" w14:textId="77777777" w:rsidR="00343CA1" w:rsidRPr="00925B9C" w:rsidRDefault="00343CA1" w:rsidP="00925B9C">
      <w:pPr>
        <w:pStyle w:val="MDPI32textnoindent"/>
        <w:ind w:left="3060"/>
        <w:rPr>
          <w:i/>
          <w:iCs/>
        </w:rPr>
      </w:pPr>
      <w:r w:rsidRPr="00925B9C">
        <w:rPr>
          <w:i/>
          <w:iCs/>
        </w:rPr>
        <w:t>“I don't think there's enough facilities that are there for people, I don't think insurance covers enough for higher level[s] of care and it needs to, and I think that … needs to be addressed.” (P37)</w:t>
      </w:r>
    </w:p>
    <w:p w14:paraId="719233C4" w14:textId="77777777" w:rsidR="00343CA1" w:rsidRPr="00925B9C" w:rsidRDefault="00343CA1" w:rsidP="00925B9C">
      <w:pPr>
        <w:pStyle w:val="MDPI32textnoindent"/>
        <w:ind w:left="3060"/>
        <w:rPr>
          <w:i/>
          <w:iCs/>
        </w:rPr>
      </w:pPr>
      <w:r w:rsidRPr="00925B9C">
        <w:rPr>
          <w:i/>
          <w:iCs/>
        </w:rPr>
        <w:t xml:space="preserve">“It is, it is true in a lot of settings – and certainly, I think it's going to be true post-COVID, at least for a while – that there's a </w:t>
      </w:r>
      <w:r w:rsidRPr="00925B9C">
        <w:rPr>
          <w:b/>
          <w:bCs/>
          <w:i/>
          <w:iCs/>
        </w:rPr>
        <w:t>relative shortage of treatment resources</w:t>
      </w:r>
      <w:r w:rsidRPr="00925B9C">
        <w:rPr>
          <w:i/>
          <w:iCs/>
        </w:rPr>
        <w:t xml:space="preserve">. So, in certain levels of care, it’s going to be the case that people with any ED diagnosis are going to be competing for a </w:t>
      </w:r>
      <w:r w:rsidRPr="00925B9C">
        <w:rPr>
          <w:b/>
          <w:bCs/>
          <w:i/>
          <w:iCs/>
        </w:rPr>
        <w:t>scarce resource</w:t>
      </w:r>
      <w:r w:rsidRPr="00925B9C">
        <w:rPr>
          <w:i/>
          <w:iCs/>
        </w:rPr>
        <w:t xml:space="preserve">. You know, there are </w:t>
      </w:r>
      <w:r w:rsidRPr="00925B9C">
        <w:rPr>
          <w:b/>
          <w:bCs/>
          <w:i/>
          <w:iCs/>
        </w:rPr>
        <w:t>waitlists</w:t>
      </w:r>
      <w:r w:rsidRPr="00925B9C">
        <w:rPr>
          <w:i/>
          <w:iCs/>
        </w:rPr>
        <w:t xml:space="preserve"> at many places, treatment programs are very busy, and will be more and more so.” (P5)</w:t>
      </w:r>
    </w:p>
    <w:p w14:paraId="05BDB55E" w14:textId="77777777" w:rsidR="00343CA1" w:rsidRPr="00925B9C" w:rsidRDefault="00343CA1" w:rsidP="00925B9C">
      <w:pPr>
        <w:pStyle w:val="MDPI32textnoindent"/>
        <w:ind w:left="3060"/>
        <w:rPr>
          <w:i/>
          <w:iCs/>
        </w:rPr>
      </w:pPr>
      <w:r w:rsidRPr="00925B9C">
        <w:rPr>
          <w:i/>
          <w:iCs/>
        </w:rPr>
        <w:t xml:space="preserve">See also quotes from participants P75 and P7 in section </w:t>
      </w:r>
      <w:r w:rsidRPr="00925B9C">
        <w:rPr>
          <w:i/>
          <w:iCs/>
        </w:rPr>
        <w:fldChar w:fldCharType="begin"/>
      </w:r>
      <w:r w:rsidRPr="00925B9C">
        <w:rPr>
          <w:i/>
          <w:iCs/>
        </w:rPr>
        <w:instrText xml:space="preserve"> REF _Ref144105908 \n \h  \* MERGEFORMAT </w:instrText>
      </w:r>
      <w:r w:rsidRPr="00925B9C">
        <w:rPr>
          <w:i/>
          <w:iCs/>
        </w:rPr>
      </w:r>
      <w:r w:rsidRPr="00925B9C">
        <w:rPr>
          <w:i/>
          <w:iCs/>
        </w:rPr>
        <w:fldChar w:fldCharType="separate"/>
      </w:r>
      <w:r w:rsidRPr="00925B9C">
        <w:rPr>
          <w:i/>
          <w:iCs/>
        </w:rPr>
        <w:t>3.1</w:t>
      </w:r>
      <w:r w:rsidRPr="00925B9C">
        <w:rPr>
          <w:i/>
          <w:iCs/>
        </w:rPr>
        <w:fldChar w:fldCharType="end"/>
      </w:r>
      <w:r w:rsidRPr="00925B9C">
        <w:rPr>
          <w:i/>
          <w:iCs/>
        </w:rPr>
        <w:t xml:space="preserve">, P16 in section 3.1.1.1, and P37 and P84 in section </w:t>
      </w:r>
      <w:r w:rsidRPr="00925B9C">
        <w:rPr>
          <w:i/>
          <w:iCs/>
        </w:rPr>
        <w:fldChar w:fldCharType="begin"/>
      </w:r>
      <w:r w:rsidRPr="00925B9C">
        <w:rPr>
          <w:i/>
          <w:iCs/>
        </w:rPr>
        <w:instrText xml:space="preserve"> REF _Ref144210865 \n \h  \* MERGEFORMAT </w:instrText>
      </w:r>
      <w:r w:rsidRPr="00925B9C">
        <w:rPr>
          <w:i/>
          <w:iCs/>
        </w:rPr>
      </w:r>
      <w:r w:rsidRPr="00925B9C">
        <w:rPr>
          <w:i/>
          <w:iCs/>
        </w:rPr>
        <w:fldChar w:fldCharType="separate"/>
      </w:r>
      <w:r w:rsidRPr="00925B9C">
        <w:rPr>
          <w:i/>
          <w:iCs/>
        </w:rPr>
        <w:t>3.2.2.2</w:t>
      </w:r>
      <w:r w:rsidRPr="00925B9C">
        <w:rPr>
          <w:i/>
          <w:iCs/>
        </w:rPr>
        <w:fldChar w:fldCharType="end"/>
      </w:r>
      <w:r w:rsidRPr="00925B9C">
        <w:rPr>
          <w:i/>
          <w:iCs/>
        </w:rPr>
        <w:t xml:space="preserve">. </w:t>
      </w:r>
    </w:p>
    <w:p w14:paraId="2529844B" w14:textId="17389D32" w:rsidR="00343CA1" w:rsidRPr="00925B9C" w:rsidRDefault="00343CA1" w:rsidP="00925B9C">
      <w:pPr>
        <w:pStyle w:val="MDPI22heading2"/>
      </w:pPr>
      <w:bookmarkStart w:id="11" w:name="_Ref101360122"/>
      <w:r w:rsidRPr="00925B9C">
        <w:t xml:space="preserve">3.3. Theme 3: </w:t>
      </w:r>
      <w:r w:rsidR="00925B9C" w:rsidRPr="00925B9C">
        <w:t>Research Gaps Related to Binge Eating Disorder Treatment Barriers</w:t>
      </w:r>
    </w:p>
    <w:p w14:paraId="698D57B1" w14:textId="7DEB55FF" w:rsidR="00343CA1" w:rsidRPr="00925B9C" w:rsidRDefault="00343CA1" w:rsidP="00925B9C">
      <w:pPr>
        <w:pStyle w:val="MDPI32textnoindent"/>
      </w:pPr>
      <w:r w:rsidRPr="00925B9C">
        <w:t xml:space="preserve">When asked to describe their perspective(s) on current research gaps that exist in the field of BED and share any other suggestions that relate to future research objectives (questions 7 and 8 in </w:t>
      </w:r>
      <w:r w:rsidR="00925B9C">
        <w:fldChar w:fldCharType="begin"/>
      </w:r>
      <w:r w:rsidR="00925B9C">
        <w:instrText xml:space="preserve"> REF _Ref90361922 \h </w:instrText>
      </w:r>
      <w:r w:rsidR="00925B9C">
        <w:fldChar w:fldCharType="separate"/>
      </w:r>
      <w:r w:rsidR="00925B9C" w:rsidRPr="00F56125">
        <w:rPr>
          <w:b/>
          <w:bCs/>
        </w:rPr>
        <w:t xml:space="preserve">Table </w:t>
      </w:r>
      <w:r w:rsidR="00925B9C" w:rsidRPr="00F56125">
        <w:rPr>
          <w:b/>
          <w:bCs/>
          <w:noProof/>
        </w:rPr>
        <w:t>2</w:t>
      </w:r>
      <w:r w:rsidR="00925B9C">
        <w:fldChar w:fldCharType="end"/>
      </w:r>
      <w:r w:rsidRPr="00925B9C">
        <w:t>), six participants (6/14, 43%) gave responses that pertained to current barriers to treatment of adult BED (</w:t>
      </w:r>
      <w:r w:rsidR="00925B9C">
        <w:fldChar w:fldCharType="begin"/>
      </w:r>
      <w:r w:rsidR="00925B9C">
        <w:instrText xml:space="preserve"> REF _Ref180481555 \h </w:instrText>
      </w:r>
      <w:r w:rsidR="00925B9C">
        <w:fldChar w:fldCharType="separate"/>
      </w:r>
      <w:r w:rsidR="00925B9C" w:rsidRPr="005E69DA">
        <w:rPr>
          <w:b/>
          <w:bCs/>
          <w:sz w:val="21"/>
          <w:szCs w:val="21"/>
        </w:rPr>
        <w:t xml:space="preserve">Table </w:t>
      </w:r>
      <w:r w:rsidR="00925B9C">
        <w:rPr>
          <w:b/>
          <w:bCs/>
          <w:noProof/>
          <w:sz w:val="21"/>
          <w:szCs w:val="21"/>
        </w:rPr>
        <w:t>6</w:t>
      </w:r>
      <w:r w:rsidR="00925B9C">
        <w:fldChar w:fldCharType="end"/>
      </w:r>
      <w:r w:rsidRPr="00925B9C">
        <w:t xml:space="preserve">). These responses were categorized into six themes, described below. </w:t>
      </w:r>
    </w:p>
    <w:p w14:paraId="5DD1CBEF" w14:textId="48A8664A" w:rsidR="00343CA1" w:rsidRPr="00925B9C" w:rsidRDefault="00343CA1" w:rsidP="00925B9C">
      <w:pPr>
        <w:pStyle w:val="MDPI32textnoindent"/>
      </w:pPr>
      <w:r w:rsidRPr="00925B9C">
        <w:t xml:space="preserve">First (theme 1), four participants (4/14, 29%) spontaneously identified a need for a better understanding of the experiences of individuals with BED (both in general and in relation to treatment), including research on the topics of: a) how to best learn and listen to the experiences of individuals with BED; b) understanding how underrepresented groups struggle with experiences unique to them; c) understanding larger systemic issues that may increase vulnerability for binge eating and hamper treatment engagement and responses; d) identifying how to best reach under-represented communities in a way that’s meaningful to them; and e) understanding weight stigma and discrimination. Three additional themes that were spontaneously endorsed by two expert participants each (2/14, 14% each) included: 2) a need to identify how to best integrate multi-disciplinary approaches and treatments; 3) a need for better indicators of who does and does not do well in treatment and why; and 4) a need for greater availability in funding for BED research (both in general and as it pertains to treatment barriers). Two additional themes spontaneously endorsed by one BED expert each (7% each) included: 5) empirical investigation of peer mentorship programs and 6) understanding that individuals in smaller and larger bodies can have BED. Select quotes from participants regarding treatment barriers are shown below and in </w:t>
      </w:r>
      <w:r w:rsidR="00925B9C">
        <w:fldChar w:fldCharType="begin"/>
      </w:r>
      <w:r w:rsidR="00925B9C">
        <w:instrText xml:space="preserve"> REF _Ref180481555 \h </w:instrText>
      </w:r>
      <w:r w:rsidR="00925B9C">
        <w:fldChar w:fldCharType="separate"/>
      </w:r>
      <w:r w:rsidR="00925B9C" w:rsidRPr="005E69DA">
        <w:rPr>
          <w:b/>
          <w:bCs/>
          <w:sz w:val="21"/>
          <w:szCs w:val="21"/>
        </w:rPr>
        <w:t xml:space="preserve">Table </w:t>
      </w:r>
      <w:r w:rsidR="00925B9C">
        <w:rPr>
          <w:b/>
          <w:bCs/>
          <w:noProof/>
          <w:sz w:val="21"/>
          <w:szCs w:val="21"/>
        </w:rPr>
        <w:t>6</w:t>
      </w:r>
      <w:r w:rsidR="00925B9C">
        <w:fldChar w:fldCharType="end"/>
      </w:r>
      <w:r w:rsidRPr="00925B9C">
        <w:t>.</w:t>
      </w:r>
    </w:p>
    <w:p w14:paraId="07E4B43B" w14:textId="77777777" w:rsidR="00343CA1" w:rsidRPr="00AF5AC2" w:rsidRDefault="00343CA1" w:rsidP="00AF5AC2">
      <w:pPr>
        <w:pStyle w:val="MDPI32textnoindent"/>
        <w:ind w:left="3060"/>
        <w:rPr>
          <w:i/>
          <w:iCs/>
        </w:rPr>
      </w:pPr>
      <w:r w:rsidRPr="00AF5AC2">
        <w:rPr>
          <w:i/>
          <w:iCs/>
        </w:rPr>
        <w:t xml:space="preserve">“…There’s a lot of emphasis these days on making sure that we’re meeting the needs of underrepresented groups and so a lot of people are talking about how </w:t>
      </w:r>
      <w:r w:rsidRPr="00AF5AC2">
        <w:rPr>
          <w:b/>
          <w:bCs/>
          <w:i/>
          <w:iCs/>
        </w:rPr>
        <w:t>EDs don’t discriminate</w:t>
      </w:r>
      <w:r w:rsidRPr="00AF5AC2">
        <w:rPr>
          <w:i/>
          <w:iCs/>
        </w:rPr>
        <w:t xml:space="preserve">, and that’s certainly true and </w:t>
      </w:r>
      <w:r w:rsidRPr="00AF5AC2">
        <w:rPr>
          <w:b/>
          <w:bCs/>
          <w:i/>
          <w:iCs/>
        </w:rPr>
        <w:t>I think it also makes sense to talk about the specific ways in which underrepresented groups might be struggling that are unique to them and their experiences versus just saying ‘anyone can be affected</w:t>
      </w:r>
      <w:r w:rsidRPr="00AF5AC2">
        <w:rPr>
          <w:i/>
          <w:iCs/>
        </w:rPr>
        <w:t>” (P75)</w:t>
      </w:r>
    </w:p>
    <w:p w14:paraId="6BE2E7F0" w14:textId="77777777" w:rsidR="00343CA1" w:rsidRPr="00AF5AC2" w:rsidRDefault="00343CA1" w:rsidP="00AF5AC2">
      <w:pPr>
        <w:pStyle w:val="MDPI32textnoindent"/>
        <w:ind w:left="3060"/>
        <w:rPr>
          <w:i/>
          <w:iCs/>
        </w:rPr>
      </w:pPr>
      <w:r w:rsidRPr="00AF5AC2">
        <w:rPr>
          <w:i/>
          <w:iCs/>
        </w:rPr>
        <w:lastRenderedPageBreak/>
        <w:t xml:space="preserve">“[When thinking about] how to help people … [I] think …we should be </w:t>
      </w:r>
      <w:r w:rsidRPr="00AF5AC2">
        <w:rPr>
          <w:b/>
          <w:bCs/>
          <w:i/>
          <w:iCs/>
        </w:rPr>
        <w:t>taking account of people’s narrative and life experiences</w:t>
      </w:r>
      <w:r w:rsidRPr="00AF5AC2">
        <w:rPr>
          <w:i/>
          <w:iCs/>
        </w:rPr>
        <w:t xml:space="preserve"> and that should be informing our therapy and our therapeutic approaches.” (P93)</w:t>
      </w:r>
    </w:p>
    <w:p w14:paraId="7AE8DE57" w14:textId="14F88532" w:rsidR="00343CA1" w:rsidRPr="00AF5AC2" w:rsidRDefault="00343CA1" w:rsidP="00AF5AC2">
      <w:pPr>
        <w:pStyle w:val="MDPI32textnoindent"/>
        <w:ind w:left="3060"/>
        <w:rPr>
          <w:i/>
          <w:iCs/>
        </w:rPr>
      </w:pPr>
      <w:r w:rsidRPr="00AF5AC2">
        <w:rPr>
          <w:i/>
          <w:iCs/>
        </w:rPr>
        <w:t>“I think our assessment with individuals who seek care [for BED] needs to be comprehensive to understand their experience[s]. …</w:t>
      </w:r>
      <w:r w:rsidRPr="00AF5AC2">
        <w:rPr>
          <w:b/>
          <w:bCs/>
          <w:i/>
          <w:iCs/>
        </w:rPr>
        <w:t>I think we need to be having those conversations with individuals [with BED] to say, ‘tell me about your experience,’ and then allow that to help us guide our line of questioning with clients, and to see where there might be gaps</w:t>
      </w:r>
      <w:r w:rsidRPr="00AF5AC2">
        <w:rPr>
          <w:i/>
          <w:iCs/>
        </w:rPr>
        <w:t xml:space="preserve"> in what we have in our assessments [and treatment </w:t>
      </w:r>
      <w:r w:rsidR="00AF5AC2" w:rsidRPr="00AF5AC2">
        <w:rPr>
          <w:i/>
          <w:iCs/>
        </w:rPr>
        <w:t>options] [</w:t>
      </w:r>
      <w:r w:rsidRPr="00AF5AC2">
        <w:rPr>
          <w:i/>
          <w:iCs/>
        </w:rPr>
        <w:t xml:space="preserve">vs.] what they've said  </w:t>
      </w:r>
      <w:r w:rsidRPr="00AF5AC2">
        <w:rPr>
          <w:b/>
          <w:bCs/>
          <w:i/>
          <w:iCs/>
        </w:rPr>
        <w:t>… I think it's more [about] the [question of] ‘how do we listen for what people are telling us about their experience?’</w:t>
      </w:r>
      <w:r w:rsidRPr="00AF5AC2">
        <w:rPr>
          <w:i/>
          <w:iCs/>
        </w:rPr>
        <w:t xml:space="preserve">.” (P60) </w:t>
      </w:r>
    </w:p>
    <w:p w14:paraId="59B824DE" w14:textId="5A3769DA" w:rsidR="00343CA1" w:rsidRPr="00AF5AC2" w:rsidRDefault="00343CA1" w:rsidP="00AF5AC2">
      <w:pPr>
        <w:pStyle w:val="MDPI32textnoindent"/>
        <w:ind w:left="3060"/>
        <w:rPr>
          <w:i/>
          <w:iCs/>
        </w:rPr>
      </w:pPr>
      <w:r w:rsidRPr="00AF5AC2">
        <w:rPr>
          <w:i/>
          <w:iCs/>
        </w:rPr>
        <w:t xml:space="preserve">See quotation from P84 in section </w:t>
      </w:r>
      <w:r w:rsidRPr="00AF5AC2">
        <w:rPr>
          <w:i/>
          <w:iCs/>
        </w:rPr>
        <w:fldChar w:fldCharType="begin"/>
      </w:r>
      <w:r w:rsidRPr="00AF5AC2">
        <w:rPr>
          <w:i/>
          <w:iCs/>
        </w:rPr>
        <w:instrText xml:space="preserve"> REF _Ref144210865 \n \h  \* MERGEFORMAT </w:instrText>
      </w:r>
      <w:r w:rsidRPr="00AF5AC2">
        <w:rPr>
          <w:i/>
          <w:iCs/>
        </w:rPr>
      </w:r>
      <w:r w:rsidRPr="00AF5AC2">
        <w:rPr>
          <w:i/>
          <w:iCs/>
        </w:rPr>
        <w:fldChar w:fldCharType="separate"/>
      </w:r>
      <w:r w:rsidRPr="00AF5AC2">
        <w:rPr>
          <w:i/>
          <w:iCs/>
        </w:rPr>
        <w:t>3.2.2.2</w:t>
      </w:r>
      <w:r w:rsidRPr="00AF5AC2">
        <w:rPr>
          <w:i/>
          <w:iCs/>
        </w:rPr>
        <w:fldChar w:fldCharType="end"/>
      </w:r>
      <w:r w:rsidRPr="00AF5AC2">
        <w:rPr>
          <w:i/>
          <w:iCs/>
        </w:rPr>
        <w:t>.</w:t>
      </w:r>
    </w:p>
    <w:p w14:paraId="6B34E112" w14:textId="119C865F" w:rsidR="00925B9C" w:rsidRPr="00925B9C" w:rsidRDefault="00925B9C" w:rsidP="00925B9C">
      <w:pPr>
        <w:pStyle w:val="MDPI41tablecaption"/>
        <w:ind w:left="510"/>
        <w:rPr>
          <w:b/>
          <w:bCs/>
          <w:sz w:val="21"/>
          <w:szCs w:val="21"/>
        </w:rPr>
      </w:pPr>
      <w:bookmarkStart w:id="12" w:name="_Ref180481555"/>
      <w:bookmarkEnd w:id="11"/>
      <w:r w:rsidRPr="005E69DA">
        <w:rPr>
          <w:b/>
          <w:bCs/>
          <w:sz w:val="21"/>
          <w:szCs w:val="21"/>
        </w:rPr>
        <w:t xml:space="preserve">Table </w:t>
      </w:r>
      <w:r w:rsidRPr="005E69DA">
        <w:rPr>
          <w:b/>
          <w:bCs/>
          <w:sz w:val="21"/>
          <w:szCs w:val="21"/>
        </w:rPr>
        <w:fldChar w:fldCharType="begin"/>
      </w:r>
      <w:r w:rsidRPr="005E69DA">
        <w:rPr>
          <w:b/>
          <w:bCs/>
          <w:sz w:val="21"/>
          <w:szCs w:val="21"/>
        </w:rPr>
        <w:instrText xml:space="preserve"> SEQ Table \* ARABIC </w:instrText>
      </w:r>
      <w:r w:rsidRPr="005E69DA">
        <w:rPr>
          <w:b/>
          <w:bCs/>
          <w:sz w:val="21"/>
          <w:szCs w:val="21"/>
        </w:rPr>
        <w:fldChar w:fldCharType="separate"/>
      </w:r>
      <w:r>
        <w:rPr>
          <w:b/>
          <w:bCs/>
          <w:noProof/>
          <w:sz w:val="21"/>
          <w:szCs w:val="21"/>
        </w:rPr>
        <w:t>6</w:t>
      </w:r>
      <w:r w:rsidRPr="005E69DA">
        <w:rPr>
          <w:b/>
          <w:bCs/>
          <w:sz w:val="21"/>
          <w:szCs w:val="21"/>
        </w:rPr>
        <w:fldChar w:fldCharType="end"/>
      </w:r>
      <w:bookmarkEnd w:id="12"/>
      <w:r w:rsidRPr="005E69DA">
        <w:rPr>
          <w:b/>
          <w:bCs/>
          <w:sz w:val="21"/>
          <w:szCs w:val="21"/>
        </w:rPr>
        <w:t xml:space="preserve">: </w:t>
      </w:r>
      <w:r w:rsidRPr="00925B9C">
        <w:rPr>
          <w:b/>
          <w:bCs/>
          <w:i/>
          <w:iCs/>
          <w:sz w:val="21"/>
          <w:szCs w:val="21"/>
        </w:rPr>
        <w:t>Research Gaps and Future Research Directives that were Spontaneously Identified by BED Experts and Pertain to Treatment Barriers (29%)</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70"/>
        <w:gridCol w:w="980"/>
      </w:tblGrid>
      <w:tr w:rsidR="00E1713F" w:rsidRPr="00AF5AC2" w14:paraId="4CDEDB03" w14:textId="77777777" w:rsidTr="002E3AD1">
        <w:trPr>
          <w:jc w:val="center"/>
        </w:trPr>
        <w:tc>
          <w:tcPr>
            <w:tcW w:w="8370" w:type="dxa"/>
          </w:tcPr>
          <w:p w14:paraId="14AD8112" w14:textId="1EDC42F5" w:rsidR="00E1713F" w:rsidRPr="00AF5AC2" w:rsidRDefault="00E1713F" w:rsidP="00AF5AC2">
            <w:pPr>
              <w:pStyle w:val="MDPI42tablebody"/>
              <w:jc w:val="left"/>
              <w:rPr>
                <w:b/>
                <w:bCs/>
                <w:i/>
                <w:iCs/>
              </w:rPr>
            </w:pPr>
            <w:r w:rsidRPr="00AF5AC2">
              <w:rPr>
                <w:b/>
                <w:bCs/>
                <w:i/>
                <w:iCs/>
              </w:rPr>
              <w:t>Research Gaps and Future Research Directives Pertain</w:t>
            </w:r>
            <w:r w:rsidR="00522F18" w:rsidRPr="00AF5AC2">
              <w:rPr>
                <w:b/>
                <w:bCs/>
                <w:i/>
                <w:iCs/>
              </w:rPr>
              <w:t>ing</w:t>
            </w:r>
            <w:r w:rsidRPr="00AF5AC2">
              <w:rPr>
                <w:b/>
                <w:bCs/>
                <w:i/>
                <w:iCs/>
              </w:rPr>
              <w:t xml:space="preserve"> to Treatment Barriers</w:t>
            </w:r>
          </w:p>
        </w:tc>
        <w:tc>
          <w:tcPr>
            <w:tcW w:w="980" w:type="dxa"/>
          </w:tcPr>
          <w:p w14:paraId="5F3D4722" w14:textId="6000713B" w:rsidR="00E1713F" w:rsidRPr="00AF5AC2" w:rsidRDefault="00AF5AC2" w:rsidP="00AF5AC2">
            <w:pPr>
              <w:pStyle w:val="MDPI42tablebody"/>
              <w:rPr>
                <w:b/>
                <w:bCs/>
                <w:i/>
                <w:iCs/>
              </w:rPr>
            </w:pPr>
            <w:r>
              <w:rPr>
                <w:b/>
                <w:bCs/>
                <w:i/>
                <w:iCs/>
              </w:rPr>
              <w:t>n (n/14</w:t>
            </w:r>
            <w:r w:rsidR="00E1713F" w:rsidRPr="00AF5AC2">
              <w:rPr>
                <w:b/>
                <w:bCs/>
                <w:i/>
                <w:iCs/>
              </w:rPr>
              <w:t>)</w:t>
            </w:r>
          </w:p>
        </w:tc>
      </w:tr>
      <w:tr w:rsidR="00E1713F" w:rsidRPr="00AF5AC2" w14:paraId="365CE642" w14:textId="77777777" w:rsidTr="002E3AD1">
        <w:trPr>
          <w:jc w:val="center"/>
        </w:trPr>
        <w:tc>
          <w:tcPr>
            <w:tcW w:w="8370" w:type="dxa"/>
          </w:tcPr>
          <w:p w14:paraId="1C84DF01" w14:textId="08980557" w:rsidR="00E1713F" w:rsidRPr="00AF5AC2" w:rsidRDefault="00E1713F" w:rsidP="00AF5AC2">
            <w:pPr>
              <w:pStyle w:val="MDPI42tablebody"/>
              <w:numPr>
                <w:ilvl w:val="0"/>
                <w:numId w:val="108"/>
              </w:numPr>
              <w:jc w:val="left"/>
              <w:rPr>
                <w:sz w:val="18"/>
                <w:szCs w:val="18"/>
              </w:rPr>
            </w:pPr>
            <w:r w:rsidRPr="00AF5AC2">
              <w:t>Need for a better understanding of the experiences of individuals with BED (both in general and in relation to treatment)</w:t>
            </w:r>
            <w:r w:rsidR="00436318" w:rsidRPr="00AF5AC2">
              <w:t>.</w:t>
            </w:r>
          </w:p>
        </w:tc>
        <w:tc>
          <w:tcPr>
            <w:tcW w:w="980" w:type="dxa"/>
          </w:tcPr>
          <w:p w14:paraId="306BE5D5" w14:textId="3FEF1373" w:rsidR="00E1713F" w:rsidRPr="00AF5AC2" w:rsidRDefault="00E1713F" w:rsidP="00AF5AC2">
            <w:pPr>
              <w:pStyle w:val="MDPI42tablebody"/>
              <w:rPr>
                <w:sz w:val="18"/>
                <w:szCs w:val="18"/>
              </w:rPr>
            </w:pPr>
            <w:r w:rsidRPr="00AF5AC2">
              <w:t>4 (29%)</w:t>
            </w:r>
          </w:p>
        </w:tc>
      </w:tr>
      <w:tr w:rsidR="00E1713F" w:rsidRPr="00012A27" w14:paraId="25C8B2D1" w14:textId="77777777" w:rsidTr="002E3AD1">
        <w:trPr>
          <w:jc w:val="center"/>
        </w:trPr>
        <w:tc>
          <w:tcPr>
            <w:tcW w:w="8370" w:type="dxa"/>
          </w:tcPr>
          <w:p w14:paraId="0876A8D3" w14:textId="348C5F57" w:rsidR="00E1713F" w:rsidRPr="00E1713F" w:rsidRDefault="00E1713F" w:rsidP="00AF5AC2">
            <w:pPr>
              <w:pStyle w:val="MDPI42tablebody"/>
              <w:numPr>
                <w:ilvl w:val="1"/>
                <w:numId w:val="108"/>
              </w:numPr>
              <w:jc w:val="left"/>
            </w:pPr>
            <w:r w:rsidRPr="00E1713F">
              <w:t>How to best learn and listen to the experiences of individuals with BED</w:t>
            </w:r>
            <w:r w:rsidR="00436318">
              <w:t>.</w:t>
            </w:r>
          </w:p>
        </w:tc>
        <w:tc>
          <w:tcPr>
            <w:tcW w:w="980" w:type="dxa"/>
          </w:tcPr>
          <w:p w14:paraId="4B375BC7" w14:textId="727EF3E1" w:rsidR="00E1713F" w:rsidRPr="00AF5AC2" w:rsidRDefault="00436318" w:rsidP="00AF5AC2">
            <w:pPr>
              <w:pStyle w:val="MDPI42tablebody"/>
              <w:rPr>
                <w:i/>
                <w:iCs/>
              </w:rPr>
            </w:pPr>
            <w:r w:rsidRPr="00AF5AC2">
              <w:rPr>
                <w:i/>
                <w:iCs/>
              </w:rPr>
              <w:t>1 (7%)</w:t>
            </w:r>
          </w:p>
        </w:tc>
      </w:tr>
      <w:tr w:rsidR="00E1713F" w:rsidRPr="00012A27" w14:paraId="4C3AACC2" w14:textId="77777777" w:rsidTr="002E3AD1">
        <w:trPr>
          <w:jc w:val="center"/>
        </w:trPr>
        <w:tc>
          <w:tcPr>
            <w:tcW w:w="8370" w:type="dxa"/>
          </w:tcPr>
          <w:p w14:paraId="1F80C762" w14:textId="267D2E7B" w:rsidR="00E1713F" w:rsidRPr="00E1713F" w:rsidRDefault="00E1713F" w:rsidP="00AF5AC2">
            <w:pPr>
              <w:pStyle w:val="MDPI42tablebody"/>
              <w:numPr>
                <w:ilvl w:val="1"/>
                <w:numId w:val="108"/>
              </w:numPr>
              <w:jc w:val="left"/>
            </w:pPr>
            <w:r w:rsidRPr="00E1713F">
              <w:t>Understanding how underrepresented groups struggle with experiences unique to them</w:t>
            </w:r>
            <w:r w:rsidR="00436318">
              <w:t>.</w:t>
            </w:r>
          </w:p>
        </w:tc>
        <w:tc>
          <w:tcPr>
            <w:tcW w:w="980" w:type="dxa"/>
          </w:tcPr>
          <w:p w14:paraId="2A6DAAB5" w14:textId="6AF19409" w:rsidR="00E1713F" w:rsidRPr="00AF5AC2" w:rsidRDefault="00436318" w:rsidP="00AF5AC2">
            <w:pPr>
              <w:pStyle w:val="MDPI42tablebody"/>
              <w:rPr>
                <w:i/>
                <w:iCs/>
              </w:rPr>
            </w:pPr>
            <w:r w:rsidRPr="00AF5AC2">
              <w:rPr>
                <w:i/>
                <w:iCs/>
              </w:rPr>
              <w:t>1 (7%)</w:t>
            </w:r>
          </w:p>
        </w:tc>
      </w:tr>
      <w:tr w:rsidR="00E1713F" w:rsidRPr="00012A27" w14:paraId="67239D6C" w14:textId="77777777" w:rsidTr="002E3AD1">
        <w:trPr>
          <w:jc w:val="center"/>
        </w:trPr>
        <w:tc>
          <w:tcPr>
            <w:tcW w:w="8370" w:type="dxa"/>
          </w:tcPr>
          <w:p w14:paraId="02026180" w14:textId="0A6D6112" w:rsidR="00E1713F" w:rsidRPr="00E1713F" w:rsidRDefault="00E1713F" w:rsidP="00AF5AC2">
            <w:pPr>
              <w:pStyle w:val="MDPI42tablebody"/>
              <w:numPr>
                <w:ilvl w:val="1"/>
                <w:numId w:val="108"/>
              </w:numPr>
              <w:jc w:val="left"/>
            </w:pPr>
            <w:r w:rsidRPr="00E1713F">
              <w:t>Understanding larger systemic issues that may increase vulnerability for binge eating and hamper treatment engagement and responses</w:t>
            </w:r>
            <w:r w:rsidR="00436318">
              <w:t>.</w:t>
            </w:r>
          </w:p>
        </w:tc>
        <w:tc>
          <w:tcPr>
            <w:tcW w:w="980" w:type="dxa"/>
          </w:tcPr>
          <w:p w14:paraId="306328DE" w14:textId="77E3FDB9" w:rsidR="00E1713F" w:rsidRPr="00AF5AC2" w:rsidRDefault="00436318" w:rsidP="00AF5AC2">
            <w:pPr>
              <w:pStyle w:val="MDPI42tablebody"/>
              <w:rPr>
                <w:i/>
                <w:iCs/>
              </w:rPr>
            </w:pPr>
            <w:r w:rsidRPr="00AF5AC2">
              <w:rPr>
                <w:i/>
                <w:iCs/>
              </w:rPr>
              <w:t>1 (7%)</w:t>
            </w:r>
          </w:p>
        </w:tc>
      </w:tr>
      <w:tr w:rsidR="00E1713F" w:rsidRPr="00012A27" w14:paraId="785737F0" w14:textId="77777777" w:rsidTr="002E3AD1">
        <w:trPr>
          <w:jc w:val="center"/>
        </w:trPr>
        <w:tc>
          <w:tcPr>
            <w:tcW w:w="8370" w:type="dxa"/>
          </w:tcPr>
          <w:p w14:paraId="5C5B21BB" w14:textId="76081D6F" w:rsidR="00E1713F" w:rsidRPr="00E1713F" w:rsidRDefault="00E1713F" w:rsidP="00AF5AC2">
            <w:pPr>
              <w:pStyle w:val="MDPI42tablebody"/>
              <w:numPr>
                <w:ilvl w:val="1"/>
                <w:numId w:val="108"/>
              </w:numPr>
              <w:jc w:val="left"/>
            </w:pPr>
            <w:r w:rsidRPr="00E1713F">
              <w:t>Identifying how to best reach under-represented communities in a way that’s meaningful to them</w:t>
            </w:r>
            <w:r w:rsidR="00436318">
              <w:t>.</w:t>
            </w:r>
          </w:p>
        </w:tc>
        <w:tc>
          <w:tcPr>
            <w:tcW w:w="980" w:type="dxa"/>
          </w:tcPr>
          <w:p w14:paraId="2F29F98C" w14:textId="0C171248" w:rsidR="00E1713F" w:rsidRPr="00AF5AC2" w:rsidRDefault="00436318" w:rsidP="00AF5AC2">
            <w:pPr>
              <w:pStyle w:val="MDPI42tablebody"/>
              <w:rPr>
                <w:i/>
                <w:iCs/>
              </w:rPr>
            </w:pPr>
            <w:r w:rsidRPr="00AF5AC2">
              <w:rPr>
                <w:i/>
                <w:iCs/>
              </w:rPr>
              <w:t>1 (7%)</w:t>
            </w:r>
          </w:p>
        </w:tc>
      </w:tr>
      <w:tr w:rsidR="00E1713F" w:rsidRPr="00012A27" w14:paraId="765B23E9" w14:textId="77777777" w:rsidTr="002E3AD1">
        <w:trPr>
          <w:jc w:val="center"/>
        </w:trPr>
        <w:tc>
          <w:tcPr>
            <w:tcW w:w="8370" w:type="dxa"/>
          </w:tcPr>
          <w:p w14:paraId="4509E859" w14:textId="75F4564D" w:rsidR="00E1713F" w:rsidRPr="00E1713F" w:rsidRDefault="00E1713F" w:rsidP="00AF5AC2">
            <w:pPr>
              <w:pStyle w:val="MDPI42tablebody"/>
              <w:numPr>
                <w:ilvl w:val="1"/>
                <w:numId w:val="108"/>
              </w:numPr>
              <w:jc w:val="left"/>
            </w:pPr>
            <w:r w:rsidRPr="00E1713F">
              <w:t>Understanding weight stigma and discrimination</w:t>
            </w:r>
            <w:r w:rsidR="00436318">
              <w:t>.</w:t>
            </w:r>
          </w:p>
        </w:tc>
        <w:tc>
          <w:tcPr>
            <w:tcW w:w="980" w:type="dxa"/>
          </w:tcPr>
          <w:p w14:paraId="28238968" w14:textId="516AF7CF" w:rsidR="00E1713F" w:rsidRPr="00AF5AC2" w:rsidRDefault="00436318" w:rsidP="00AF5AC2">
            <w:pPr>
              <w:pStyle w:val="MDPI42tablebody"/>
              <w:rPr>
                <w:i/>
                <w:iCs/>
              </w:rPr>
            </w:pPr>
            <w:r w:rsidRPr="00AF5AC2">
              <w:rPr>
                <w:i/>
                <w:iCs/>
              </w:rPr>
              <w:t>1 (7</w:t>
            </w:r>
            <w:r w:rsidR="00E1713F" w:rsidRPr="00AF5AC2">
              <w:rPr>
                <w:i/>
                <w:iCs/>
              </w:rPr>
              <w:t>%)</w:t>
            </w:r>
          </w:p>
        </w:tc>
      </w:tr>
      <w:tr w:rsidR="00436318" w:rsidRPr="001229FC" w14:paraId="5AA77D5C" w14:textId="77777777" w:rsidTr="002E3AD1">
        <w:trPr>
          <w:jc w:val="center"/>
        </w:trPr>
        <w:tc>
          <w:tcPr>
            <w:tcW w:w="8370" w:type="dxa"/>
          </w:tcPr>
          <w:p w14:paraId="217D8647" w14:textId="6CBFCE26" w:rsidR="00436318" w:rsidRPr="00AF5AC2" w:rsidRDefault="00436318" w:rsidP="00AF5AC2">
            <w:pPr>
              <w:pStyle w:val="MDPI42tablebody"/>
              <w:numPr>
                <w:ilvl w:val="0"/>
                <w:numId w:val="108"/>
              </w:numPr>
              <w:jc w:val="left"/>
            </w:pPr>
            <w:r w:rsidRPr="00EF3311">
              <w:t>Identifying how to best integrate multi-disciplinary approaches and teams</w:t>
            </w:r>
            <w:r w:rsidR="00522F18">
              <w:t>.</w:t>
            </w:r>
          </w:p>
        </w:tc>
        <w:tc>
          <w:tcPr>
            <w:tcW w:w="980" w:type="dxa"/>
          </w:tcPr>
          <w:p w14:paraId="6795032B" w14:textId="77777777" w:rsidR="00436318" w:rsidRPr="00AF5AC2" w:rsidRDefault="00436318" w:rsidP="00AF5AC2">
            <w:pPr>
              <w:pStyle w:val="MDPI42tablebody"/>
              <w:rPr>
                <w:sz w:val="18"/>
                <w:szCs w:val="18"/>
              </w:rPr>
            </w:pPr>
            <w:r w:rsidRPr="00AF5AC2">
              <w:t>7 (50%)</w:t>
            </w:r>
          </w:p>
        </w:tc>
      </w:tr>
      <w:tr w:rsidR="00436318" w:rsidRPr="001229FC" w14:paraId="4E05E386" w14:textId="77777777" w:rsidTr="002E3AD1">
        <w:trPr>
          <w:jc w:val="center"/>
        </w:trPr>
        <w:tc>
          <w:tcPr>
            <w:tcW w:w="8370" w:type="dxa"/>
          </w:tcPr>
          <w:p w14:paraId="30FFBBBA" w14:textId="1554846A" w:rsidR="00436318" w:rsidRPr="00AF5AC2" w:rsidRDefault="00436318" w:rsidP="00AF5AC2">
            <w:pPr>
              <w:pStyle w:val="MDPI42tablebody"/>
              <w:numPr>
                <w:ilvl w:val="0"/>
                <w:numId w:val="108"/>
              </w:numPr>
              <w:jc w:val="left"/>
            </w:pPr>
            <w:r w:rsidRPr="00EF3311">
              <w:t>Need for greater funding for research on BED (both in general and in relation to treatment barriers)</w:t>
            </w:r>
            <w:r w:rsidR="00522F18">
              <w:t>.</w:t>
            </w:r>
          </w:p>
        </w:tc>
        <w:tc>
          <w:tcPr>
            <w:tcW w:w="980" w:type="dxa"/>
          </w:tcPr>
          <w:p w14:paraId="5DD1A077" w14:textId="77777777" w:rsidR="00436318" w:rsidRPr="00AF5AC2" w:rsidRDefault="00436318" w:rsidP="00AF5AC2">
            <w:pPr>
              <w:pStyle w:val="MDPI42tablebody"/>
              <w:rPr>
                <w:sz w:val="18"/>
                <w:szCs w:val="18"/>
              </w:rPr>
            </w:pPr>
            <w:r w:rsidRPr="00AF5AC2">
              <w:t>7 (50%)</w:t>
            </w:r>
          </w:p>
        </w:tc>
      </w:tr>
      <w:tr w:rsidR="00436318" w:rsidRPr="00012A27" w14:paraId="5C0C25FB" w14:textId="77777777" w:rsidTr="002E3AD1">
        <w:trPr>
          <w:jc w:val="center"/>
        </w:trPr>
        <w:tc>
          <w:tcPr>
            <w:tcW w:w="8370" w:type="dxa"/>
          </w:tcPr>
          <w:p w14:paraId="69E1A0C5" w14:textId="53E9D590" w:rsidR="00436318" w:rsidRPr="00AF5AC2" w:rsidRDefault="00436318" w:rsidP="00AF5AC2">
            <w:pPr>
              <w:pStyle w:val="MDPI42tablebody"/>
              <w:numPr>
                <w:ilvl w:val="0"/>
                <w:numId w:val="108"/>
              </w:numPr>
              <w:jc w:val="left"/>
            </w:pPr>
            <w:r w:rsidRPr="00EF3311">
              <w:t>Understanding that individuals in smaller and larger bodies can have BED</w:t>
            </w:r>
            <w:r w:rsidR="00522F18">
              <w:t>.</w:t>
            </w:r>
          </w:p>
        </w:tc>
        <w:tc>
          <w:tcPr>
            <w:tcW w:w="980" w:type="dxa"/>
          </w:tcPr>
          <w:p w14:paraId="0FE1948A" w14:textId="77777777" w:rsidR="00436318" w:rsidRPr="00AF5AC2" w:rsidRDefault="00436318" w:rsidP="00AF5AC2">
            <w:pPr>
              <w:pStyle w:val="MDPI42tablebody"/>
              <w:rPr>
                <w:sz w:val="18"/>
                <w:szCs w:val="18"/>
              </w:rPr>
            </w:pPr>
            <w:r w:rsidRPr="00AF5AC2">
              <w:t>8 (57%)</w:t>
            </w:r>
          </w:p>
        </w:tc>
      </w:tr>
      <w:tr w:rsidR="00E1713F" w:rsidRPr="001229FC" w14:paraId="78257978" w14:textId="77777777" w:rsidTr="002E3AD1">
        <w:trPr>
          <w:jc w:val="center"/>
        </w:trPr>
        <w:tc>
          <w:tcPr>
            <w:tcW w:w="8370" w:type="dxa"/>
          </w:tcPr>
          <w:p w14:paraId="19C9D063" w14:textId="037414D3" w:rsidR="00E1713F" w:rsidRPr="00AF5AC2" w:rsidRDefault="00436318" w:rsidP="00AF5AC2">
            <w:pPr>
              <w:pStyle w:val="MDPI42tablebody"/>
              <w:numPr>
                <w:ilvl w:val="0"/>
                <w:numId w:val="108"/>
              </w:numPr>
              <w:jc w:val="left"/>
            </w:pPr>
            <w:r>
              <w:t>Peer Mentorship Program</w:t>
            </w:r>
            <w:r w:rsidR="00522F18">
              <w:t>s.</w:t>
            </w:r>
          </w:p>
        </w:tc>
        <w:tc>
          <w:tcPr>
            <w:tcW w:w="980" w:type="dxa"/>
          </w:tcPr>
          <w:p w14:paraId="6E4C1744" w14:textId="77777777" w:rsidR="00E1713F" w:rsidRPr="00AF5AC2" w:rsidRDefault="00E1713F" w:rsidP="00AF5AC2">
            <w:pPr>
              <w:pStyle w:val="MDPI42tablebody"/>
              <w:rPr>
                <w:sz w:val="18"/>
                <w:szCs w:val="18"/>
              </w:rPr>
            </w:pPr>
            <w:r w:rsidRPr="00AF5AC2">
              <w:t>8 (57%)</w:t>
            </w:r>
          </w:p>
        </w:tc>
      </w:tr>
      <w:tr w:rsidR="00522F18" w:rsidRPr="00AF5AC2" w14:paraId="13EDD54D" w14:textId="77777777" w:rsidTr="001B35F3">
        <w:trPr>
          <w:jc w:val="center"/>
        </w:trPr>
        <w:tc>
          <w:tcPr>
            <w:tcW w:w="9350" w:type="dxa"/>
            <w:gridSpan w:val="2"/>
          </w:tcPr>
          <w:p w14:paraId="43FB1F55" w14:textId="6C264B14" w:rsidR="00522F18" w:rsidRPr="00AF5AC2" w:rsidRDefault="00AF5AC2" w:rsidP="00AF5AC2">
            <w:pPr>
              <w:pStyle w:val="MDPI42tablebody"/>
              <w:spacing w:before="120" w:after="120"/>
              <w:jc w:val="left"/>
              <w:rPr>
                <w:b/>
                <w:bCs/>
                <w:i/>
                <w:iCs/>
              </w:rPr>
            </w:pPr>
            <w:r w:rsidRPr="00AF5AC2">
              <w:rPr>
                <w:b/>
                <w:bCs/>
                <w:i/>
                <w:iCs/>
              </w:rPr>
              <w:t>Additional</w:t>
            </w:r>
            <w:r w:rsidR="00522F18" w:rsidRPr="00AF5AC2">
              <w:rPr>
                <w:b/>
                <w:bCs/>
                <w:i/>
                <w:iCs/>
              </w:rPr>
              <w:t xml:space="preserve"> Participant Statements Related to Treatment Barriers</w:t>
            </w:r>
          </w:p>
        </w:tc>
      </w:tr>
      <w:tr w:rsidR="00522F18" w:rsidRPr="00AF5AC2" w14:paraId="1A7A8AD9" w14:textId="77777777" w:rsidTr="0047320B">
        <w:trPr>
          <w:jc w:val="center"/>
        </w:trPr>
        <w:tc>
          <w:tcPr>
            <w:tcW w:w="9350" w:type="dxa"/>
            <w:gridSpan w:val="2"/>
          </w:tcPr>
          <w:p w14:paraId="04C060C3" w14:textId="77777777" w:rsidR="00522F18" w:rsidRPr="00AF5AC2" w:rsidRDefault="00522F18" w:rsidP="00AF5AC2">
            <w:pPr>
              <w:pStyle w:val="MDPI42tablebody"/>
              <w:spacing w:after="120"/>
              <w:ind w:left="71" w:firstLine="180"/>
              <w:jc w:val="both"/>
              <w:rPr>
                <w:i/>
                <w:iCs/>
              </w:rPr>
            </w:pPr>
            <w:r w:rsidRPr="00AF5AC2">
              <w:rPr>
                <w:i/>
                <w:iCs/>
              </w:rPr>
              <w:t>“I think we’re very underfunded in terms of treatment trials, and …woefully underfunded when we compare ourselves with high weight disorders. … …and just generally, across the board, we need …more funding for research…” (P93)</w:t>
            </w:r>
          </w:p>
          <w:p w14:paraId="634CC306" w14:textId="77777777" w:rsidR="00522F18" w:rsidRPr="00AF5AC2" w:rsidRDefault="00522F18" w:rsidP="00AF5AC2">
            <w:pPr>
              <w:pStyle w:val="MDPI42tablebody"/>
              <w:spacing w:after="120"/>
              <w:ind w:left="71" w:firstLine="180"/>
              <w:jc w:val="both"/>
              <w:rPr>
                <w:i/>
                <w:iCs/>
              </w:rPr>
            </w:pPr>
            <w:r w:rsidRPr="00AF5AC2">
              <w:rPr>
                <w:i/>
                <w:iCs/>
              </w:rPr>
              <w:t>“[I am] constantly surprised at how easy it is to get money for [weight disorders in comparison to eating disorders]. The weight loss trial: not hard at all [to get funded]. If you think you’ve got the diet that works, it’s not hard to persuade governments or philanthropists or people to fund you. It’s very hard to persuade governments or philanthropists to fund if we think we’ve got some new eating disorder treatment, or some enhancement of initial treatment</w:t>
            </w:r>
            <w:r w:rsidRPr="00AF5AC2">
              <w:rPr>
                <w:b/>
                <w:bCs/>
                <w:i/>
                <w:iCs/>
              </w:rPr>
              <w:t>. We find it much harder to get [funding for research on BED] than [it is to get funding for] yet another diet.</w:t>
            </w:r>
            <w:r w:rsidRPr="00AF5AC2">
              <w:rPr>
                <w:i/>
                <w:iCs/>
              </w:rPr>
              <w:t>” (P93)</w:t>
            </w:r>
          </w:p>
          <w:p w14:paraId="12F9F6B7" w14:textId="7E831505" w:rsidR="00522F18" w:rsidRPr="00AF5AC2" w:rsidRDefault="00522F18" w:rsidP="00AF5AC2">
            <w:pPr>
              <w:pStyle w:val="MDPI42tablebody"/>
              <w:spacing w:after="120"/>
              <w:ind w:left="71" w:firstLine="180"/>
              <w:jc w:val="both"/>
              <w:rPr>
                <w:i/>
                <w:iCs/>
              </w:rPr>
            </w:pPr>
            <w:r w:rsidRPr="00AF5AC2">
              <w:rPr>
                <w:i/>
                <w:iCs/>
              </w:rPr>
              <w:t>“We</w:t>
            </w:r>
            <w:r w:rsidRPr="00AF5AC2">
              <w:rPr>
                <w:b/>
                <w:bCs/>
                <w:i/>
                <w:iCs/>
              </w:rPr>
              <w:t xml:space="preserve"> really need more literature on an integrated approach to [treating] </w:t>
            </w:r>
            <w:r w:rsidRPr="00AF5AC2">
              <w:rPr>
                <w:i/>
                <w:iCs/>
              </w:rPr>
              <w:t xml:space="preserve">BED because you see the binge eating psychotherapy literature and then you see the BED interventions that are more nutritionally related and we need to do this in each [ED] diagnosis but with BED, we need to bring those two things together because they've been existing sort of separately and </w:t>
            </w:r>
            <w:r w:rsidRPr="00AF5AC2">
              <w:rPr>
                <w:b/>
                <w:bCs/>
                <w:i/>
                <w:iCs/>
              </w:rPr>
              <w:t>multidisciplinary team treatment is so often the case that we really need to also have our research echo that</w:t>
            </w:r>
            <w:r w:rsidRPr="00AF5AC2">
              <w:rPr>
                <w:i/>
                <w:iCs/>
              </w:rPr>
              <w:t>. …I think that's the other piece, that there are interesting [findings] on both of those perspectives [but] how do we bring them together? … I'd really like to see the literature progress in that sense of [asking]: ‘what does a multidisciplinary intervention for BED look like, and let's study that,’.” (P60)</w:t>
            </w:r>
          </w:p>
        </w:tc>
      </w:tr>
      <w:tr w:rsidR="00E1713F" w:rsidRPr="00012A27" w14:paraId="77439A61" w14:textId="77777777" w:rsidTr="002E3AD1">
        <w:trPr>
          <w:jc w:val="center"/>
        </w:trPr>
        <w:tc>
          <w:tcPr>
            <w:tcW w:w="9350" w:type="dxa"/>
            <w:gridSpan w:val="2"/>
            <w:tcBorders>
              <w:top w:val="single" w:sz="4" w:space="0" w:color="auto"/>
              <w:bottom w:val="nil"/>
            </w:tcBorders>
          </w:tcPr>
          <w:p w14:paraId="147C1523" w14:textId="10BB5360" w:rsidR="00E1713F" w:rsidRPr="00720179" w:rsidRDefault="00E1713F" w:rsidP="00AF5AC2">
            <w:pPr>
              <w:pStyle w:val="MDPI41tablecaption"/>
              <w:rPr>
                <w:sz w:val="20"/>
              </w:rPr>
            </w:pPr>
            <w:r w:rsidRPr="00AF5AC2">
              <w:rPr>
                <w:b/>
                <w:bCs/>
              </w:rPr>
              <w:lastRenderedPageBreak/>
              <w:t>Table Legend:</w:t>
            </w:r>
            <w:r w:rsidRPr="00720179">
              <w:t xml:space="preserve"> </w:t>
            </w:r>
            <w:r w:rsidR="00720179" w:rsidRPr="00720179">
              <w:rPr>
                <w:rFonts w:eastAsia="SimSun"/>
                <w:noProof/>
              </w:rPr>
              <w:t>Research Gaps and Future Research Directives that were Spontaneously Identified by BED Experts and Pertain to Treatment Barriers (29%)</w:t>
            </w:r>
            <w:r w:rsidR="00720179">
              <w:t xml:space="preserve"> </w:t>
            </w:r>
            <w:r w:rsidRPr="002513F1">
              <w:t>Results expressed as n (%). Percentages:  n/14 times 100</w:t>
            </w:r>
            <w:r w:rsidR="00AF5AC2">
              <w:t>, in which n represents the number of participants who spontaneously endorsed a particular theme</w:t>
            </w:r>
            <w:r w:rsidRPr="002513F1">
              <w:t>.</w:t>
            </w:r>
            <w:r>
              <w:t xml:space="preserve"> </w:t>
            </w:r>
            <w:r w:rsidR="00336AE9" w:rsidRPr="00AF5AC2">
              <w:rPr>
                <w:b/>
                <w:bCs/>
              </w:rPr>
              <w:t>Abbreviations</w:t>
            </w:r>
            <w:r w:rsidR="00720179" w:rsidRPr="00AF5AC2">
              <w:rPr>
                <w:b/>
                <w:bCs/>
              </w:rPr>
              <w:t>: BED</w:t>
            </w:r>
            <w:r w:rsidR="00720179">
              <w:t xml:space="preserve">, binge eating disorder; </w:t>
            </w:r>
            <w:r w:rsidR="00720179" w:rsidRPr="00AF5AC2">
              <w:rPr>
                <w:b/>
                <w:bCs/>
              </w:rPr>
              <w:t>ED</w:t>
            </w:r>
            <w:r w:rsidR="00720179">
              <w:t xml:space="preserve">, eating disorder; </w:t>
            </w:r>
            <w:r w:rsidR="00720179" w:rsidRPr="00AF5AC2">
              <w:rPr>
                <w:b/>
                <w:bCs/>
              </w:rPr>
              <w:t>P</w:t>
            </w:r>
            <w:r w:rsidR="00720179">
              <w:t xml:space="preserve">, </w:t>
            </w:r>
            <w:r w:rsidR="00336AE9">
              <w:t>participant</w:t>
            </w:r>
            <w:r w:rsidR="00720179">
              <w:t xml:space="preserve"> (e.g., “P93” references participant number 93. Numbers were assigned to the fourteen participants randomly using a random number generator).</w:t>
            </w:r>
          </w:p>
        </w:tc>
      </w:tr>
    </w:tbl>
    <w:p w14:paraId="6361D61F" w14:textId="77777777" w:rsidR="00522304" w:rsidRPr="008E4EA7" w:rsidRDefault="00522304" w:rsidP="008E4EA7">
      <w:pPr>
        <w:pStyle w:val="MDPI21heading1"/>
      </w:pPr>
      <w:r w:rsidRPr="008E4EA7">
        <w:t>4. Discussion</w:t>
      </w:r>
    </w:p>
    <w:p w14:paraId="468AD8F4" w14:textId="06B0195D" w:rsidR="00343CA1" w:rsidRDefault="00343CA1" w:rsidP="008E4EA7">
      <w:pPr>
        <w:pStyle w:val="MDPI32textnoindent"/>
      </w:pPr>
      <w:r w:rsidRPr="00343CA1">
        <w:t>This study aimed to explore the barriers to treatment access for adult BED from the perspectives of expert researchers, clinicians, and administrators in the field. We conducted semi-structured interviews with 14 BED experts and identified three areas where these barriers manifest (</w:t>
      </w:r>
      <w:r w:rsidR="00B860E6">
        <w:rPr>
          <w:b/>
          <w:bCs/>
        </w:rPr>
        <w:fldChar w:fldCharType="begin"/>
      </w:r>
      <w:r w:rsidR="00B860E6">
        <w:instrText xml:space="preserve"> REF _Ref90361922 \h </w:instrText>
      </w:r>
      <w:r w:rsidR="00B860E6">
        <w:rPr>
          <w:b/>
          <w:bCs/>
        </w:rPr>
      </w:r>
      <w:r w:rsidR="00B860E6">
        <w:rPr>
          <w:b/>
          <w:bCs/>
        </w:rPr>
        <w:fldChar w:fldCharType="separate"/>
      </w:r>
      <w:r w:rsidR="00B860E6" w:rsidRPr="00F56125">
        <w:rPr>
          <w:b/>
          <w:bCs/>
        </w:rPr>
        <w:t xml:space="preserve">Table </w:t>
      </w:r>
      <w:r w:rsidR="00B860E6" w:rsidRPr="00F56125">
        <w:rPr>
          <w:b/>
          <w:bCs/>
          <w:noProof/>
        </w:rPr>
        <w:t>2</w:t>
      </w:r>
      <w:r w:rsidR="00B860E6">
        <w:rPr>
          <w:b/>
          <w:bCs/>
        </w:rPr>
        <w:fldChar w:fldCharType="end"/>
      </w:r>
      <w:r w:rsidRPr="00343CA1">
        <w:t xml:space="preserve">): 1) identifying BED, 2) seeking treatment, and 3) accessing and engaging in treatment. Each of these stages is influenced by </w:t>
      </w:r>
      <w:r w:rsidR="00336AE9">
        <w:t>individual/</w:t>
      </w:r>
      <w:r w:rsidRPr="00343CA1">
        <w:t xml:space="preserve">patient-level, </w:t>
      </w:r>
      <w:r w:rsidR="00336AE9">
        <w:t>interpersonal/</w:t>
      </w:r>
      <w:r w:rsidRPr="00343CA1">
        <w:t xml:space="preserve">provider-level, and </w:t>
      </w:r>
      <w:r w:rsidR="00336AE9">
        <w:t>sociocultural/</w:t>
      </w:r>
      <w:r w:rsidRPr="00343CA1">
        <w:t>systemic</w:t>
      </w:r>
      <w:r w:rsidR="00336AE9">
        <w:t>/systems-level</w:t>
      </w:r>
      <w:r w:rsidRPr="00343CA1">
        <w:t xml:space="preserve"> barriers, highlighting the multifaceted nature of this issue. We developed a model of how these barriers can interact and influence each other at different stages of the treatment process (</w:t>
      </w:r>
      <w:r w:rsidR="00B860E6">
        <w:rPr>
          <w:b/>
          <w:bCs/>
        </w:rPr>
        <w:fldChar w:fldCharType="begin"/>
      </w:r>
      <w:r w:rsidR="00B860E6">
        <w:instrText xml:space="preserve"> REF _Ref90361922 \h </w:instrText>
      </w:r>
      <w:r w:rsidR="00B860E6">
        <w:rPr>
          <w:b/>
          <w:bCs/>
        </w:rPr>
      </w:r>
      <w:r w:rsidR="00B860E6">
        <w:rPr>
          <w:b/>
          <w:bCs/>
        </w:rPr>
        <w:fldChar w:fldCharType="separate"/>
      </w:r>
      <w:r w:rsidR="00B860E6" w:rsidRPr="00F56125">
        <w:rPr>
          <w:b/>
          <w:bCs/>
        </w:rPr>
        <w:t xml:space="preserve">Table </w:t>
      </w:r>
      <w:r w:rsidR="00B860E6" w:rsidRPr="00F56125">
        <w:rPr>
          <w:b/>
          <w:bCs/>
          <w:noProof/>
        </w:rPr>
        <w:t>2</w:t>
      </w:r>
      <w:r w:rsidR="00B860E6">
        <w:rPr>
          <w:b/>
          <w:bCs/>
        </w:rPr>
        <w:fldChar w:fldCharType="end"/>
      </w:r>
      <w:r w:rsidRPr="00343CA1">
        <w:t>)</w:t>
      </w:r>
      <w:r w:rsidR="006D2B17">
        <w:t>. This conceptual model can be used to</w:t>
      </w:r>
      <w:r w:rsidRPr="00343CA1">
        <w:t xml:space="preserve"> </w:t>
      </w:r>
      <w:r w:rsidR="006D2B17">
        <w:t>conceptualize, operationalize, and construct</w:t>
      </w:r>
      <w:r w:rsidRPr="00343CA1">
        <w:t xml:space="preserve"> </w:t>
      </w:r>
      <w:r w:rsidR="006D2B17">
        <w:t xml:space="preserve">possible </w:t>
      </w:r>
      <w:r w:rsidRPr="00343CA1">
        <w:t xml:space="preserve">solutions to overcome the </w:t>
      </w:r>
      <w:r w:rsidR="006D2B17">
        <w:t>individual/</w:t>
      </w:r>
      <w:r w:rsidRPr="00343CA1">
        <w:t xml:space="preserve">patient, </w:t>
      </w:r>
      <w:r w:rsidR="006D2B17">
        <w:t>interpersonal/</w:t>
      </w:r>
      <w:r w:rsidRPr="00343CA1">
        <w:t xml:space="preserve">provider, and </w:t>
      </w:r>
      <w:r w:rsidR="006D2B17">
        <w:t>sociocultural/</w:t>
      </w:r>
      <w:r w:rsidRPr="00343CA1">
        <w:t xml:space="preserve">systems-level barriers at each stage in the </w:t>
      </w:r>
      <w:r w:rsidR="006D2B17">
        <w:t xml:space="preserve">treatment access </w:t>
      </w:r>
      <w:r w:rsidRPr="00343CA1">
        <w:t>process</w:t>
      </w:r>
      <w:r w:rsidR="006D2B17">
        <w:t xml:space="preserve">, as discussed further below and elsewhere </w:t>
      </w:r>
      <w:r w:rsidR="00CB3B16">
        <w:fldChar w:fldCharType="begin"/>
      </w:r>
      <w:r w:rsidR="00CF3DBA">
        <w:instrText xml:space="preserve"> ADDIN EN.CITE &lt;EndNote&gt;&lt;Cite&gt;&lt;Author&gt;Bray&lt;/Author&gt;&lt;Year&gt;Submitting Dec 2024&lt;/Year&gt;&lt;RecNum&gt;8467&lt;/RecNum&gt;&lt;DisplayText&gt;[133]&lt;/DisplayText&gt;&lt;record&gt;&lt;rec-number&gt;8467&lt;/rec-number&gt;&lt;foreign-keys&gt;&lt;key app="EN" db-id="vv2s9rd9przr9lew5tv52rwde9rard2t52rt" timestamp="1701194361"&gt;8467&lt;/key&gt;&lt;/foreign-keys&gt;&lt;ref-type name="Journal Article"&gt;17&lt;/ref-type&gt;&lt;contributors&gt;&lt;authors&gt;&lt;author&gt;Bray, Brenna&lt;/author&gt;&lt;author&gt;Austin, Bryn&lt;/author&gt;&lt;author&gt;Shallcross, Amanda&lt;/author&gt;&lt;author&gt;Wiss, David&lt;/author&gt;&lt;author&gt;Kalu, Barbara&lt;/author&gt;&lt;author&gt;Bray, Chris&lt;/author&gt;&lt;author&gt;Zwickey,Heather&lt;/author&gt;&lt;/authors&gt;&lt;/contributors&gt;&lt;titles&gt;&lt;title&gt;Breaking Down Patient-, Provider-, and Public Policy Barriers to Binge Eating Disorder Detection, Treatment Access, and Treatment Engagement&lt;/title&gt;&lt;secondary-title&gt;BMC Medicine&lt;/secondary-title&gt;&lt;alt-title&gt;Public Health Reviws&lt;/alt-title&gt;&lt;short-title&gt;Binge Eating Disorder: Breaking Down Barriers&lt;/short-title&gt;&lt;/titles&gt;&lt;periodical&gt;&lt;full-title&gt;BMC Medicine&lt;/full-title&gt;&lt;abbr-1&gt;Public Health Reviws&lt;/abbr-1&gt;&lt;/periodical&gt;&lt;alt-periodical&gt;&lt;full-title&gt;BMC Medicine&lt;/full-title&gt;&lt;abbr-1&gt;Public Health Reviws&lt;/abbr-1&gt;&lt;/alt-periodical&gt;&lt;keywords&gt;&lt;keyword&gt;binge eating disorder, binge eating, eating disorder, eating disorder treatment, public policy, public health, obesity, inequity&lt;/keyword&gt;&lt;/keywords&gt;&lt;dates&gt;&lt;year&gt;Submitting Dec 2024&lt;/year&gt;&lt;/dates&gt;&lt;work-type&gt;Commentary &lt;/work-type&gt;&lt;urls&gt;&lt;/urls&gt;&lt;language&gt;English&lt;/language&gt;&lt;/record&gt;&lt;/Cite&gt;&lt;/EndNote&gt;</w:instrText>
      </w:r>
      <w:r w:rsidR="00CB3B16">
        <w:fldChar w:fldCharType="separate"/>
      </w:r>
      <w:r w:rsidR="00CF3DBA">
        <w:rPr>
          <w:noProof/>
        </w:rPr>
        <w:t>[133]</w:t>
      </w:r>
      <w:r w:rsidR="00CB3B16">
        <w:fldChar w:fldCharType="end"/>
      </w:r>
      <w:r w:rsidRPr="00343CA1">
        <w:t>.</w:t>
      </w:r>
    </w:p>
    <w:p w14:paraId="77FC4ED0" w14:textId="439ABEF7" w:rsidR="00343CA1" w:rsidRPr="00343CA1" w:rsidRDefault="00343CA1" w:rsidP="008E4EA7">
      <w:pPr>
        <w:pStyle w:val="MDPI32textnoindent"/>
      </w:pPr>
      <w:r w:rsidRPr="00343CA1">
        <w:t>Overall, we suggest that more education and awareness campaigns, more tools and guidelines that can simplify screening, treatment-seeking and access for patients and providers, and more accessible and affordable treatment options, that are: a) free or low-cost; b) made accessible through virtual/remote delivery or localized community resources; and c) culturally and demographically sensitive and (d) inclusive, and more supportive, empathic, and narrative-based care are needed to improve the identification, referral, treatment-seeking, treatment</w:t>
      </w:r>
      <w:r w:rsidR="006D2B17">
        <w:t xml:space="preserve"> access, and subsequent</w:t>
      </w:r>
      <w:r w:rsidRPr="00343CA1">
        <w:t xml:space="preserve"> engagement of individuals with </w:t>
      </w:r>
      <w:r w:rsidRPr="00B860E6">
        <w:rPr>
          <w:highlight w:val="yellow"/>
        </w:rPr>
        <w:t xml:space="preserve">BED. </w:t>
      </w:r>
      <w:r w:rsidR="006D2B17">
        <w:rPr>
          <w:highlight w:val="yellow"/>
        </w:rPr>
        <w:t>These</w:t>
      </w:r>
      <w:r w:rsidRPr="00B860E6">
        <w:rPr>
          <w:highlight w:val="yellow"/>
        </w:rPr>
        <w:t xml:space="preserve"> findings have important implications for research</w:t>
      </w:r>
      <w:r w:rsidRPr="00343CA1">
        <w:t xml:space="preserve">, practice, and policy in the growing BED field. </w:t>
      </w:r>
    </w:p>
    <w:p w14:paraId="05ECAF1D" w14:textId="08B18BE4" w:rsidR="00343CA1" w:rsidRPr="000D3850" w:rsidRDefault="00343CA1" w:rsidP="00E71E3B">
      <w:pPr>
        <w:pStyle w:val="MDPI22heading2"/>
      </w:pPr>
      <w:r>
        <w:t>4</w:t>
      </w:r>
      <w:r w:rsidRPr="000D3850">
        <w:t>.</w:t>
      </w:r>
      <w:r>
        <w:t>1</w:t>
      </w:r>
      <w:r w:rsidRPr="000D3850">
        <w:t xml:space="preserve">. </w:t>
      </w:r>
      <w:r>
        <w:t>Novelty &amp; Innovation</w:t>
      </w:r>
    </w:p>
    <w:p w14:paraId="789B64CE" w14:textId="41C49B4A" w:rsidR="00343CA1" w:rsidRDefault="00343CA1" w:rsidP="00E71E3B">
      <w:pPr>
        <w:pStyle w:val="MDPI32textnoindent"/>
      </w:pPr>
      <w:r w:rsidRPr="00343CA1">
        <w:t xml:space="preserve">To our knowledge, this is the first study to systematically collect and analyze the views of BED experts on barriers to </w:t>
      </w:r>
      <w:r w:rsidR="006D2B17">
        <w:t xml:space="preserve">BED detection, recognition, identification, and diagnosis (stage 1), </w:t>
      </w:r>
      <w:r w:rsidRPr="00343CA1">
        <w:t xml:space="preserve">treatment </w:t>
      </w:r>
      <w:r w:rsidR="006D2B17">
        <w:t xml:space="preserve">initiation (stage 2), and treatment </w:t>
      </w:r>
      <w:r w:rsidRPr="00343CA1">
        <w:t xml:space="preserve">access </w:t>
      </w:r>
      <w:r w:rsidR="006D2B17">
        <w:t xml:space="preserve">and engagement (stage 3) </w:t>
      </w:r>
      <w:r w:rsidRPr="00343CA1">
        <w:t xml:space="preserve">in adult BED. Previous studies have mostly focused on the perspectives of patient focus groups </w:t>
      </w:r>
      <w:r w:rsidRPr="00343CA1">
        <w:fldChar w:fldCharType="begin">
          <w:fldData xml:space="preserve">PEVuZE5vdGU+PENpdGU+PEF1dGhvcj5IZXJtYW48L0F1dGhvcj48WWVhcj4yMDE0PC9ZZWFyPjxS
ZWNOdW0+NzkzNjwvUmVjTnVtPjxEaXNwbGF5VGV4dD5bMTUsIDQyLCA0NiwgNTksIDgwLCAxMDVd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PjxBdXRob3I+R29vZGU8L0F1dGhvcj48WWVhcj4yMDIyPC9ZZWFyPjxSZWNOdW0+NzkzNzwvUmVj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ZWNOdW0+NzkzNjwvUmVjTnVtPjxEaXNwbGF5VGV4dD5bMTUsIDQyLCA0NiwgNTksIDgwLCAxMDVd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</w:fldData>
        </w:fldChar>
      </w:r>
      <w:r w:rsidR="00CF3DBA">
        <w:instrText xml:space="preserve"> ADDIN EN.CITE.DATA </w:instrText>
      </w:r>
      <w:r w:rsidR="00CF3DBA">
        <w:fldChar w:fldCharType="end"/>
      </w:r>
      <w:r w:rsidRPr="00343CA1">
        <w:fldChar w:fldCharType="separate"/>
      </w:r>
      <w:r w:rsidR="00CF3DBA">
        <w:rPr>
          <w:noProof/>
        </w:rPr>
        <w:t>[15, 42, 46, 59, 80, 105]</w:t>
      </w:r>
      <w:r w:rsidRPr="00343CA1">
        <w:fldChar w:fldCharType="end"/>
      </w:r>
      <w:r w:rsidRPr="00343CA1">
        <w:t xml:space="preserve">, studies, systematic reviews, and meta-analyses of existing research on treatment outcomes </w:t>
      </w:r>
      <w:r w:rsidRPr="00343CA1">
        <w:fldChar w:fldCharType="begin">
          <w:fldData xml:space="preserve">PEVuZE5vdGU+PENpdGU+PEF1dGhvcj5HcmlsbzwvQXV0aG9yPjxZZWFyPjIwMjM8L1llYXI+PFJl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NTYyLTJfMjI8L3VybD48L3JlbGF0ZWQtdXJscz48L3VybHM+PGVsZWN0cm9uaWMtcmVzb3VyY2Ut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</w:fldData>
        </w:fldChar>
      </w:r>
      <w:r w:rsidR="00CF3DBA">
        <w:instrText xml:space="preserve"> ADDIN EN.CITE </w:instrText>
      </w:r>
      <w:r w:rsidR="00CF3DBA">
        <w:fldChar w:fldCharType="begin">
          <w:fldData xml:space="preserve">PEVuZE5vdGU+PENpdGU+PEF1dGhvcj5HcmlsbzwvQXV0aG9yPjxZZWFyPjIwMjM8L1llYXI+PFJl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NTYyLTJfMjI8L3VybD48L3JlbGF0ZWQtdXJscz48L3VybHM+PGVsZWN0cm9uaWMtcmVzb3VyY2Ut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</w:fldData>
        </w:fldChar>
      </w:r>
      <w:r w:rsidR="00CF3DBA">
        <w:instrText xml:space="preserve"> ADDIN EN.CITE.DATA </w:instrText>
      </w:r>
      <w:r w:rsidR="00CF3DBA">
        <w:fldChar w:fldCharType="end"/>
      </w:r>
      <w:r w:rsidRPr="00343CA1">
        <w:fldChar w:fldCharType="separate"/>
      </w:r>
      <w:r w:rsidR="00CF3DBA">
        <w:rPr>
          <w:noProof/>
        </w:rPr>
        <w:t>[43, 134, 135]</w:t>
      </w:r>
      <w:r w:rsidRPr="00343CA1">
        <w:fldChar w:fldCharType="end"/>
      </w:r>
      <w:r w:rsidRPr="00343CA1">
        <w:t xml:space="preserve"> or narrative reviews/commentaries </w:t>
      </w:r>
      <w:r w:rsidRPr="00343CA1">
        <w:fldChar w:fldCharType="begin"/>
      </w:r>
      <w:r w:rsidR="00CF3DBA">
        <w:instrText xml:space="preserve"> ADDIN EN.CITE &lt;EndNote&gt;&lt;Cite&gt;&lt;Author&gt;Kazdin&lt;/Author&gt;&lt;Year&gt;2017&lt;/Year&gt;&lt;RecNum&gt;6347&lt;/RecNum&gt;&lt;DisplayText&gt;[14]&lt;/DisplayText&gt;&lt;record&gt;&lt;rec-number&gt;6347&lt;/rec-number&gt;&lt;foreign-keys&gt;&lt;key app="EN" db-id="vv2s9rd9przr9lew5tv52rwde9rard2t52rt" timestamp="1615163532"&gt;6347&lt;/key&gt;&lt;/foreign-keys&gt;&lt;ref-type name="Journal Article"&gt;17&lt;/ref-type&gt;&lt;contributors&gt;&lt;authors&gt;&lt;author&gt;Kazdin, Alan E.&lt;/author&gt;&lt;author&gt;Fitzsimmons-Craft, Ellen E.&lt;/author&gt;&lt;author&gt;Wilfley, Denise E.&lt;/author&gt;&lt;/authors&gt;&lt;/contributors&gt;&lt;titles&gt;&lt;title&gt;Addressing critical gaps in the treatment of eating disorders&lt;/title&gt;&lt;secondary-title&gt;International Journal of Eating Disorders&lt;/secondary-title&gt;&lt;/titles&gt;&lt;periodical&gt;&lt;full-title&gt;International Journal of Eating Disorders&lt;/full-title&gt;&lt;/periodical&gt;&lt;pages&gt;170-189&lt;/pages&gt;&lt;volume&gt;50&lt;/volume&gt;&lt;number&gt;3&lt;/number&gt;&lt;dates&gt;&lt;year&gt;2017&lt;/year&gt;&lt;/dates&gt;&lt;isbn&gt;0276-3478&lt;/isbn&gt;&lt;urls&gt;&lt;related-urls&gt;&lt;url&gt;https://onlinelibrary.wiley.com/doi/abs/10.1002/eat.22670&lt;/url&gt;&lt;/related-urls&gt;&lt;/urls&gt;&lt;electronic-resource-num&gt;https://doi.org/10.1002/eat.22670&lt;/electronic-resource-num&gt;&lt;/record&gt;&lt;/Cite&gt;&lt;/EndNote&gt;</w:instrText>
      </w:r>
      <w:r w:rsidRPr="00343CA1">
        <w:fldChar w:fldCharType="separate"/>
      </w:r>
      <w:r w:rsidR="00CF3DBA">
        <w:rPr>
          <w:noProof/>
        </w:rPr>
        <w:t>[14]</w:t>
      </w:r>
      <w:r w:rsidRPr="00343CA1">
        <w:fldChar w:fldCharType="end"/>
      </w:r>
      <w:r w:rsidRPr="00343CA1">
        <w:t xml:space="preserve">. Moreover, most studies have used quantitative methods such as surveys or questionnaires </w:t>
      </w:r>
      <w:r w:rsidRPr="00343CA1">
        <w:fldChar w:fldCharType="begin">
          <w:fldData xml:space="preserve">PEVuZE5vdGU+PENpdGU+PEF1dGhvcj5HcmlsbzwvQXV0aG9yPjxZZWFyPjIwMjM8L1llYXI+PFJl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NTYyLTJfMjI8L3VybD48L3JlbGF0ZWQtdXJscz48L3VybHM+PGVsZWN0cm9uaWMtcmVzb3VyY2Ut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</w:fldData>
        </w:fldChar>
      </w:r>
      <w:r w:rsidR="00CF3DBA">
        <w:instrText xml:space="preserve"> ADDIN EN.CITE </w:instrText>
      </w:r>
      <w:r w:rsidR="00CF3DBA">
        <w:fldChar w:fldCharType="begin">
          <w:fldData xml:space="preserve">PEVuZE5vdGU+PENpdGU+PEF1dGhvcj5HcmlsbzwvQXV0aG9yPjxZZWFyPjIwMjM8L1llYXI+PFJl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</w:fldData>
        </w:fldChar>
      </w:r>
      <w:r w:rsidR="00CF3DBA">
        <w:instrText xml:space="preserve"> ADDIN EN.CITE.DATA </w:instrText>
      </w:r>
      <w:r w:rsidR="00CF3DBA">
        <w:fldChar w:fldCharType="end"/>
      </w:r>
      <w:r w:rsidRPr="00343CA1">
        <w:fldChar w:fldCharType="separate"/>
      </w:r>
      <w:r w:rsidR="00CF3DBA">
        <w:rPr>
          <w:noProof/>
        </w:rPr>
        <w:t>[43, 134, 135]</w:t>
      </w:r>
      <w:r w:rsidRPr="00343CA1">
        <w:fldChar w:fldCharType="end"/>
      </w:r>
      <w:r w:rsidRPr="00343CA1">
        <w:t xml:space="preserve">, which may limit the depth and richness of the data </w:t>
      </w:r>
      <w:r w:rsidRPr="00343CA1">
        <w:fldChar w:fldCharType="begin">
          <w:fldData xml:space="preserve">PEVuZE5vdGU+PENpdGU+PEF1dGhvcj5CcmF1bjwvQXV0aG9yPjxZZWFyPjIwMDY8L1llYXI+PFJl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=
</w:fldData>
        </w:fldChar>
      </w:r>
      <w:r w:rsidR="00CF3DBA">
        <w:instrText xml:space="preserve"> ADDIN EN.CITE </w:instrText>
      </w:r>
      <w:r w:rsidR="00CF3DBA">
        <w:fldChar w:fldCharType="begin">
          <w:fldData xml:space="preserve">PEVuZE5vdGU+PENpdGU+PEF1dGhvcj5CcmF1bjwvQXV0aG9yPjxZZWFyPjIwMDY8L1llYXI+PFJl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=
</w:fldData>
        </w:fldChar>
      </w:r>
      <w:r w:rsidR="00CF3DBA">
        <w:instrText xml:space="preserve"> ADDIN EN.CITE.DATA </w:instrText>
      </w:r>
      <w:r w:rsidR="00CF3DBA">
        <w:fldChar w:fldCharType="end"/>
      </w:r>
      <w:r w:rsidRPr="00343CA1">
        <w:fldChar w:fldCharType="separate"/>
      </w:r>
      <w:r w:rsidR="00CF3DBA">
        <w:rPr>
          <w:noProof/>
        </w:rPr>
        <w:t>[37, 38, 136, 137]</w:t>
      </w:r>
      <w:r w:rsidRPr="00343CA1">
        <w:fldChar w:fldCharType="end"/>
      </w:r>
      <w:r w:rsidRPr="00343CA1">
        <w:t xml:space="preserve">. By using qualitative methods such as semi-structured interviews and reflexive thematic analysis, we were able to capture the nuances and complexities of the experts’ experiences and opinions on BED </w:t>
      </w:r>
      <w:r w:rsidR="006D2B17">
        <w:t xml:space="preserve">detection and </w:t>
      </w:r>
      <w:r w:rsidRPr="00343CA1">
        <w:t xml:space="preserve">treatment </w:t>
      </w:r>
      <w:r w:rsidR="006D2B17">
        <w:t xml:space="preserve">access </w:t>
      </w:r>
      <w:r w:rsidRPr="00343CA1">
        <w:t xml:space="preserve">barriers. We also included experts from different backgrounds and roles, such as researchers, clinicians, and healthcare administrators. This allowed us to gain a more comprehensive and diverse understanding of contemporary challenges and opportunities in BED treatment. </w:t>
      </w:r>
    </w:p>
    <w:p w14:paraId="2D8C63B5" w14:textId="77777777" w:rsidR="00EA7B25" w:rsidRDefault="00343CA1" w:rsidP="006D2B17">
      <w:pPr>
        <w:pStyle w:val="MDPI32textnoindent"/>
      </w:pPr>
      <w:r w:rsidRPr="00EA7B25">
        <w:t xml:space="preserve">The </w:t>
      </w:r>
      <w:r w:rsidR="006D2B17" w:rsidRPr="00EA7B25">
        <w:t>conceptual/theoretical</w:t>
      </w:r>
      <w:r w:rsidRPr="00EA7B25">
        <w:t xml:space="preserve"> </w:t>
      </w:r>
      <w:r w:rsidR="006D2B17" w:rsidRPr="00EA7B25">
        <w:t xml:space="preserve">3x3 </w:t>
      </w:r>
      <w:r w:rsidRPr="00EA7B25">
        <w:t>model of treatment barriers</w:t>
      </w:r>
      <w:r w:rsidR="006D2B17" w:rsidRPr="00EA7B25">
        <w:t xml:space="preserve"> shows in </w:t>
      </w:r>
      <w:r w:rsidR="006D2B17" w:rsidRPr="00EA7B25">
        <w:rPr>
          <w:b/>
          <w:szCs w:val="20"/>
        </w:rPr>
        <w:fldChar w:fldCharType="begin"/>
      </w:r>
      <w:r w:rsidR="006D2B17" w:rsidRPr="00EA7B25">
        <w:rPr>
          <w:szCs w:val="20"/>
        </w:rPr>
        <w:instrText xml:space="preserve"> REF _Ref180475912 \h </w:instrText>
      </w:r>
      <w:r w:rsidR="006D2B17" w:rsidRPr="00EA7B25">
        <w:rPr>
          <w:b/>
          <w:szCs w:val="20"/>
        </w:rPr>
        <w:instrText xml:space="preserve"> \* MERGEFORMAT </w:instrText>
      </w:r>
      <w:r w:rsidR="006D2B17" w:rsidRPr="00EA7B25">
        <w:rPr>
          <w:b/>
          <w:szCs w:val="20"/>
        </w:rPr>
      </w:r>
      <w:r w:rsidR="006D2B17" w:rsidRPr="00EA7B25">
        <w:rPr>
          <w:b/>
          <w:szCs w:val="20"/>
        </w:rPr>
        <w:fldChar w:fldCharType="separate"/>
      </w:r>
      <w:r w:rsidR="006D2B17" w:rsidRPr="00EA7B25">
        <w:rPr>
          <w:b/>
          <w:bCs/>
          <w:szCs w:val="20"/>
        </w:rPr>
        <w:t xml:space="preserve">Table </w:t>
      </w:r>
      <w:r w:rsidR="006D2B17" w:rsidRPr="00EA7B25">
        <w:rPr>
          <w:b/>
          <w:bCs/>
          <w:noProof/>
          <w:szCs w:val="20"/>
        </w:rPr>
        <w:t>5</w:t>
      </w:r>
      <w:r w:rsidR="006D2B17" w:rsidRPr="00EA7B25">
        <w:rPr>
          <w:b/>
          <w:szCs w:val="20"/>
        </w:rPr>
        <w:fldChar w:fldCharType="end"/>
      </w:r>
      <w:r w:rsidRPr="00EA7B25">
        <w:t xml:space="preserve"> </w:t>
      </w:r>
      <w:r w:rsidR="006D2B17" w:rsidRPr="00EA7B25">
        <w:t xml:space="preserve">and </w:t>
      </w:r>
      <w:r w:rsidRPr="00EA7B25">
        <w:rPr>
          <w:b/>
        </w:rPr>
        <w:fldChar w:fldCharType="begin"/>
      </w:r>
      <w:r w:rsidRPr="00EA7B25">
        <w:rPr>
          <w:b/>
        </w:rPr>
        <w:instrText xml:space="preserve"> REF _Ref124661688 \h  \* MERGEFORMAT </w:instrText>
      </w:r>
      <w:r w:rsidRPr="00EA7B25">
        <w:rPr>
          <w:b/>
        </w:rPr>
      </w:r>
      <w:r w:rsidRPr="00EA7B25">
        <w:rPr>
          <w:b/>
        </w:rPr>
        <w:fldChar w:fldCharType="separate"/>
      </w:r>
      <w:r w:rsidRPr="00EA7B25">
        <w:rPr>
          <w:b/>
        </w:rPr>
        <w:t>Figure 2</w:t>
      </w:r>
      <w:r w:rsidRPr="00EA7B25">
        <w:fldChar w:fldCharType="end"/>
      </w:r>
      <w:r w:rsidRPr="00EA7B25">
        <w:t xml:space="preserve"> is also novel and can help innovate the field by </w:t>
      </w:r>
      <w:r w:rsidR="006D2B17" w:rsidRPr="00EA7B25">
        <w:t xml:space="preserve">identifying individual, interpersonal, and systemic program, process, and policy needs related to BED identification, treatment initiation, treatment access, and treatment engagement (and to the lived experience of </w:t>
      </w:r>
      <w:r w:rsidR="006D2B17" w:rsidRPr="00EA7B25">
        <w:lastRenderedPageBreak/>
        <w:t xml:space="preserve">BED as a whole). The model’s conceptual framework can also be used as a tool for conceptualizing, operationalizing, and constructing possible solutions for each of the different barriers identified at of the different source- and stage levels in the model. Thus, the model can be used to </w:t>
      </w:r>
      <w:r w:rsidRPr="00EA7B25">
        <w:t xml:space="preserve">offer solutions that policy-makers, healthcare providers, and individuals with BED can use to overcome </w:t>
      </w:r>
      <w:r w:rsidR="00EA7B25" w:rsidRPr="00EA7B25">
        <w:t>BED identification and treatment access and initiation barriers</w:t>
      </w:r>
      <w:r w:rsidRPr="00EA7B25">
        <w:t>.</w:t>
      </w:r>
      <w:r w:rsidRPr="00343CA1">
        <w:t xml:space="preserve"> </w:t>
      </w:r>
    </w:p>
    <w:p w14:paraId="4D79EBFD" w14:textId="77777777" w:rsidR="00EA7B25" w:rsidRPr="00C174E9" w:rsidRDefault="00EA7B25" w:rsidP="006D2B17">
      <w:pPr>
        <w:pStyle w:val="MDPI32textnoindent"/>
        <w:rPr>
          <w:highlight w:val="yellow"/>
        </w:rPr>
      </w:pPr>
      <w:r w:rsidRPr="00C174E9">
        <w:rPr>
          <w:highlight w:val="yellow"/>
        </w:rPr>
        <w:t>Overall, our</w:t>
      </w:r>
      <w:r w:rsidR="00343CA1" w:rsidRPr="00C174E9">
        <w:rPr>
          <w:highlight w:val="yellow"/>
        </w:rPr>
        <w:t xml:space="preserve"> findings suggest that increasing education about BED – both in the general public and </w:t>
      </w:r>
      <w:r w:rsidRPr="00C174E9">
        <w:rPr>
          <w:highlight w:val="yellow"/>
        </w:rPr>
        <w:t>in</w:t>
      </w:r>
      <w:r w:rsidR="00343CA1" w:rsidRPr="00C174E9">
        <w:rPr>
          <w:highlight w:val="yellow"/>
        </w:rPr>
        <w:t xml:space="preserve"> healthcare system</w:t>
      </w:r>
      <w:r w:rsidRPr="00C174E9">
        <w:rPr>
          <w:highlight w:val="yellow"/>
        </w:rPr>
        <w:t>s</w:t>
      </w:r>
      <w:r w:rsidR="00343CA1" w:rsidRPr="00C174E9">
        <w:rPr>
          <w:highlight w:val="yellow"/>
        </w:rPr>
        <w:t xml:space="preserve"> – can help increase </w:t>
      </w:r>
      <w:r w:rsidRPr="00C174E9">
        <w:rPr>
          <w:highlight w:val="yellow"/>
        </w:rPr>
        <w:t xml:space="preserve">BED </w:t>
      </w:r>
      <w:r w:rsidR="00343CA1" w:rsidRPr="00C174E9">
        <w:rPr>
          <w:highlight w:val="yellow"/>
        </w:rPr>
        <w:t xml:space="preserve">recognition, diagnosis, treatment seeking, and engagement. This includes education on BED’s high prevalence rates, diagnostic validity and criteria, demographic information, possible connections with physical ailments, and associated stigmatization at the </w:t>
      </w:r>
      <w:r w:rsidRPr="00C174E9">
        <w:rPr>
          <w:highlight w:val="yellow"/>
        </w:rPr>
        <w:t>individual/</w:t>
      </w:r>
      <w:r w:rsidR="00343CA1" w:rsidRPr="00C174E9">
        <w:rPr>
          <w:highlight w:val="yellow"/>
        </w:rPr>
        <w:t xml:space="preserve">patient, </w:t>
      </w:r>
      <w:r w:rsidRPr="00C174E9">
        <w:rPr>
          <w:highlight w:val="yellow"/>
        </w:rPr>
        <w:t>interpersonal/</w:t>
      </w:r>
      <w:r w:rsidR="00343CA1" w:rsidRPr="00C174E9">
        <w:rPr>
          <w:highlight w:val="yellow"/>
        </w:rPr>
        <w:t xml:space="preserve">provider, and systems levels. Educating providers on stigma, fostering safe spaces for individuals with BED within the healthcare setting, and championing the benefits of binge eating treatment and recovery can also help facilitate detection and diagnosis. </w:t>
      </w:r>
    </w:p>
    <w:p w14:paraId="3F5E9AB5" w14:textId="17C86997" w:rsidR="00EA7B25" w:rsidRPr="00C174E9" w:rsidRDefault="00343CA1" w:rsidP="006D2B17">
      <w:pPr>
        <w:pStyle w:val="MDPI32textnoindent"/>
        <w:rPr>
          <w:highlight w:val="yellow"/>
        </w:rPr>
      </w:pPr>
      <w:r w:rsidRPr="00C174E9">
        <w:rPr>
          <w:highlight w:val="yellow"/>
        </w:rPr>
        <w:t xml:space="preserve">Our findings also suggest that interventions that are: a) free or low-cost; b) made accessible through virtual delivery or localized community resources; and c) culturally and demographically sensitive and inclusive to individuals from marginalized racial, ethnic, and socioeconomic backgrounds may have considerable potential to improve BED treatment uptake and response rates, warranting research funding. Examples include CBT self-help </w:t>
      </w:r>
      <w:r w:rsidRPr="00C174E9">
        <w:rPr>
          <w:highlight w:val="yellow"/>
        </w:rPr>
        <w:fldChar w:fldCharType="begin">
          <w:fldData xml:space="preserve">PEVuZE5vdGU+PENpdGU+PEF1dGhvcj5TeXNrbzwvQXV0aG9yPjxZZWFyPjIwMDg8L1llYXI+PFJl
Y051bT44MzU1PC9SZWNOdW0+PERpc3BsYXlUZXh0PlsxMzgsIDEzOV08L0Rpc3BsYXlUZXh0Pjxy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CF3DBA">
        <w:rPr>
          <w:highlight w:val="yellow"/>
        </w:rPr>
        <w:instrText xml:space="preserve"> ADDIN EN.CITE </w:instrText>
      </w:r>
      <w:r w:rsidR="00CF3DBA">
        <w:rPr>
          <w:highlight w:val="yellow"/>
        </w:rPr>
        <w:fldChar w:fldCharType="begin">
          <w:fldData xml:space="preserve">PEVuZE5vdGU+PENpdGU+PEF1dGhvcj5TeXNrbzwvQXV0aG9yPjxZZWFyPjIwMDg8L1llYXI+PFJl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</w:fldData>
        </w:fldChar>
      </w:r>
      <w:r w:rsidR="00CF3DBA">
        <w:rPr>
          <w:highlight w:val="yellow"/>
        </w:rPr>
        <w:instrText xml:space="preserve"> ADDIN EN.CITE.DATA </w:instrText>
      </w:r>
      <w:r w:rsidR="00CF3DBA">
        <w:rPr>
          <w:highlight w:val="yellow"/>
        </w:rPr>
      </w:r>
      <w:r w:rsidR="00CF3DBA">
        <w:rPr>
          <w:highlight w:val="yellow"/>
        </w:rPr>
        <w:fldChar w:fldCharType="end"/>
      </w:r>
      <w:r w:rsidRPr="00C174E9">
        <w:rPr>
          <w:highlight w:val="yellow"/>
        </w:rPr>
      </w:r>
      <w:r w:rsidRPr="00C174E9">
        <w:rPr>
          <w:highlight w:val="yellow"/>
        </w:rPr>
        <w:fldChar w:fldCharType="separate"/>
      </w:r>
      <w:r w:rsidR="00CF3DBA">
        <w:rPr>
          <w:noProof/>
          <w:highlight w:val="yellow"/>
        </w:rPr>
        <w:t>[138, 139]</w:t>
      </w:r>
      <w:r w:rsidRPr="00C174E9">
        <w:rPr>
          <w:highlight w:val="yellow"/>
        </w:rPr>
        <w:fldChar w:fldCharType="end"/>
      </w:r>
      <w:r w:rsidRPr="00C174E9">
        <w:rPr>
          <w:highlight w:val="yellow"/>
        </w:rPr>
        <w:t xml:space="preserve">, CBT guided-self-help </w:t>
      </w:r>
      <w:r w:rsidRPr="00C174E9">
        <w:rPr>
          <w:highlight w:val="yellow"/>
        </w:rPr>
        <w:fldChar w:fldCharType="begin">
          <w:fldData xml:space="preserve">PEVuZE5vdGU+PENpdGU+PEF1dGhvcj5kZSBad2FhbjwvQXV0aG9yPjxZZWFyPjIwMTc8L1llYXI+
PFJlY051bT44MzU4PC9SZWNOdW0+PERpc3BsYXlUZXh0PlsxNDAtMTQzXTwvRGlzcGxheVRleHQ+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CF3DBA">
        <w:rPr>
          <w:highlight w:val="yellow"/>
        </w:rPr>
        <w:instrText xml:space="preserve"> ADDIN EN.CITE </w:instrText>
      </w:r>
      <w:r w:rsidR="00CF3DBA">
        <w:rPr>
          <w:highlight w:val="yellow"/>
        </w:rPr>
        <w:fldChar w:fldCharType="begin">
          <w:fldData xml:space="preserve">PEVuZE5vdGU+PENpdGU+PEF1dGhvcj5kZSBad2FhbjwvQXV0aG9yPjxZZWFyPjIwMTc8L1llYXI+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==
</w:fldData>
        </w:fldChar>
      </w:r>
      <w:r w:rsidR="00CF3DBA">
        <w:rPr>
          <w:highlight w:val="yellow"/>
        </w:rPr>
        <w:instrText xml:space="preserve"> ADDIN EN.CITE.DATA </w:instrText>
      </w:r>
      <w:r w:rsidR="00CF3DBA">
        <w:rPr>
          <w:highlight w:val="yellow"/>
        </w:rPr>
      </w:r>
      <w:r w:rsidR="00CF3DBA">
        <w:rPr>
          <w:highlight w:val="yellow"/>
        </w:rPr>
        <w:fldChar w:fldCharType="end"/>
      </w:r>
      <w:r w:rsidRPr="00C174E9">
        <w:rPr>
          <w:highlight w:val="yellow"/>
        </w:rPr>
      </w:r>
      <w:r w:rsidRPr="00C174E9">
        <w:rPr>
          <w:highlight w:val="yellow"/>
        </w:rPr>
        <w:fldChar w:fldCharType="separate"/>
      </w:r>
      <w:r w:rsidR="00CF3DBA">
        <w:rPr>
          <w:noProof/>
          <w:highlight w:val="yellow"/>
        </w:rPr>
        <w:t>[140-143]</w:t>
      </w:r>
      <w:r w:rsidRPr="00C174E9">
        <w:rPr>
          <w:highlight w:val="yellow"/>
        </w:rPr>
        <w:fldChar w:fldCharType="end"/>
      </w:r>
      <w:r w:rsidRPr="00C174E9">
        <w:rPr>
          <w:highlight w:val="yellow"/>
        </w:rPr>
        <w:t xml:space="preserve">, remotely-delivered mindfulness meditation mobile applications </w:t>
      </w:r>
      <w:r w:rsidRPr="00C174E9">
        <w:rPr>
          <w:highlight w:val="yellow"/>
        </w:rPr>
        <w:fldChar w:fldCharType="begin">
          <w:fldData xml:space="preserve">PEVuZE5vdGU+PENpdGU+PEF1dGhvcj5CZWNjaWE8L0F1dGhvcj48WWVhcj4yMDIwPC9ZZWFyPjxS
ZWNOdW0+NDk3MDwvUmVjTnVtPjxEaXNwbGF5VGV4dD5bMTQ0LCAxNDVdPC9EaXNwbGF5VGV4dD48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CF3DBA">
        <w:rPr>
          <w:highlight w:val="yellow"/>
        </w:rPr>
        <w:instrText xml:space="preserve"> ADDIN EN.CITE </w:instrText>
      </w:r>
      <w:r w:rsidR="00CF3DBA">
        <w:rPr>
          <w:highlight w:val="yellow"/>
        </w:rPr>
        <w:fldChar w:fldCharType="begin">
          <w:fldData xml:space="preserve">PEVuZE5vdGU+PENpdGU+PEF1dGhvcj5CZWNjaWE8L0F1dGhvcj48WWVhcj4yMDIwPC9ZZWFyPjxS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</w:fldData>
        </w:fldChar>
      </w:r>
      <w:r w:rsidR="00CF3DBA">
        <w:rPr>
          <w:highlight w:val="yellow"/>
        </w:rPr>
        <w:instrText xml:space="preserve"> ADDIN EN.CITE.DATA </w:instrText>
      </w:r>
      <w:r w:rsidR="00CF3DBA">
        <w:rPr>
          <w:highlight w:val="yellow"/>
        </w:rPr>
      </w:r>
      <w:r w:rsidR="00CF3DBA">
        <w:rPr>
          <w:highlight w:val="yellow"/>
        </w:rPr>
        <w:fldChar w:fldCharType="end"/>
      </w:r>
      <w:r w:rsidRPr="00C174E9">
        <w:rPr>
          <w:highlight w:val="yellow"/>
        </w:rPr>
      </w:r>
      <w:r w:rsidRPr="00C174E9">
        <w:rPr>
          <w:highlight w:val="yellow"/>
        </w:rPr>
        <w:fldChar w:fldCharType="separate"/>
      </w:r>
      <w:r w:rsidR="00CF3DBA">
        <w:rPr>
          <w:noProof/>
          <w:highlight w:val="yellow"/>
        </w:rPr>
        <w:t>[144, 145]</w:t>
      </w:r>
      <w:r w:rsidRPr="00C174E9">
        <w:rPr>
          <w:highlight w:val="yellow"/>
        </w:rPr>
        <w:fldChar w:fldCharType="end"/>
      </w:r>
      <w:r w:rsidRPr="00C174E9">
        <w:rPr>
          <w:highlight w:val="yellow"/>
        </w:rPr>
        <w:t xml:space="preserve"> facilitated support groups </w:t>
      </w:r>
      <w:r w:rsidRPr="00C174E9">
        <w:rPr>
          <w:highlight w:val="yellow"/>
        </w:rPr>
        <w:fldChar w:fldCharType="begin"/>
      </w:r>
      <w:r w:rsidR="00CF3DBA">
        <w:rPr>
          <w:highlight w:val="yellow"/>
        </w:rPr>
        <w:instrText xml:space="preserve"> ADDIN EN.CITE &lt;EndNote&gt;&lt;Cite&gt;&lt;Author&gt;The_Eating_Disorder_Foundation&lt;/Author&gt;&lt;Year&gt;2023&lt;/Year&gt;&lt;RecNum&gt;8371&lt;/RecNum&gt;&lt;DisplayText&gt;[146, 147]&lt;/DisplayText&gt;&lt;record&gt;&lt;rec-number&gt;8371&lt;/rec-number&gt;&lt;foreign-keys&gt;&lt;key app="EN" db-id="vv2s9rd9przr9lew5tv52rwde9rard2t52rt" timestamp="1698081072"&gt;8371&lt;/key&gt;&lt;/foreign-keys&gt;&lt;ref-type name="Web Page"&gt;12&lt;/ref-type&gt;&lt;contributors&gt;&lt;authors&gt;&lt;author&gt;The_Eating_Disorder_Foundation&lt;/author&gt;&lt;/authors&gt;&lt;/contributors&gt;&lt;titles&gt;&lt;title&gt;Support Groups&lt;/title&gt;&lt;/titles&gt;&lt;volume&gt;2023&lt;/volume&gt;&lt;number&gt;Oct 23, 2023&lt;/number&gt;&lt;dates&gt;&lt;year&gt;2023&lt;/year&gt;&lt;/dates&gt;&lt;pub-location&gt;https://eatingdisorderfoundation.org/get-help/support-groups/&lt;/pub-location&gt;&lt;publisher&gt;The Eating Disorder Foundation&lt;/publisher&gt;&lt;urls&gt;&lt;/urls&gt;&lt;/record&gt;&lt;/Cite&gt;&lt;Cite&gt;&lt;Author&gt;National_Alliance_for_Eating_Disorders&lt;/Author&gt;&lt;Year&gt;2023&lt;/Year&gt;&lt;RecNum&gt;8370&lt;/RecNum&gt;&lt;record&gt;&lt;rec-number&gt;8370&lt;/rec-number&gt;&lt;foreign-keys&gt;&lt;key app="EN" db-id="vv2s9rd9przr9lew5tv52rwde9rard2t52rt" timestamp="1698080341"&gt;8370&lt;/key&gt;&lt;/foreign-keys&gt;&lt;ref-type name="Web Page"&gt;12&lt;/ref-type&gt;&lt;contributors&gt;&lt;authors&gt;&lt;author&gt;National_Alliance_for_Eating_Disorders&lt;/author&gt;&lt;/authors&gt;&lt;/contributors&gt;&lt;titles&gt;&lt;title&gt;Support Groups&lt;/title&gt;&lt;/titles&gt;&lt;volume&gt;2023&lt;/volume&gt;&lt;number&gt;Oct 23, 2023&lt;/number&gt;&lt;dates&gt;&lt;year&gt;2023&lt;/year&gt;&lt;/dates&gt;&lt;pub-location&gt;https://www.allianceforeatingdisorders.com/eating-disorder-support-groups-and-programs/&lt;/pub-location&gt;&lt;publisher&gt;National Alliance for Eating Disorders&lt;/publisher&gt;&lt;urls&gt;&lt;/urls&gt;&lt;/record&gt;&lt;/Cite&gt;&lt;/EndNote&gt;</w:instrText>
      </w:r>
      <w:r w:rsidRPr="00C174E9">
        <w:rPr>
          <w:highlight w:val="yellow"/>
        </w:rPr>
        <w:fldChar w:fldCharType="separate"/>
      </w:r>
      <w:r w:rsidR="00CF3DBA">
        <w:rPr>
          <w:noProof/>
          <w:highlight w:val="yellow"/>
        </w:rPr>
        <w:t>[146, 147]</w:t>
      </w:r>
      <w:r w:rsidRPr="00C174E9">
        <w:rPr>
          <w:highlight w:val="yellow"/>
        </w:rPr>
        <w:fldChar w:fldCharType="end"/>
      </w:r>
      <w:r w:rsidRPr="00C174E9">
        <w:rPr>
          <w:highlight w:val="yellow"/>
        </w:rPr>
        <w:t xml:space="preserve">, and peer-led, mutual-help, community-based 12-Step interventions </w:t>
      </w:r>
      <w:r w:rsidRPr="00C174E9">
        <w:rPr>
          <w:highlight w:val="yellow"/>
        </w:rPr>
        <w:fldChar w:fldCharType="begin">
          <w:fldData xml:space="preserve">PEVuZE5vdGU+PENpdGU+PEF1dGhvcj5CcmF5PC9BdXRob3I+PFllYXI+MjAyMTwvWWVhcj48UmVj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=
</w:fldData>
        </w:fldChar>
      </w:r>
      <w:r w:rsidR="00CF3DBA">
        <w:rPr>
          <w:highlight w:val="yellow"/>
        </w:rPr>
        <w:instrText xml:space="preserve"> ADDIN EN.CITE </w:instrText>
      </w:r>
      <w:r w:rsidR="00CF3DBA">
        <w:rPr>
          <w:highlight w:val="yellow"/>
        </w:rPr>
        <w:fldChar w:fldCharType="begin">
          <w:fldData xml:space="preserve">PEVuZE5vdGU+PENpdGU+PEF1dGhvcj5CcmF5PC9BdXRob3I+PFllYXI+MjAyMTwvWWVhcj48UmVj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=
</w:fldData>
        </w:fldChar>
      </w:r>
      <w:r w:rsidR="00CF3DBA">
        <w:rPr>
          <w:highlight w:val="yellow"/>
        </w:rPr>
        <w:instrText xml:space="preserve"> ADDIN EN.CITE.DATA </w:instrText>
      </w:r>
      <w:r w:rsidR="00CF3DBA">
        <w:rPr>
          <w:highlight w:val="yellow"/>
        </w:rPr>
      </w:r>
      <w:r w:rsidR="00CF3DBA">
        <w:rPr>
          <w:highlight w:val="yellow"/>
        </w:rPr>
        <w:fldChar w:fldCharType="end"/>
      </w:r>
      <w:r w:rsidRPr="00C174E9">
        <w:rPr>
          <w:highlight w:val="yellow"/>
        </w:rPr>
      </w:r>
      <w:r w:rsidRPr="00C174E9">
        <w:rPr>
          <w:highlight w:val="yellow"/>
        </w:rPr>
        <w:fldChar w:fldCharType="separate"/>
      </w:r>
      <w:r w:rsidR="00CF3DBA">
        <w:rPr>
          <w:noProof/>
          <w:highlight w:val="yellow"/>
        </w:rPr>
        <w:t>[148-150]</w:t>
      </w:r>
      <w:r w:rsidRPr="00C174E9">
        <w:rPr>
          <w:highlight w:val="yellow"/>
        </w:rPr>
        <w:fldChar w:fldCharType="end"/>
      </w:r>
      <w:r w:rsidRPr="00C174E9">
        <w:rPr>
          <w:highlight w:val="yellow"/>
        </w:rPr>
        <w:t xml:space="preserve"> or 12-Step facilitation </w:t>
      </w:r>
      <w:r w:rsidRPr="00C174E9">
        <w:rPr>
          <w:highlight w:val="yellow"/>
        </w:rPr>
        <w:fldChar w:fldCharType="begin">
          <w:fldData xml:space="preserve">PEVuZE5vdGU+PENpdGU+PEF1dGhvcj5Ub25pZ2FuPC9BdXRob3I+PFllYXI+MjAwMzwvWWVhcj48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</w:fldData>
        </w:fldChar>
      </w:r>
      <w:r w:rsidR="00CF3DBA">
        <w:rPr>
          <w:highlight w:val="yellow"/>
        </w:rPr>
        <w:instrText xml:space="preserve"> ADDIN EN.CITE </w:instrText>
      </w:r>
      <w:r w:rsidR="00CF3DBA">
        <w:rPr>
          <w:highlight w:val="yellow"/>
        </w:rPr>
        <w:fldChar w:fldCharType="begin">
          <w:fldData xml:space="preserve">PEVuZE5vdGU+PENpdGU+PEF1dGhvcj5Ub25pZ2FuPC9BdXRob3I+PFllYXI+MjAwMzwvWWVhcj48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</w:fldData>
        </w:fldChar>
      </w:r>
      <w:r w:rsidR="00CF3DBA">
        <w:rPr>
          <w:highlight w:val="yellow"/>
        </w:rPr>
        <w:instrText xml:space="preserve"> ADDIN EN.CITE.DATA </w:instrText>
      </w:r>
      <w:r w:rsidR="00CF3DBA">
        <w:rPr>
          <w:highlight w:val="yellow"/>
        </w:rPr>
      </w:r>
      <w:r w:rsidR="00CF3DBA">
        <w:rPr>
          <w:highlight w:val="yellow"/>
        </w:rPr>
        <w:fldChar w:fldCharType="end"/>
      </w:r>
      <w:r w:rsidRPr="00C174E9">
        <w:rPr>
          <w:highlight w:val="yellow"/>
        </w:rPr>
      </w:r>
      <w:r w:rsidRPr="00C174E9">
        <w:rPr>
          <w:highlight w:val="yellow"/>
        </w:rPr>
        <w:fldChar w:fldCharType="separate"/>
      </w:r>
      <w:r w:rsidR="00CF3DBA">
        <w:rPr>
          <w:noProof/>
          <w:highlight w:val="yellow"/>
        </w:rPr>
        <w:t>[151-153]</w:t>
      </w:r>
      <w:r w:rsidRPr="00C174E9">
        <w:rPr>
          <w:highlight w:val="yellow"/>
        </w:rPr>
        <w:fldChar w:fldCharType="end"/>
      </w:r>
      <w:r w:rsidRPr="00C174E9">
        <w:rPr>
          <w:highlight w:val="yellow"/>
        </w:rPr>
        <w:t xml:space="preserve">, as addressed in section </w:t>
      </w:r>
      <w:r w:rsidRPr="00C174E9">
        <w:rPr>
          <w:highlight w:val="yellow"/>
        </w:rPr>
        <w:fldChar w:fldCharType="begin"/>
      </w:r>
      <w:r w:rsidRPr="00C174E9">
        <w:rPr>
          <w:highlight w:val="yellow"/>
        </w:rPr>
        <w:instrText xml:space="preserve"> REF _Ref148793488 \n \h  \* MERGEFORMAT </w:instrText>
      </w:r>
      <w:r w:rsidRPr="00C174E9">
        <w:rPr>
          <w:highlight w:val="yellow"/>
        </w:rPr>
      </w:r>
      <w:r w:rsidRPr="00C174E9">
        <w:rPr>
          <w:highlight w:val="yellow"/>
        </w:rPr>
        <w:fldChar w:fldCharType="separate"/>
      </w:r>
      <w:r w:rsidRPr="00C174E9">
        <w:rPr>
          <w:highlight w:val="yellow"/>
        </w:rPr>
        <w:t>4.4.1.1.4</w:t>
      </w:r>
      <w:r w:rsidRPr="00C174E9">
        <w:rPr>
          <w:highlight w:val="yellow"/>
        </w:rPr>
        <w:fldChar w:fldCharType="end"/>
      </w:r>
      <w:r w:rsidRPr="00C174E9">
        <w:rPr>
          <w:highlight w:val="yellow"/>
        </w:rPr>
        <w:t xml:space="preserve"> </w:t>
      </w:r>
      <w:r w:rsidRPr="00C174E9">
        <w:rPr>
          <w:highlight w:val="yellow"/>
        </w:rPr>
        <w:fldChar w:fldCharType="begin"/>
      </w:r>
      <w:r w:rsidRPr="00C174E9">
        <w:rPr>
          <w:highlight w:val="yellow"/>
        </w:rPr>
        <w:instrText xml:space="preserve"> REF _Ref148793488 \p \h  \* MERGEFORMAT </w:instrText>
      </w:r>
      <w:r w:rsidRPr="00C174E9">
        <w:rPr>
          <w:highlight w:val="yellow"/>
        </w:rPr>
      </w:r>
      <w:r w:rsidRPr="00C174E9">
        <w:rPr>
          <w:highlight w:val="yellow"/>
        </w:rPr>
        <w:fldChar w:fldCharType="separate"/>
      </w:r>
      <w:r w:rsidRPr="00C174E9">
        <w:rPr>
          <w:highlight w:val="yellow"/>
        </w:rPr>
        <w:t>below</w:t>
      </w:r>
      <w:r w:rsidRPr="00C174E9">
        <w:rPr>
          <w:highlight w:val="yellow"/>
        </w:rPr>
        <w:fldChar w:fldCharType="end"/>
      </w:r>
      <w:r w:rsidRPr="00C174E9">
        <w:rPr>
          <w:highlight w:val="yellow"/>
        </w:rPr>
        <w:t xml:space="preserve">. </w:t>
      </w:r>
    </w:p>
    <w:p w14:paraId="5063235F" w14:textId="4194EFBF" w:rsidR="006832F1" w:rsidRPr="00C174E9" w:rsidRDefault="00EA7B25" w:rsidP="006832F1">
      <w:pPr>
        <w:pStyle w:val="MDPI32textnoindent"/>
        <w:rPr>
          <w:highlight w:val="yellow"/>
        </w:rPr>
      </w:pPr>
      <w:r w:rsidRPr="00C174E9">
        <w:rPr>
          <w:highlight w:val="yellow"/>
        </w:rPr>
        <w:t xml:space="preserve">Importantly, our findings also indicate potential benefits from conducting </w:t>
      </w:r>
      <w:r w:rsidRPr="00C174E9">
        <w:rPr>
          <w:i/>
          <w:iCs/>
          <w:highlight w:val="yellow"/>
        </w:rPr>
        <w:t>qualitative</w:t>
      </w:r>
      <w:r w:rsidRPr="00C174E9">
        <w:rPr>
          <w:highlight w:val="yellow"/>
        </w:rPr>
        <w:t xml:space="preserve"> needs assessments, process evaluations, and satisfaction estimates </w:t>
      </w:r>
      <w:r w:rsidRPr="00C174E9">
        <w:rPr>
          <w:i/>
          <w:iCs/>
          <w:highlight w:val="yellow"/>
        </w:rPr>
        <w:t>in individuals who have BED</w:t>
      </w:r>
      <w:r w:rsidRPr="00C174E9">
        <w:rPr>
          <w:highlight w:val="yellow"/>
        </w:rPr>
        <w:t xml:space="preserve"> (and especially those who do </w:t>
      </w:r>
      <w:r w:rsidRPr="00C174E9">
        <w:rPr>
          <w:i/>
          <w:iCs/>
          <w:highlight w:val="yellow"/>
        </w:rPr>
        <w:t>not</w:t>
      </w:r>
      <w:r w:rsidRPr="00C174E9">
        <w:rPr>
          <w:highlight w:val="yellow"/>
        </w:rPr>
        <w:t xml:space="preserve"> have a formal BED diagnosis or access to/engagement in formal BED treatment or support). </w:t>
      </w:r>
      <w:r w:rsidR="006832F1" w:rsidRPr="00C174E9">
        <w:rPr>
          <w:highlight w:val="yellow"/>
        </w:rPr>
        <w:t>Needs</w:t>
      </w:r>
      <w:r w:rsidR="00715163" w:rsidRPr="00C174E9">
        <w:rPr>
          <w:highlight w:val="yellow"/>
        </w:rPr>
        <w:t xml:space="preserve"> assessments are commonly</w:t>
      </w:r>
      <w:r w:rsidRPr="00C174E9">
        <w:rPr>
          <w:highlight w:val="yellow"/>
        </w:rPr>
        <w:t xml:space="preserve"> used in clinical research and program evaluation to</w:t>
      </w:r>
      <w:r w:rsidR="00715163" w:rsidRPr="00C174E9">
        <w:rPr>
          <w:highlight w:val="yellow"/>
        </w:rPr>
        <w:t xml:space="preserve"> </w:t>
      </w:r>
      <w:r w:rsidRPr="00C174E9">
        <w:rPr>
          <w:highlight w:val="yellow"/>
        </w:rPr>
        <w:t xml:space="preserve">identify </w:t>
      </w:r>
      <w:r w:rsidR="00715163" w:rsidRPr="00C174E9">
        <w:rPr>
          <w:highlight w:val="yellow"/>
        </w:rPr>
        <w:t xml:space="preserve">normative, expressed, felt and comparative needs related to resources, policy changes, </w:t>
      </w:r>
      <w:r w:rsidR="006832F1" w:rsidRPr="00C174E9">
        <w:rPr>
          <w:highlight w:val="yellow"/>
        </w:rPr>
        <w:t xml:space="preserve">program/systems processes, </w:t>
      </w:r>
      <w:r w:rsidR="00715163" w:rsidRPr="00C174E9">
        <w:rPr>
          <w:highlight w:val="yellow"/>
        </w:rPr>
        <w:t>service improvement</w:t>
      </w:r>
      <w:r w:rsidR="006832F1" w:rsidRPr="00C174E9">
        <w:rPr>
          <w:highlight w:val="yellow"/>
        </w:rPr>
        <w:t>s,</w:t>
      </w:r>
      <w:r w:rsidR="00715163" w:rsidRPr="00C174E9">
        <w:rPr>
          <w:highlight w:val="yellow"/>
        </w:rPr>
        <w:t xml:space="preserve"> and partnership</w:t>
      </w:r>
      <w:r w:rsidR="006832F1" w:rsidRPr="00C174E9">
        <w:rPr>
          <w:highlight w:val="yellow"/>
        </w:rPr>
        <w:t>s, as identified by</w:t>
      </w:r>
      <w:r w:rsidR="00715163" w:rsidRPr="00C174E9">
        <w:rPr>
          <w:highlight w:val="yellow"/>
        </w:rPr>
        <w:t xml:space="preserve"> healthcare patients, providers, administrators, and policy-makers </w:t>
      </w:r>
      <w:r w:rsidR="00CB3B16">
        <w:rPr>
          <w:highlight w:val="yellow"/>
        </w:rPr>
        <w:fldChar w:fldCharType="begin"/>
      </w:r>
      <w:r w:rsidR="00CF3DBA">
        <w:rPr>
          <w:highlight w:val="yellow"/>
        </w:rPr>
        <w:instrText xml:space="preserve"> ADDIN EN.CITE &lt;EndNote&gt;&lt;Cite&gt;&lt;Author&gt;Minton&lt;/Author&gt;&lt;Year&gt;2019&lt;/Year&gt;&lt;RecNum&gt;8508&lt;/RecNum&gt;&lt;DisplayText&gt;[154]&lt;/DisplayText&gt;&lt;record&gt;&lt;rec-number&gt;8508&lt;/rec-number&gt;&lt;foreign-keys&gt;&lt;key app="EN" db-id="vv2s9rd9przr9lew5tv52rwde9rard2t52rt" timestamp="1704911716"&gt;8508&lt;/key&gt;&lt;/foreign-keys&gt;&lt;ref-type name="Book"&gt;6&lt;/ref-type&gt;&lt;contributors&gt;&lt;authors&gt;&lt;author&gt;Casey A. Barrio Minton&lt;/author&gt;&lt;author&gt;A. Stephen Lenz&lt;/author&gt;&lt;/authors&gt;&lt;/contributors&gt;&lt;titles&gt;&lt;title&gt;Practical Approaches to Applied Research and Program Evaluation for Helping Professionals&lt;/title&gt;&lt;/titles&gt;&lt;edition&gt;1st Edition&lt;/edition&gt;&lt;section&gt;280&lt;/section&gt;&lt;dates&gt;&lt;year&gt;2019&lt;/year&gt;&lt;/dates&gt;&lt;pub-location&gt;New York, NY&lt;/pub-location&gt;&lt;publisher&gt;Routledge&lt;/publisher&gt;&lt;isbn&gt;Hardcover ISBN: 978-1-138-07038-7;  Paperback ISBN: 978-1-138-07039-4; eBook ISBN: 9781315108933.&lt;/isbn&gt;&lt;urls&gt;&lt;/urls&gt;&lt;electronic-resource-num&gt;https://doi.org/10.4324/9781315108933&lt;/electronic-resource-num&gt;&lt;/record&gt;&lt;/Cite&gt;&lt;/EndNote&gt;</w:instrText>
      </w:r>
      <w:r w:rsidR="00CB3B16">
        <w:rPr>
          <w:highlight w:val="yellow"/>
        </w:rPr>
        <w:fldChar w:fldCharType="separate"/>
      </w:r>
      <w:r w:rsidR="00CF3DBA">
        <w:rPr>
          <w:noProof/>
          <w:highlight w:val="yellow"/>
        </w:rPr>
        <w:t>[154]</w:t>
      </w:r>
      <w:r w:rsidR="00CB3B16">
        <w:rPr>
          <w:highlight w:val="yellow"/>
        </w:rPr>
        <w:fldChar w:fldCharType="end"/>
      </w:r>
      <w:r w:rsidR="00715163" w:rsidRPr="00C174E9">
        <w:rPr>
          <w:highlight w:val="yellow"/>
        </w:rPr>
        <w:t>.</w:t>
      </w:r>
      <w:r w:rsidR="006832F1" w:rsidRPr="00C174E9">
        <w:rPr>
          <w:highlight w:val="yellow"/>
        </w:rPr>
        <w:t xml:space="preserve"> Satisfaction estimates are similarly used to collect information on interpersonal, administrative, and technical/clinical experiences (e.g., patient satisfaction with relational quality between patient and provider, administrative processes like scheduling, wait times, and registration/enrollment, and perception of patient/provider experience and progress) </w:t>
      </w:r>
      <w:r w:rsidR="00CB3B16">
        <w:rPr>
          <w:highlight w:val="yellow"/>
        </w:rPr>
        <w:fldChar w:fldCharType="begin"/>
      </w:r>
      <w:r w:rsidR="00CF3DBA">
        <w:rPr>
          <w:highlight w:val="yellow"/>
        </w:rPr>
        <w:instrText xml:space="preserve"> ADDIN EN.CITE &lt;EndNote&gt;&lt;Cite&gt;&lt;Author&gt;Minton&lt;/Author&gt;&lt;Year&gt;2019&lt;/Year&gt;&lt;RecNum&gt;8508&lt;/RecNum&gt;&lt;DisplayText&gt;[154]&lt;/DisplayText&gt;&lt;record&gt;&lt;rec-number&gt;8508&lt;/rec-number&gt;&lt;foreign-keys&gt;&lt;key app="EN" db-id="vv2s9rd9przr9lew5tv52rwde9rard2t52rt" timestamp="1704911716"&gt;8508&lt;/key&gt;&lt;/foreign-keys&gt;&lt;ref-type name="Book"&gt;6&lt;/ref-type&gt;&lt;contributors&gt;&lt;authors&gt;&lt;author&gt;Casey A. Barrio Minton&lt;/author&gt;&lt;author&gt;A. Stephen Lenz&lt;/author&gt;&lt;/authors&gt;&lt;/contributors&gt;&lt;titles&gt;&lt;title&gt;Practical Approaches to Applied Research and Program Evaluation for Helping Professionals&lt;/title&gt;&lt;/titles&gt;&lt;edition&gt;1st Edition&lt;/edition&gt;&lt;section&gt;280&lt;/section&gt;&lt;dates&gt;&lt;year&gt;2019&lt;/year&gt;&lt;/dates&gt;&lt;pub-location&gt;New York, NY&lt;/pub-location&gt;&lt;publisher&gt;Routledge&lt;/publisher&gt;&lt;isbn&gt;Hardcover ISBN: 978-1-138-07038-7;  Paperback ISBN: 978-1-138-07039-4; eBook ISBN: 9781315108933.&lt;/isbn&gt;&lt;urls&gt;&lt;/urls&gt;&lt;electronic-resource-num&gt;https://doi.org/10.4324/9781315108933&lt;/electronic-resource-num&gt;&lt;/record&gt;&lt;/Cite&gt;&lt;/EndNote&gt;</w:instrText>
      </w:r>
      <w:r w:rsidR="00CB3B16">
        <w:rPr>
          <w:highlight w:val="yellow"/>
        </w:rPr>
        <w:fldChar w:fldCharType="separate"/>
      </w:r>
      <w:r w:rsidR="00CF3DBA">
        <w:rPr>
          <w:noProof/>
          <w:highlight w:val="yellow"/>
        </w:rPr>
        <w:t>[154]</w:t>
      </w:r>
      <w:r w:rsidR="00CB3B16">
        <w:rPr>
          <w:highlight w:val="yellow"/>
        </w:rPr>
        <w:fldChar w:fldCharType="end"/>
      </w:r>
      <w:r w:rsidR="006832F1" w:rsidRPr="00C174E9">
        <w:rPr>
          <w:highlight w:val="yellow"/>
        </w:rPr>
        <w:t xml:space="preserve">. These types of assessments are typically administered through quantitative surveys, which may limit the depth and richness of the data </w:t>
      </w:r>
      <w:r w:rsidR="006832F1" w:rsidRPr="00C174E9">
        <w:rPr>
          <w:highlight w:val="yellow"/>
        </w:rPr>
        <w:fldChar w:fldCharType="begin">
          <w:fldData xml:space="preserve">PEVuZE5vdGU+PENpdGU+PEF1dGhvcj5CcmF1bjwvQXV0aG9yPjxZZWFyPjIwMDY8L1llYXI+PFJl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=
</w:fldData>
        </w:fldChar>
      </w:r>
      <w:r w:rsidR="00CF3DBA">
        <w:rPr>
          <w:highlight w:val="yellow"/>
        </w:rPr>
        <w:instrText xml:space="preserve"> ADDIN EN.CITE </w:instrText>
      </w:r>
      <w:r w:rsidR="00CF3DBA">
        <w:rPr>
          <w:highlight w:val="yellow"/>
        </w:rPr>
        <w:fldChar w:fldCharType="begin">
          <w:fldData xml:space="preserve">PEVuZE5vdGU+PENpdGU+PEF1dGhvcj5CcmF1bjwvQXV0aG9yPjxZZWFyPjIwMDY8L1llYXI+PFJl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=
</w:fldData>
        </w:fldChar>
      </w:r>
      <w:r w:rsidR="00CF3DBA">
        <w:rPr>
          <w:highlight w:val="yellow"/>
        </w:rPr>
        <w:instrText xml:space="preserve"> ADDIN EN.CITE.DATA </w:instrText>
      </w:r>
      <w:r w:rsidR="00CF3DBA">
        <w:rPr>
          <w:highlight w:val="yellow"/>
        </w:rPr>
      </w:r>
      <w:r w:rsidR="00CF3DBA">
        <w:rPr>
          <w:highlight w:val="yellow"/>
        </w:rPr>
        <w:fldChar w:fldCharType="end"/>
      </w:r>
      <w:r w:rsidR="006832F1" w:rsidRPr="00C174E9">
        <w:rPr>
          <w:highlight w:val="yellow"/>
        </w:rPr>
      </w:r>
      <w:r w:rsidR="006832F1" w:rsidRPr="00C174E9">
        <w:rPr>
          <w:highlight w:val="yellow"/>
        </w:rPr>
        <w:fldChar w:fldCharType="separate"/>
      </w:r>
      <w:r w:rsidR="00CF3DBA">
        <w:rPr>
          <w:noProof/>
          <w:highlight w:val="yellow"/>
        </w:rPr>
        <w:t>[37, 38, 136, 137]</w:t>
      </w:r>
      <w:r w:rsidR="006832F1" w:rsidRPr="00C174E9">
        <w:rPr>
          <w:highlight w:val="yellow"/>
        </w:rPr>
        <w:fldChar w:fldCharType="end"/>
      </w:r>
      <w:r w:rsidR="006832F1" w:rsidRPr="00C174E9">
        <w:rPr>
          <w:highlight w:val="yellow"/>
        </w:rPr>
        <w:t xml:space="preserve">. </w:t>
      </w:r>
    </w:p>
    <w:p w14:paraId="2CF10DCE" w14:textId="774710C1" w:rsidR="002D5671" w:rsidRDefault="002D5671" w:rsidP="002D5671">
      <w:pPr>
        <w:pStyle w:val="MDPI32textnoindent"/>
      </w:pPr>
      <w:r w:rsidRPr="00C174E9">
        <w:rPr>
          <w:highlight w:val="yellow"/>
        </w:rPr>
        <w:t>Conduct</w:t>
      </w:r>
      <w:r w:rsidR="006832F1" w:rsidRPr="00C174E9">
        <w:rPr>
          <w:highlight w:val="yellow"/>
        </w:rPr>
        <w:t xml:space="preserve">ing </w:t>
      </w:r>
      <w:r w:rsidR="006832F1" w:rsidRPr="00C174E9">
        <w:rPr>
          <w:i/>
          <w:iCs/>
          <w:highlight w:val="yellow"/>
        </w:rPr>
        <w:t>qualitative</w:t>
      </w:r>
      <w:r w:rsidR="006832F1" w:rsidRPr="00C174E9">
        <w:rPr>
          <w:highlight w:val="yellow"/>
        </w:rPr>
        <w:t xml:space="preserve"> </w:t>
      </w:r>
      <w:r w:rsidRPr="00C174E9">
        <w:rPr>
          <w:highlight w:val="yellow"/>
        </w:rPr>
        <w:t xml:space="preserve">needs assessments, process evaluations, and satisfaction estimates can enable identification and collection of more nuanced, complex, and novel/not-yet-identified experiences and needs </w:t>
      </w:r>
      <w:r w:rsidRPr="00C174E9">
        <w:rPr>
          <w:i/>
          <w:iCs/>
          <w:highlight w:val="yellow"/>
        </w:rPr>
        <w:t>from the individuals who experience them.</w:t>
      </w:r>
      <w:r w:rsidRPr="00C174E9">
        <w:rPr>
          <w:highlight w:val="yellow"/>
        </w:rPr>
        <w:t xml:space="preserve"> Qualitative methods can also be used to collect input/suggestions for possible solutions that can overcome the needs and treatment access barriers identified here. Solutions for BED identification and treatment access barriers and needs may be more innovative </w:t>
      </w:r>
      <w:r w:rsidRPr="00C174E9">
        <w:rPr>
          <w:i/>
          <w:iCs/>
          <w:highlight w:val="yellow"/>
        </w:rPr>
        <w:t>and feasible</w:t>
      </w:r>
      <w:r w:rsidRPr="00C174E9">
        <w:rPr>
          <w:highlight w:val="yellow"/>
        </w:rPr>
        <w:t xml:space="preserve"> </w:t>
      </w:r>
      <w:r w:rsidRPr="00C174E9">
        <w:rPr>
          <w:i/>
          <w:iCs/>
          <w:highlight w:val="yellow"/>
        </w:rPr>
        <w:t>if proposed</w:t>
      </w:r>
      <w:r w:rsidRPr="00C174E9">
        <w:rPr>
          <w:highlight w:val="yellow"/>
        </w:rPr>
        <w:t xml:space="preserve"> </w:t>
      </w:r>
      <w:r w:rsidRPr="00C174E9">
        <w:rPr>
          <w:i/>
          <w:iCs/>
          <w:highlight w:val="yellow"/>
        </w:rPr>
        <w:t>by the individuals who experience them</w:t>
      </w:r>
      <w:r w:rsidR="00C174E9" w:rsidRPr="00C174E9">
        <w:rPr>
          <w:highlight w:val="yellow"/>
        </w:rPr>
        <w:t>, especially if paired with data collected from researchers, clinicians, healthcare administrators, social workers, and community/group leaders.</w:t>
      </w:r>
    </w:p>
    <w:p w14:paraId="3F30CFD5" w14:textId="4407B165" w:rsidR="00343CA1" w:rsidRPr="00B860E6" w:rsidRDefault="00343CA1" w:rsidP="00B860E6">
      <w:pPr>
        <w:pStyle w:val="MDPI22heading2"/>
      </w:pPr>
      <w:r w:rsidRPr="00B860E6">
        <w:t>4.2. Relationship of Findings to Existing Literature</w:t>
      </w:r>
    </w:p>
    <w:p w14:paraId="7320ECE7" w14:textId="59E06D86" w:rsidR="00343CA1" w:rsidRPr="00B860E6" w:rsidRDefault="00343CA1" w:rsidP="00B860E6">
      <w:pPr>
        <w:pStyle w:val="MDPI32textnoindent"/>
      </w:pPr>
      <w:r w:rsidRPr="00B860E6">
        <w:t xml:space="preserve">The barriers that impede adult BED detection, treatment-seeking, and treatment access continue to change and evolve, as does our awareness of them as a field. The themes identified here represent new and emerging areas of recognition pertaining to possible barriers </w:t>
      </w:r>
      <w:r w:rsidRPr="00B860E6">
        <w:lastRenderedPageBreak/>
        <w:t>that obstruct adult BED detection, diagnosis, treatment-seeking, and treatment access and engagement. Our findings are consistent with previous literature on treatment barriers for BED, including:</w:t>
      </w:r>
    </w:p>
    <w:p w14:paraId="234D6AB3" w14:textId="591F909A" w:rsidR="00FF4924" w:rsidRPr="00FF4924" w:rsidRDefault="00FF4924" w:rsidP="00B860E6">
      <w:pPr>
        <w:pStyle w:val="MDPI32textnoindent"/>
        <w:numPr>
          <w:ilvl w:val="0"/>
          <w:numId w:val="111"/>
        </w:numPr>
      </w:pPr>
      <w:r w:rsidRPr="00FF4924">
        <w:t>Treatment costs</w:t>
      </w:r>
      <w:r>
        <w:t xml:space="preserve"> </w:t>
      </w:r>
      <w:r w:rsidRPr="00FF4924">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ZWNOdW0+NzkzNjwvUmVjTnVtPjxEaXNwbGF5VGV4dD5bMTUsIDQyLCA0MywgNDUsIDQ2LCA0OSwg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L3JlY29yZD48L0NpdGU+PENpdGU+PEF1dGhvcj5Tb25uZXZpbGxlPC9BdXRob3I+PFllYXI+MjAx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</w:fldData>
        </w:fldChar>
      </w:r>
      <w:r w:rsidR="00CF3DBA">
        <w:instrText xml:space="preserve"> ADDIN EN.CITE.DATA </w:instrText>
      </w:r>
      <w:r w:rsidR="00CF3DBA">
        <w:fldChar w:fldCharType="end"/>
      </w:r>
      <w:r w:rsidRPr="00FF4924">
        <w:fldChar w:fldCharType="separate"/>
      </w:r>
      <w:r w:rsidR="00CF3DBA">
        <w:rPr>
          <w:noProof/>
        </w:rPr>
        <w:t>[15, 42, 43, 45, 46, 49, 50, 52, 53, 62, 73, 81-85]</w:t>
      </w:r>
      <w:r w:rsidRPr="00FF4924">
        <w:fldChar w:fldCharType="end"/>
      </w:r>
      <w:r>
        <w:t>.</w:t>
      </w:r>
    </w:p>
    <w:p w14:paraId="6C03134A" w14:textId="31AA5EF4" w:rsidR="00FF4924" w:rsidRPr="00FF4924" w:rsidRDefault="00FF4924" w:rsidP="00B860E6">
      <w:pPr>
        <w:pStyle w:val="MDPI32textnoindent"/>
        <w:numPr>
          <w:ilvl w:val="0"/>
          <w:numId w:val="111"/>
        </w:numPr>
      </w:pPr>
      <w:r w:rsidRPr="00FF4924">
        <w:t>Inadequate insurance coverage</w:t>
      </w:r>
      <w:r>
        <w:t xml:space="preserve"> </w:t>
      </w:r>
      <w:r w:rsidRPr="00FF4924">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PFJlY051bT43OTQ3PC9SZWNOdW0+PERpc3BsYXlUZXh0PlsxNSwgNDIsIDQ5LCA4NV08L0Rpc3Bs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dGU+PENpdGU+PEF1dGhvcj5UYW1hcmdvPC9BdXRob3I+PFllYXI+MjAyMjwvWWVhcj48UmVjTnVt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</w:fldData>
        </w:fldChar>
      </w:r>
      <w:r w:rsidR="00CF3DBA">
        <w:instrText xml:space="preserve"> ADDIN EN.CITE.DATA </w:instrText>
      </w:r>
      <w:r w:rsidR="00CF3DBA">
        <w:fldChar w:fldCharType="end"/>
      </w:r>
      <w:r w:rsidRPr="00FF4924">
        <w:fldChar w:fldCharType="separate"/>
      </w:r>
      <w:r w:rsidR="00CF3DBA">
        <w:rPr>
          <w:noProof/>
        </w:rPr>
        <w:t>[15, 42, 49, 85]</w:t>
      </w:r>
      <w:r w:rsidRPr="00FF4924">
        <w:fldChar w:fldCharType="end"/>
      </w:r>
      <w:r>
        <w:t>.</w:t>
      </w:r>
    </w:p>
    <w:p w14:paraId="4D07FBE9" w14:textId="7483C0CD" w:rsidR="00FF4924" w:rsidRPr="00FF4924" w:rsidRDefault="00FF4924" w:rsidP="00B860E6">
      <w:pPr>
        <w:pStyle w:val="MDPI32textnoindent"/>
        <w:numPr>
          <w:ilvl w:val="0"/>
          <w:numId w:val="111"/>
        </w:numPr>
      </w:pPr>
      <w:r w:rsidRPr="00FF4924">
        <w:t>Stigmatization (systemically</w:t>
      </w:r>
      <w:r w:rsidRPr="00FF4924">
        <w:fldChar w:fldCharType="begin">
          <w:fldData xml:space="preserve">PEVuZE5vdGU+PENpdGU+PEF1dGhvcj5OZXlsYW5kPC9BdXRob3I+PFllYXI+MjAxOTwvWWVhcj48
UmVjTnVtPjgzMjM8L1JlY051bT48RGlzcGxheVRleHQ+WzQzLTQ1LCA0OC01MCwgNTIsIDUzLCA1
NSwgNjctNzNdPC9EaXNwbGF5VGV4dD48cmVjb3JkPjxyZWMtbnVtYmVyPjgzMjM8L3JlYy1udW1i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PGxhbmd1YWdlPmVuZzwvbGFuZ3VhZ2U+PC9yZWNvcmQ+PC9DaXRlPjwvRW5kTm90ZT5=
</w:fldData>
        </w:fldChar>
      </w:r>
      <w:r w:rsidR="00CF3DBA">
        <w:instrText xml:space="preserve"> ADDIN EN.CITE </w:instrText>
      </w:r>
      <w:r w:rsidR="00CF3DBA">
        <w:fldChar w:fldCharType="begin">
          <w:fldData xml:space="preserve">PEVuZE5vdGU+PENpdGU+PEF1dGhvcj5OZXlsYW5kPC9BdXRob3I+PFllYXI+MjAxOTwvWWVhcj48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b3JkPjwvQ2l0ZT48Q2l0ZT48QXV0aG9yPkFsaTwvQXV0aG9yPjxZZWFyPjIwMTc8L1llYXI+PFJl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=
</w:fldData>
        </w:fldChar>
      </w:r>
      <w:r w:rsidR="00CF3DBA">
        <w:instrText xml:space="preserve"> ADDIN EN.CITE.DATA </w:instrText>
      </w:r>
      <w:r w:rsidR="00CF3DBA">
        <w:fldChar w:fldCharType="end"/>
      </w:r>
      <w:r w:rsidRPr="00FF4924">
        <w:fldChar w:fldCharType="separate"/>
      </w:r>
      <w:r w:rsidR="00CF3DBA">
        <w:rPr>
          <w:noProof/>
        </w:rPr>
        <w:t>[43-45, 48-50, 52, 53, 55, 67-73]</w:t>
      </w:r>
      <w:r w:rsidRPr="00FF4924">
        <w:fldChar w:fldCharType="end"/>
      </w:r>
      <w:r w:rsidRPr="00FF4924">
        <w:t xml:space="preserve"> and specifically in healthcare systems and from healthcare providers</w:t>
      </w:r>
      <w:r w:rsidRPr="00FF4924">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ZWNOdW0+NzkzNjwvUmVjTnVtPjxEaXNwbGF5VGV4dD5bMTUsIDE3LCA0MiwgNDYsIDQ4LTUwLCA1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bmd1YWdlPjwvcmVjb3JkPjwvQ2l0ZT48Q2l0ZT48QXV0aG9yPkR1YXJ0ZTwvQXV0aG9yPjxZZWFy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PkJlY2tlcjwvQXV0aG9yPjxZZWFyPjIwMTA8L1llYXI+PFJlY051bT44MzQ1PC9SZWNOdW0+PHJl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</w:fldData>
        </w:fldChar>
      </w:r>
      <w:r w:rsidR="00CF3DBA">
        <w:instrText xml:space="preserve"> ADDIN EN.CITE.DATA </w:instrText>
      </w:r>
      <w:r w:rsidR="00CF3DBA">
        <w:fldChar w:fldCharType="end"/>
      </w:r>
      <w:r w:rsidRPr="00FF4924">
        <w:fldChar w:fldCharType="separate"/>
      </w:r>
      <w:r w:rsidR="00CF3DBA">
        <w:rPr>
          <w:noProof/>
        </w:rPr>
        <w:t>[15, 17, 42, 46, 48-50, 55, 59-63]</w:t>
      </w:r>
      <w:r w:rsidRPr="00FF4924">
        <w:fldChar w:fldCharType="end"/>
      </w:r>
      <w:r w:rsidRPr="00FF4924">
        <w:t>).</w:t>
      </w:r>
    </w:p>
    <w:p w14:paraId="46580790" w14:textId="5808C9E9" w:rsidR="00FF4924" w:rsidRPr="00FF4924" w:rsidRDefault="00FF4924" w:rsidP="00B860E6">
      <w:pPr>
        <w:pStyle w:val="MDPI32textnoindent"/>
        <w:numPr>
          <w:ilvl w:val="0"/>
          <w:numId w:val="111"/>
        </w:numPr>
      </w:pPr>
      <w:r w:rsidRPr="00FF4924">
        <w:t>Insufficient provider screenings, both in general</w:t>
      </w:r>
      <w:r>
        <w:t xml:space="preserve"> </w:t>
      </w:r>
      <w:r w:rsidRPr="00FF4924">
        <w:fldChar w:fldCharType="begin">
          <w:fldData xml:space="preserve">PEVuZE5vdGU+PENpdGU+PEF1dGhvcj5Tb25uZXZpbGxlPC9BdXRob3I+PFllYXI+MjAxODwvWWVh
cj48UmVjTnVtPjcyMDg8L1JlY051bT48RGlzcGxheVRleHQ+WzE1LCAxNiwgNDIsIDQzLCA0Niwg
NTEsIDU1LCA2M108L0Rpc3BsYXlUZXh0PjxyZWNvcmQ+PHJlYy1udW1iZXI+NzIwODwvcmVjLW51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OTY3PC9pc2JuPjx1cmxzPjwvdXJscz48L3JlY29yZD48L0NpdGU+PC9FbmROb3RlPgB=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cj48UmVjTnVtPjcyMDg8L1JlY051bT48RGlzcGxheVRleHQ+WzE1LCAxNiwgNDIsIDQzLCA0Niwg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=
</w:fldData>
        </w:fldChar>
      </w:r>
      <w:r w:rsidR="00CF3DBA">
        <w:instrText xml:space="preserve"> ADDIN EN.CITE.DATA </w:instrText>
      </w:r>
      <w:r w:rsidR="00CF3DBA">
        <w:fldChar w:fldCharType="end"/>
      </w:r>
      <w:r w:rsidRPr="00FF4924">
        <w:fldChar w:fldCharType="separate"/>
      </w:r>
      <w:r w:rsidR="00CF3DBA">
        <w:rPr>
          <w:noProof/>
        </w:rPr>
        <w:t>[15, 16, 42, 43, 46, 51, 55, 63]</w:t>
      </w:r>
      <w:r w:rsidRPr="00FF4924">
        <w:fldChar w:fldCharType="end"/>
      </w:r>
      <w:r w:rsidRPr="00FF4924">
        <w:t xml:space="preserve"> and in minorities in particular</w:t>
      </w:r>
      <w:r>
        <w:t xml:space="preserve"> </w:t>
      </w:r>
      <w:r w:rsidRPr="00FF4924">
        <w:fldChar w:fldCharType="begin">
          <w:fldData xml:space="preserve">PEVuZE5vdGU+PENpdGU+PEF1dGhvcj5Tb25uZXZpbGxlPC9BdXRob3I+PFllYXI+MjAxODwvWWVh
cj48UmVjTnVtPjcyMDg8L1JlY051bT48RGlzcGxheVRleHQ+WzE1LCAxNywgNDMsIDQ2LCA0OSwg
NTUsIDgwXTwvRGlzcGxheVRleHQ+PHJlY29yZD48cmVjLW51bWJlcj43MjA4PC9yZWMtbnVtYmVy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Y29yZD48L0NpdGU+PENpdGU+PEF1dGhvcj5CZWNrZXI8L0F1dGhvcj48WWVhcj4yMDEwPC9ZZWFy
PjxSZWNOdW0+ODM0NTwvUmVjTnVtPjxyZWNvcmQ+PHJlYy1udW1iZXI+ODM0NTwvcmVjLW51bWJl
cj48Zm9yZWlnbi1rZXlzPjxrZXkgYXBwPSJFTiIgZGItaWQ9InZ2MnM5cmQ5cHJ6cjlsZXc1dHY1
MnJ3ZGU5cmFyZDJ0NTJydCIgdGltZXN0YW1wPSIxNjk3NzMwNzY4Ij44MzQ1PC9rZXk+PC9mb3Jl
aWduLWtleXM+PHJlZi10eXBlIG5hbWU9IkpvdXJuYWwgQXJ0aWNsZSI+MTc8L3JlZi10eXBlPjxj
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cz48L3JlY29yZD48L0NpdGU+PENpdGU+PEF1dGhvcj5Hb29kZTwvQXV0aG9yPjxZZWFyPjIwMjI8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cm9uaWMtcmVzb3VyY2UtbnVtPjwvcmVjb3JkPjwvQ2l0ZT48L0VuZE5vdGU+AG==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cj48UmVjTnVtPjcyMDg8L1JlY051bT48RGlzcGxheVRleHQ+WzE1LCAxNywgNDMsIDQ2LCA0OSwg
NTUsIDgwXTwvRGlzcGxheVRleHQ+PHJlY29yZD48cmVjLW51bWJlcj43MjA4PC9yZWMtbnVtYmVy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PldlaXNzbWFuPC9BdXRob3I+PFllYXI+MjAxNzwvWWVhcj48UmVjTnVtPjc5NjA8L1JlY051bT48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Y29yZD48L0NpdGU+PENpdGU+PEF1dGhvcj5CZWNrZXI8L0F1dGhvcj48WWVhcj4yMDEwPC9ZZWFy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==
</w:fldData>
        </w:fldChar>
      </w:r>
      <w:r w:rsidR="00CF3DBA">
        <w:instrText xml:space="preserve"> ADDIN EN.CITE.DATA </w:instrText>
      </w:r>
      <w:r w:rsidR="00CF3DBA">
        <w:fldChar w:fldCharType="end"/>
      </w:r>
      <w:r w:rsidRPr="00FF4924">
        <w:fldChar w:fldCharType="separate"/>
      </w:r>
      <w:r w:rsidR="00CF3DBA">
        <w:rPr>
          <w:noProof/>
        </w:rPr>
        <w:t>[15, 17, 43, 46, 49, 55, 80]</w:t>
      </w:r>
      <w:r w:rsidRPr="00FF4924">
        <w:fldChar w:fldCharType="end"/>
      </w:r>
      <w:r>
        <w:t>.</w:t>
      </w:r>
    </w:p>
    <w:p w14:paraId="3A270B0F" w14:textId="641572DA" w:rsidR="00FF4924" w:rsidRPr="00FF4924" w:rsidRDefault="00FF4924" w:rsidP="00B860E6">
      <w:pPr>
        <w:pStyle w:val="MDPI32textnoindent"/>
        <w:numPr>
          <w:ilvl w:val="0"/>
          <w:numId w:val="111"/>
        </w:numPr>
      </w:pPr>
      <w:r w:rsidRPr="00FF4924">
        <w:t>Sociodemographic disparities in healthcare utilization and treatment (e.g., healthcare avoidance in some racial, ethnic, and sociodemographic populations, often due to marginalization – e.g., racism and stigmatization from healthcare providers – but also related to sociocultural beliefs about healthcare utilization as well as disparities in treatment quality receipt based on race, ethnicity, or other sociodemographic factors)</w:t>
      </w:r>
      <w:r w:rsidRPr="00FF4924">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TnVtPjc4NDA8L1JlY051bT48RGlzcGxheVRleHQ+WzE3LCA0OSwgNTUsIDYxLCA3NC04MF08L0Rp
c3BsYXlUZXh0PjxyZWNvcmQ+PHJlYy1udW1iZXI+Nzg0MDwvcmVjLW51bWJlcj48Zm9yZWlnbi1r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Z2U+ZW5nPC9sYW5ndWFnZT48L3JlY29yZD48L0NpdGU+PENpdGU+PEF1dGhvcj5XZWlzc21hbjwv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</w:fldData>
        </w:fldChar>
      </w:r>
      <w:r w:rsidR="00CF3DBA">
        <w:instrText xml:space="preserve"> ADDIN EN.CITE.DATA </w:instrText>
      </w:r>
      <w:r w:rsidR="00CF3DBA">
        <w:fldChar w:fldCharType="end"/>
      </w:r>
      <w:r w:rsidRPr="00FF4924">
        <w:fldChar w:fldCharType="separate"/>
      </w:r>
      <w:r w:rsidR="00CF3DBA">
        <w:rPr>
          <w:noProof/>
        </w:rPr>
        <w:t>[17, 49, 55, 61, 74-80]</w:t>
      </w:r>
      <w:r w:rsidRPr="00FF4924">
        <w:fldChar w:fldCharType="end"/>
      </w:r>
      <w:r>
        <w:t>.</w:t>
      </w:r>
    </w:p>
    <w:p w14:paraId="06E01FEF" w14:textId="3CF9F554" w:rsidR="00FF4924" w:rsidRPr="00FF4924" w:rsidRDefault="00FF4924" w:rsidP="00B860E6">
      <w:pPr>
        <w:pStyle w:val="MDPI32textnoindent"/>
        <w:numPr>
          <w:ilvl w:val="0"/>
          <w:numId w:val="111"/>
        </w:numPr>
      </w:pPr>
      <w:r w:rsidRPr="00FF4924">
        <w:t>Denial</w:t>
      </w:r>
      <w:r>
        <w:t xml:space="preserve"> </w:t>
      </w:r>
      <w:r w:rsidRPr="00FF4924">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PFJlY051bT43OTQ3PC9SZWNOdW0+PERpc3BsYXlUZXh0PlsxNSwgMTcsIDQyLTQ1XTwvRGlzcGxh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</w:fldData>
        </w:fldChar>
      </w:r>
      <w:r w:rsidR="00CF3DBA">
        <w:instrText xml:space="preserve"> ADDIN EN.CITE.DATA </w:instrText>
      </w:r>
      <w:r w:rsidR="00CF3DBA">
        <w:fldChar w:fldCharType="end"/>
      </w:r>
      <w:r w:rsidRPr="00FF4924">
        <w:fldChar w:fldCharType="separate"/>
      </w:r>
      <w:r w:rsidR="00CF3DBA">
        <w:rPr>
          <w:noProof/>
        </w:rPr>
        <w:t>[15, 17, 42-45]</w:t>
      </w:r>
      <w:r w:rsidRPr="00FF4924">
        <w:fldChar w:fldCharType="end"/>
      </w:r>
      <w:r>
        <w:t>,</w:t>
      </w:r>
      <w:r w:rsidRPr="00FF4924">
        <w:t xml:space="preserve"> self-stigmatization</w:t>
      </w:r>
      <w:r>
        <w:t xml:space="preserve"> </w:t>
      </w:r>
      <w:r w:rsidRPr="00FF4924">
        <w:fldChar w:fldCharType="begin">
          <w:fldData xml:space="preserve">PEVuZE5vdGU+PENpdGU+PEF1dGhvcj5OZXlsYW5kPC9BdXRob3I+PFllYXI+MjAxOTwvWWVhcj48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Yy1yZXNvdXJjZS1udW0+PC9yZWNvcmQ+PC9DaXRlPjxDaXRlPjxBdXRob3I+VGhhcGxpeWFsPC9B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PjwvQ2l0ZT48Q2l0ZT48QXV0aG9yPldlaXNzbWFuPC9BdXRob3I+PFllYXI+MjAxNzwvWWVhcj48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</w:fldData>
        </w:fldChar>
      </w:r>
      <w:r w:rsidR="00CF3DBA">
        <w:instrText xml:space="preserve"> ADDIN EN.CITE </w:instrText>
      </w:r>
      <w:r w:rsidR="00CF3DBA">
        <w:fldChar w:fldCharType="begin">
          <w:fldData xml:space="preserve">PEVuZE5vdGU+PENpdGU+PEF1dGhvcj5OZXlsYW5kPC9BdXRob3I+PFllYXI+MjAxOTwvWWVhcj48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</w:fldData>
        </w:fldChar>
      </w:r>
      <w:r w:rsidR="00CF3DBA">
        <w:instrText xml:space="preserve"> ADDIN EN.CITE.DATA </w:instrText>
      </w:r>
      <w:r w:rsidR="00CF3DBA">
        <w:fldChar w:fldCharType="end"/>
      </w:r>
      <w:r w:rsidRPr="00FF4924">
        <w:fldChar w:fldCharType="separate"/>
      </w:r>
      <w:r w:rsidR="00CF3DBA">
        <w:rPr>
          <w:noProof/>
        </w:rPr>
        <w:t>[43, 44, 48-50, 55]</w:t>
      </w:r>
      <w:r w:rsidRPr="00FF4924">
        <w:fldChar w:fldCharType="end"/>
      </w:r>
      <w:r>
        <w:t>,</w:t>
      </w:r>
      <w:r w:rsidRPr="00FF4924">
        <w:t xml:space="preserve"> and shame</w:t>
      </w:r>
      <w:r>
        <w:t xml:space="preserve"> </w:t>
      </w:r>
      <w:r w:rsidRPr="00FF4924">
        <w:fldChar w:fldCharType="begin">
          <w:fldData xml:space="preserve">PEVuZE5vdGU+PENpdGU+PEF1dGhvcj5DYWNoZWxpbjwvQXV0aG9yPjxZZWFyPjIwMDE8L1llYXI+
PFJlY051bT43OTQ3PC9SZWNOdW0+PERpc3BsYXlUZXh0PlsxNSwgMTcsIDQyLCA0MywgNDUtNTNd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L0NpdGU+PC9FbmROb3RlPgB=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PFJlY051bT43OTQ3PC9SZWNOdW0+PERpc3BsYXlUZXh0PlsxNSwgMTcsIDQyLCA0MywgNDUtNTNd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LW51bT48L3JlY29yZD48L0NpdGU+PENpdGU+PEF1dGhvcj5IZXJtYW48L0F1dGhvcj48WWVhcj4y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dW0+PC9yZWNvcmQ+PC9DaXRlPjxDaXRlPjxBdXRob3I+QmlhbGthPC9BdXRob3I+PFllYXI+MjAx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dXJscz48L3VybHM+PC9yZWNvcmQ+PC9DaXRlPjxDaXRlPjxBdXRob3I+TmV5bGFuZDwvQXV0aG9y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</w:fldData>
        </w:fldChar>
      </w:r>
      <w:r w:rsidR="00CF3DBA">
        <w:instrText xml:space="preserve"> ADDIN EN.CITE.DATA </w:instrText>
      </w:r>
      <w:r w:rsidR="00CF3DBA">
        <w:fldChar w:fldCharType="end"/>
      </w:r>
      <w:r w:rsidRPr="00FF4924">
        <w:fldChar w:fldCharType="separate"/>
      </w:r>
      <w:r w:rsidR="00CF3DBA">
        <w:rPr>
          <w:noProof/>
        </w:rPr>
        <w:t>[15, 17, 42, 43, 45-53]</w:t>
      </w:r>
      <w:r w:rsidRPr="00FF4924">
        <w:fldChar w:fldCharType="end"/>
      </w:r>
      <w:r w:rsidRPr="00FF4924">
        <w:t xml:space="preserve"> about having an ED, mental health diagnosis, or medical diagnosis.</w:t>
      </w:r>
    </w:p>
    <w:p w14:paraId="21D1FC37" w14:textId="6C55A35E" w:rsidR="00207CF5" w:rsidRDefault="00FF4924" w:rsidP="00207CF5">
      <w:pPr>
        <w:pStyle w:val="MDPI32textnoindent"/>
        <w:numPr>
          <w:ilvl w:val="0"/>
          <w:numId w:val="111"/>
        </w:numPr>
      </w:pPr>
      <w:r w:rsidRPr="00FF4924">
        <w:t>Miseducation about who can have an ED/BED</w:t>
      </w:r>
      <w:r>
        <w:t xml:space="preserve"> </w:t>
      </w:r>
      <w:r w:rsidRPr="00FF4924">
        <w:fldChar w:fldCharType="begin">
          <w:fldData xml:space="preserve">PEVuZE5vdGU+PENpdGU+PEF1dGhvcj5CcmF5PC9BdXRob3I+PFllYXI+MjAyMjwvWWVhcj48UmVj
TnVtPjc4NDA8L1JlY051bT48RGlzcGxheVRleHQ+WzE1LCAxNywgNDMsIDQ4LCA0OSwgODBdPC9E
aXNwbGF5VGV4dD48cmVjb3JkPjxyZWMtbnVtYmVyPjc4NDA8L3JlYy1udW1iZXI+PGZvcmVpZ24t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Ni0zMjhYPC9pc2JuPjx1cmxzPjwvdXJscz48L3JlY29yZD48L0NpdGU+PENpdGU+PEF1dGhvcj5H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TnVtPjc4NDA8L1JlY051bT48RGlzcGxheVRleHQ+WzE1LCAxNywgNDMsIDQ4LCA0OSwgODBdPC9E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Q2l0ZT48L0VuZE5vdGU+
</w:fldData>
        </w:fldChar>
      </w:r>
      <w:r w:rsidR="00CF3DBA">
        <w:instrText xml:space="preserve"> ADDIN EN.CITE.DATA </w:instrText>
      </w:r>
      <w:r w:rsidR="00CF3DBA">
        <w:fldChar w:fldCharType="end"/>
      </w:r>
      <w:r w:rsidRPr="00FF4924">
        <w:fldChar w:fldCharType="separate"/>
      </w:r>
      <w:r w:rsidR="00CF3DBA">
        <w:rPr>
          <w:noProof/>
        </w:rPr>
        <w:t>[15, 17, 43, 48, 49, 80]</w:t>
      </w:r>
      <w:r w:rsidRPr="00FF4924">
        <w:fldChar w:fldCharType="end"/>
      </w:r>
      <w:r>
        <w:t>.</w:t>
      </w:r>
    </w:p>
    <w:p w14:paraId="2EFA71D3" w14:textId="47512C5D" w:rsidR="00FF4924" w:rsidRPr="00207CF5" w:rsidRDefault="00FF4924" w:rsidP="00207CF5">
      <w:pPr>
        <w:pStyle w:val="MDPI32textnoindent"/>
        <w:ind w:left="3326"/>
      </w:pPr>
      <w:r w:rsidRPr="00207CF5">
        <w:t xml:space="preserve">This particular barrier is often described by experts here and in the literature as being related to old misconceptions that ascribe EDs exclusively to thin, </w:t>
      </w:r>
      <w:r w:rsidR="00207CF5">
        <w:t xml:space="preserve">white, </w:t>
      </w:r>
      <w:r w:rsidRPr="00207CF5">
        <w:t>affluent, cis-gendered females (the “SWAG: skinny, white, affluent, girl” stereotype</w:t>
      </w:r>
      <w:r w:rsidRPr="00207CF5">
        <w:fldChar w:fldCharType="begin">
          <w:fldData xml:space="preserve">PEVuZE5vdGU+PENpdGU+PEF1dGhvcj5CcnVjaDwvQXV0aG9yPjxZZWFyPjE5NzM8L1llYXI+PFJl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ZT48L0VuZE5vdGU+AG==
</w:fldData>
        </w:fldChar>
      </w:r>
      <w:r w:rsidR="00CF3DBA">
        <w:instrText xml:space="preserve"> ADDIN EN.CITE </w:instrText>
      </w:r>
      <w:r w:rsidR="00CF3DBA">
        <w:fldChar w:fldCharType="begin">
          <w:fldData xml:space="preserve">PEVuZE5vdGU+PENpdGU+PEF1dGhvcj5CcnVjaDwvQXV0aG9yPjxZZWFyPjE5NzM8L1llYXI+PFJl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ZT48L0VuZE5vdGU+AG==
</w:fldData>
        </w:fldChar>
      </w:r>
      <w:r w:rsidR="00CF3DBA">
        <w:instrText xml:space="preserve"> ADDIN EN.CITE.DATA </w:instrText>
      </w:r>
      <w:r w:rsidR="00CF3DBA">
        <w:fldChar w:fldCharType="end"/>
      </w:r>
      <w:r w:rsidRPr="00207CF5">
        <w:fldChar w:fldCharType="separate"/>
      </w:r>
      <w:r w:rsidR="00CF3DBA">
        <w:rPr>
          <w:noProof/>
        </w:rPr>
        <w:t>[17, 155]</w:t>
      </w:r>
      <w:r w:rsidRPr="00207CF5">
        <w:fldChar w:fldCharType="end"/>
      </w:r>
      <w:r w:rsidRPr="00207CF5">
        <w:t>)</w:t>
      </w:r>
      <w:r w:rsidRPr="00207CF5">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rsidRPr="00207CF5">
        <w:fldChar w:fldCharType="separate"/>
      </w:r>
      <w:r w:rsidR="00CF3DBA">
        <w:rPr>
          <w:noProof/>
        </w:rPr>
        <w:t>[17]</w:t>
      </w:r>
      <w:r w:rsidRPr="00207CF5">
        <w:fldChar w:fldCharType="end"/>
      </w:r>
      <w:r w:rsidRPr="00207CF5">
        <w:t>.</w:t>
      </w:r>
      <w:r w:rsidR="005D75E5" w:rsidRPr="00207CF5">
        <w:t xml:space="preserve"> This misconception likely exists because white affluent cis-gendered females are more likely than their respective counterparts to perceive a need for-, seek-, and/or receive a diagnosis and treatment</w:t>
      </w:r>
      <w:r w:rsidR="00207CF5">
        <w:t xml:space="preserve"> for an ED</w:t>
      </w:r>
      <w:r w:rsidR="005D75E5" w:rsidRPr="00207CF5">
        <w:t xml:space="preserve"> </w:t>
      </w:r>
      <w:r w:rsidR="005D75E5" w:rsidRPr="00207CF5">
        <w:fldChar w:fldCharType="begin">
          <w:fldData xml:space="preserve">PEVuZE5vdGU+PENpdGU+PEF1dGhvcj5Tb25uZXZpbGxlPC9BdXRob3I+PFllYXI+MjAxODwvWWVh
cj48UmVjTnVtPjcyMDg8L1JlY051bT48RGlzcGxheVRleHQ+WzE1LCA0MiwgMTU2LCAxNTddPC9E
aXNwbGF5VGV4dD48cmVjb3JkPjxyZWMtbnVtYmVyPjcyMDg8L3JlYy1udW1iZXI+PGZvcmVpZ24t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b25pYy1yZXNvdXJjZS1udW0+PC9yZWNvcmQ+PC9DaXRlPjxDaXRlPjxBdXRob3I+Rm9ycmVzdDwv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L3JlY29yZD48L0NpdGU+PENpdGU+PEF1dGhvcj5DYWNoZWxpbjwvQXV0aG9yPjxZZWFyPjIwMDY8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cj48UmVjTnVtPjcyMDg8L1JlY051bT48RGlzcGxheVRleHQ+WzE1LCA0MiwgMTU2LCAxNTddPC9E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</w:fldData>
        </w:fldChar>
      </w:r>
      <w:r w:rsidR="00CF3DBA">
        <w:instrText xml:space="preserve"> ADDIN EN.CITE.DATA </w:instrText>
      </w:r>
      <w:r w:rsidR="00CF3DBA">
        <w:fldChar w:fldCharType="end"/>
      </w:r>
      <w:r w:rsidR="005D75E5" w:rsidRPr="00207CF5">
        <w:fldChar w:fldCharType="separate"/>
      </w:r>
      <w:r w:rsidR="00CF3DBA">
        <w:rPr>
          <w:noProof/>
        </w:rPr>
        <w:t>[15, 42, 156, 157]</w:t>
      </w:r>
      <w:r w:rsidR="005D75E5" w:rsidRPr="00207CF5">
        <w:fldChar w:fldCharType="end"/>
      </w:r>
      <w:r w:rsidR="005D75E5" w:rsidRPr="00207CF5">
        <w:t>, and have thus traditionally saturated the treatment-seeking population (and thus research populations in turn)</w:t>
      </w:r>
      <w:r w:rsidR="00A22E56" w:rsidRPr="00A22E56">
        <w:t xml:space="preserve"> </w:t>
      </w:r>
      <w:r w:rsidR="00A22E56" w:rsidRPr="00207CF5">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rsidR="00A22E56" w:rsidRPr="00207CF5">
        <w:fldChar w:fldCharType="separate"/>
      </w:r>
      <w:r w:rsidR="00CF3DBA">
        <w:rPr>
          <w:noProof/>
        </w:rPr>
        <w:t>[17]</w:t>
      </w:r>
      <w:r w:rsidR="00A22E56" w:rsidRPr="00207CF5">
        <w:fldChar w:fldCharType="end"/>
      </w:r>
      <w:r w:rsidR="00207CF5">
        <w:t xml:space="preserve"> – both for ED treatment and for physical and mental health more broadly </w:t>
      </w:r>
      <w:r w:rsidR="005D75E5" w:rsidRPr="00207CF5">
        <w:fldChar w:fldCharType="begin">
          <w:fldData xml:space="preserve">PEVuZE5vdGU+PENpdGU+PEF1dGhvcj5CcmF5PC9BdXRob3I+PFllYXI+MjAyMjwvWWVhcj48UmVj
TnVtPjc4NDA8L1JlY051bT48RGlzcGxheVRleHQ+WzE3LCAxNTgtMTYxXTwvRGlzcGxheVRleHQ+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bmd1YWdlPjwvcmVjb3JkPjwvQ2l0ZT48Q2l0ZT48QXV0aG9yPkhlYXRvbi1TaHJlc3RoYTwvQXV0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==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TnVtPjc4NDA8L1JlY051bT48RGlzcGxheVRleHQ+WzE3LCAxNTgtMTYxXTwvRGlzcGxheVRleHQ+
PHJlY29yZD48cmVjLW51bWJlcj43ODQwPC9yZWMtbnVtYmVyPjxmb3JlaWduLWtleXM+PGtleSBh
cHA9IkVOIiBkYi1pZD0idnYyczlyZDlwcnpyOWxldzV0djUycndkZTlyYXJkMnQ1MnJ0IiB0aW1l
c3RhbXA9IjE2NjczNDc2MTciPjc4NDA8L2tleT48L2ZvcmVpZ24ta2V5cz48cmVmLXR5cGUgbmFt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LCBOYXRpb25hbCBVbml2ZXJzaXR5IG9mIE5hdHVyYWwgTWVkaWNpbmUsIFBvcnRsYW5kLCBPUiA5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==
</w:fldData>
        </w:fldChar>
      </w:r>
      <w:r w:rsidR="00CF3DBA">
        <w:instrText xml:space="preserve"> ADDIN EN.CITE.DATA </w:instrText>
      </w:r>
      <w:r w:rsidR="00CF3DBA">
        <w:fldChar w:fldCharType="end"/>
      </w:r>
      <w:r w:rsidR="005D75E5" w:rsidRPr="00207CF5">
        <w:fldChar w:fldCharType="separate"/>
      </w:r>
      <w:r w:rsidR="00CF3DBA">
        <w:rPr>
          <w:noProof/>
        </w:rPr>
        <w:t>[17, 158-161]</w:t>
      </w:r>
      <w:r w:rsidR="005D75E5" w:rsidRPr="00207CF5">
        <w:fldChar w:fldCharType="end"/>
      </w:r>
      <w:r w:rsidR="005D75E5" w:rsidRPr="00207CF5">
        <w:t>. However, there is a growing recognition in the literature that this demographic represents a minority of all individuals who experience BED</w:t>
      </w:r>
      <w:r w:rsidR="00A22E56">
        <w:t xml:space="preserve"> </w:t>
      </w:r>
      <w:r w:rsidR="00A22E56" w:rsidRPr="00207CF5">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rsidR="00A22E56" w:rsidRPr="00207CF5">
        <w:fldChar w:fldCharType="separate"/>
      </w:r>
      <w:r w:rsidR="00CF3DBA">
        <w:rPr>
          <w:noProof/>
        </w:rPr>
        <w:t>[17]</w:t>
      </w:r>
      <w:r w:rsidR="00A22E56" w:rsidRPr="00207CF5">
        <w:fldChar w:fldCharType="end"/>
      </w:r>
      <w:r w:rsidR="005D75E5" w:rsidRPr="00207CF5">
        <w:t xml:space="preserve">. For example, recent studies </w:t>
      </w:r>
      <w:r w:rsidRPr="00207CF5">
        <w:t xml:space="preserve">suggest that 93.4–96.8%  of individuals who meet DSM criteria for BED never receive a formal diagnosis </w:t>
      </w:r>
      <w:r w:rsidRPr="00207CF5">
        <w:fldChar w:fldCharType="begin">
          <w:fldData xml:space="preserve">PEVuZE5vdGU+PENpdGU+PEF1dGhvcj5Tb25uZXZpbGxlPC9BdXRob3I+PFllYXI+MjAxODwvWWVh
cj48UmVjTnVtPjcyMDg8L1JlY051bT48RGlzcGxheVRleHQ+WzE1LCAxNl08L0Rpc3BsYXlUZXh0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cj48UmVjTnVtPjcyMDg8L1JlY051bT48RGlzcGxheVRleHQ+WzE1LCAxNl08L0Rpc3BsYXlUZXh0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</w:fldData>
        </w:fldChar>
      </w:r>
      <w:r w:rsidR="00CF3DBA">
        <w:instrText xml:space="preserve"> ADDIN EN.CITE.DATA </w:instrText>
      </w:r>
      <w:r w:rsidR="00CF3DBA">
        <w:fldChar w:fldCharType="end"/>
      </w:r>
      <w:r w:rsidRPr="00207CF5">
        <w:fldChar w:fldCharType="separate"/>
      </w:r>
      <w:r w:rsidR="00CF3DBA">
        <w:rPr>
          <w:noProof/>
        </w:rPr>
        <w:t>[15, 16]</w:t>
      </w:r>
      <w:r w:rsidRPr="00207CF5">
        <w:fldChar w:fldCharType="end"/>
      </w:r>
      <w:r w:rsidRPr="00207CF5">
        <w:t xml:space="preserve">; 67.3% do not perceive the need for treatment </w:t>
      </w:r>
      <w:r w:rsidRPr="00207CF5">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EN.CITE.DATA </w:instrText>
      </w:r>
      <w:r w:rsidR="00CF3DBA">
        <w:fldChar w:fldCharType="end"/>
      </w:r>
      <w:r w:rsidRPr="00207CF5">
        <w:fldChar w:fldCharType="separate"/>
      </w:r>
      <w:r w:rsidR="00CF3DBA">
        <w:rPr>
          <w:noProof/>
        </w:rPr>
        <w:t>[15]</w:t>
      </w:r>
      <w:r w:rsidRPr="00207CF5">
        <w:fldChar w:fldCharType="end"/>
      </w:r>
      <w:r w:rsidRPr="00207CF5">
        <w:t xml:space="preserve">; and 56.4% –  86.8% never receive or pursue treatment </w:t>
      </w:r>
      <w:r w:rsidRPr="00207CF5">
        <w:fldChar w:fldCharType="begin">
          <w:fldData xml:space="preserve">PEVuZE5vdGU+PENpdGU+PEF1dGhvcj5IdWRzb248L0F1dGhvcj48WWVhcj4yMDA3PC9ZZWFyPjxS
ZWNOdW0+NDkwNzwvUmVjTnVtPjxEaXNwbGF5VGV4dD5bMiwgMTVdPC9EaXNwbGF5VGV4dD48cmVj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CF3DBA">
        <w:instrText xml:space="preserve"> ADDIN EN.CITE </w:instrText>
      </w:r>
      <w:r w:rsidR="00CF3DBA">
        <w:fldChar w:fldCharType="begin">
          <w:fldData xml:space="preserve">PEVuZE5vdGU+PENpdGU+PEF1dGhvcj5IdWRzb248L0F1dGhvcj48WWVhcj4yMDA3PC9ZZWFyPjxS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</w:fldData>
        </w:fldChar>
      </w:r>
      <w:r w:rsidR="00CF3DBA">
        <w:instrText xml:space="preserve"> ADDIN EN.CITE.DATA </w:instrText>
      </w:r>
      <w:r w:rsidR="00CF3DBA">
        <w:fldChar w:fldCharType="end"/>
      </w:r>
      <w:r w:rsidRPr="00207CF5">
        <w:fldChar w:fldCharType="separate"/>
      </w:r>
      <w:r w:rsidR="00CF3DBA">
        <w:rPr>
          <w:noProof/>
        </w:rPr>
        <w:t>[2, 15]</w:t>
      </w:r>
      <w:r w:rsidRPr="00207CF5">
        <w:fldChar w:fldCharType="end"/>
      </w:r>
      <w:r w:rsidRPr="00207CF5">
        <w:t xml:space="preserve">. These overlooked, under-diagnosed, and under-represented individuals often include males </w:t>
      </w:r>
      <w:r w:rsidRPr="00207CF5">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EN.CITE.DATA </w:instrText>
      </w:r>
      <w:r w:rsidR="00CF3DBA">
        <w:fldChar w:fldCharType="end"/>
      </w:r>
      <w:r w:rsidRPr="00207CF5">
        <w:fldChar w:fldCharType="separate"/>
      </w:r>
      <w:r w:rsidR="00CF3DBA">
        <w:rPr>
          <w:noProof/>
        </w:rPr>
        <w:t>[15]</w:t>
      </w:r>
      <w:r w:rsidRPr="00207CF5">
        <w:fldChar w:fldCharType="end"/>
      </w:r>
      <w:r w:rsidRPr="00207CF5">
        <w:t xml:space="preserve">, individuals in “normally” sized/weighted/shaped bodies </w:t>
      </w:r>
      <w:r w:rsidRPr="00207CF5">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EN.CITE.DATA </w:instrText>
      </w:r>
      <w:r w:rsidR="00CF3DBA">
        <w:fldChar w:fldCharType="end"/>
      </w:r>
      <w:r w:rsidRPr="00207CF5">
        <w:fldChar w:fldCharType="separate"/>
      </w:r>
      <w:r w:rsidR="00CF3DBA">
        <w:rPr>
          <w:noProof/>
        </w:rPr>
        <w:t>[15]</w:t>
      </w:r>
      <w:r w:rsidRPr="00207CF5">
        <w:fldChar w:fldCharType="end"/>
      </w:r>
      <w:r w:rsidRPr="00207CF5">
        <w:t xml:space="preserve">, and individuals with low socioeconomic status </w:t>
      </w:r>
      <w:r w:rsidRPr="00207CF5">
        <w:fldChar w:fldCharType="begin">
          <w:fldData xml:space="preserve">PEVuZE5vdGU+PENpdGU+PEF1dGhvcj5MaW5zZW5tZXllcjwvQXV0aG9yPjxZZWFyPjIwMjE8L1ll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PEF1dGhvcj5CZWNrZXI8L0F1dGhvcj48WWVhcj4yMDE5PC9ZZWFyPjxSZWNOdW0+NzIxMDwvUmVj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MDIvZWF0LjIyODQ2PC9lbGVjdHJvbmljLXJlc291cmNlLW51bT48L3JlY29yZD48L0NpdGU+PC9F
bmROb3RlPgB=
</w:fldData>
        </w:fldChar>
      </w:r>
      <w:r w:rsidR="00CF3DBA">
        <w:instrText xml:space="preserve"> ADDIN EN.CITE </w:instrText>
      </w:r>
      <w:r w:rsidR="00CF3DBA">
        <w:fldChar w:fldCharType="begin">
          <w:fldData xml:space="preserve">PEVuZE5vdGU+PENpdGU+PEF1dGhvcj5MaW5zZW5tZXllcjwvQXV0aG9yPjxZZWFyPjIwMjE8L1ll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</w:fldData>
        </w:fldChar>
      </w:r>
      <w:r w:rsidR="00CF3DBA">
        <w:instrText xml:space="preserve"> ADDIN EN.CITE.DATA </w:instrText>
      </w:r>
      <w:r w:rsidR="00CF3DBA">
        <w:fldChar w:fldCharType="end"/>
      </w:r>
      <w:r w:rsidRPr="00207CF5">
        <w:fldChar w:fldCharType="separate"/>
      </w:r>
      <w:r w:rsidR="00CF3DBA">
        <w:rPr>
          <w:noProof/>
        </w:rPr>
        <w:t>[15, 162-165]</w:t>
      </w:r>
      <w:r w:rsidRPr="00207CF5">
        <w:fldChar w:fldCharType="end"/>
      </w:r>
      <w:r w:rsidRPr="00207CF5">
        <w:t xml:space="preserve">, especially those with past or present histories of food/nutrition insecurity </w:t>
      </w:r>
      <w:r w:rsidRPr="00207CF5">
        <w:fldChar w:fldCharType="begin">
          <w:fldData xml:space="preserve">PEVuZE5vdGU+PENpdGU+PEF1dGhvcj5MaW5zZW5tZXllcjwvQXV0aG9yPjxZZWFyPjIwMjE8L1ll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</w:fldData>
        </w:fldChar>
      </w:r>
      <w:r w:rsidR="00CF3DBA">
        <w:instrText xml:space="preserve"> ADDIN EN.CITE </w:instrText>
      </w:r>
      <w:r w:rsidR="00CF3DBA">
        <w:fldChar w:fldCharType="begin">
          <w:fldData xml:space="preserve">PEVuZE5vdGU+PENpdGU+PEF1dGhvcj5MaW5zZW5tZXllcjwvQXV0aG9yPjxZZWFyPjIwMjE8L1ll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</w:fldData>
        </w:fldChar>
      </w:r>
      <w:r w:rsidR="00CF3DBA">
        <w:instrText xml:space="preserve"> ADDIN EN.CITE.DATA </w:instrText>
      </w:r>
      <w:r w:rsidR="00CF3DBA">
        <w:fldChar w:fldCharType="end"/>
      </w:r>
      <w:r w:rsidRPr="00207CF5">
        <w:fldChar w:fldCharType="separate"/>
      </w:r>
      <w:r w:rsidR="00CF3DBA">
        <w:rPr>
          <w:noProof/>
        </w:rPr>
        <w:t>[162-170]</w:t>
      </w:r>
      <w:r w:rsidRPr="00207CF5">
        <w:fldChar w:fldCharType="end"/>
      </w:r>
      <w:r w:rsidRPr="00207CF5">
        <w:t xml:space="preserve"> or use of government assistance programs like SNAP, food stamps, or welfare </w:t>
      </w:r>
      <w:r w:rsidRPr="00207CF5">
        <w:fldChar w:fldCharType="begin">
          <w:fldData xml:space="preserve">PEVuZE5vdGU+PENpdGU+PEF1dGhvcj5IYXp6YXJkPC9BdXRob3I+PFllYXI+MjAyMDwvWWVhcj48
UmVjTnVtPjUxMjM8L1JlY051bT48RGlzcGxheVRleHQ+WzE2MiwgMTY2LCAxNjgsIDE3MF08L0Rp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PGxhbmd1YWdlPmVuZzwvbGFuZ3VhZ2U+PC9yZWNvcmQ+PC9DaXRlPjwvRW5kTm90ZT4A
</w:fldData>
        </w:fldChar>
      </w:r>
      <w:r w:rsidR="00CF3DBA">
        <w:instrText xml:space="preserve"> ADDIN EN.CITE </w:instrText>
      </w:r>
      <w:r w:rsidR="00CF3DBA">
        <w:fldChar w:fldCharType="begin">
          <w:fldData xml:space="preserve">PEVuZE5vdGU+PENpdGU+PEF1dGhvcj5IYXp6YXJkPC9BdXRob3I+PFllYXI+MjAyMDwvWWVhcj48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</w:fldData>
        </w:fldChar>
      </w:r>
      <w:r w:rsidR="00CF3DBA">
        <w:instrText xml:space="preserve"> ADDIN EN.CITE.DATA </w:instrText>
      </w:r>
      <w:r w:rsidR="00CF3DBA">
        <w:fldChar w:fldCharType="end"/>
      </w:r>
      <w:r w:rsidRPr="00207CF5">
        <w:fldChar w:fldCharType="separate"/>
      </w:r>
      <w:r w:rsidR="00CF3DBA">
        <w:rPr>
          <w:noProof/>
        </w:rPr>
        <w:t>[162, 166, 168, 170]</w:t>
      </w:r>
      <w:r w:rsidRPr="00207CF5">
        <w:fldChar w:fldCharType="end"/>
      </w:r>
      <w:r w:rsidRPr="00207CF5">
        <w:t xml:space="preserve">, as addressed in Bray et al., 2022 </w:t>
      </w:r>
      <w:r w:rsidRPr="00207CF5">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rsidRPr="00207CF5">
        <w:fldChar w:fldCharType="separate"/>
      </w:r>
      <w:r w:rsidR="00CF3DBA">
        <w:rPr>
          <w:noProof/>
        </w:rPr>
        <w:t>[17]</w:t>
      </w:r>
      <w:r w:rsidRPr="00207CF5">
        <w:fldChar w:fldCharType="end"/>
      </w:r>
      <w:r w:rsidRPr="00207CF5">
        <w:t xml:space="preserve">. Additionally, </w:t>
      </w:r>
      <w:r w:rsidR="00A42ADB">
        <w:t>b</w:t>
      </w:r>
      <w:r w:rsidRPr="00207CF5">
        <w:t xml:space="preserve">lack, </w:t>
      </w:r>
      <w:r w:rsidR="00A42ADB">
        <w:t>i</w:t>
      </w:r>
      <w:r w:rsidRPr="00207CF5">
        <w:t xml:space="preserve">ndigenous, and people of color have higher </w:t>
      </w:r>
      <w:r w:rsidR="009151D1" w:rsidRPr="00207CF5">
        <w:t xml:space="preserve">BED </w:t>
      </w:r>
      <w:r w:rsidRPr="00207CF5">
        <w:t xml:space="preserve">prevalence rates than their </w:t>
      </w:r>
      <w:r w:rsidR="00A42ADB">
        <w:t>w</w:t>
      </w:r>
      <w:r w:rsidRPr="00207CF5">
        <w:t xml:space="preserve">hite peers </w:t>
      </w:r>
      <w:r w:rsidRPr="00207CF5">
        <w:fldChar w:fldCharType="begin">
          <w:fldData xml:space="preserve">PEVuZE5vdGU+PENpdGU+PEF1dGhvcj5TdHJpZWdlbC1Nb29yZTwvQXV0aG9yPjxZZWFyPjIwMTE8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PC9hYmJyLTE+PC9wZXJpb2RpY2FsPjxwYWdlcz40OTEtNTA3PC9wYWdlcz48dm9sdW1lPjUzPC92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=
</w:fldData>
        </w:fldChar>
      </w:r>
      <w:r w:rsidR="00CF3DBA">
        <w:instrText xml:space="preserve"> ADDIN EN.CITE </w:instrText>
      </w:r>
      <w:r w:rsidR="00CF3DBA">
        <w:fldChar w:fldCharType="begin">
          <w:fldData xml:space="preserve">PEVuZE5vdGU+PENpdGU+PEF1dGhvcj5TdHJpZWdlbC1Nb29yZTwvQXV0aG9yPjxZZWFyPjIwMTE8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PC9hYmJyLTE+PC9wZXJpb2RpY2FsPjxwYWdlcz40OTEtNTA3PC9wYWdlcz48dm9sdW1lPjUzPC92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=
</w:fldData>
        </w:fldChar>
      </w:r>
      <w:r w:rsidR="00CF3DBA">
        <w:instrText xml:space="preserve"> ADDIN EN.CITE.DATA </w:instrText>
      </w:r>
      <w:r w:rsidR="00CF3DBA">
        <w:fldChar w:fldCharType="end"/>
      </w:r>
      <w:r w:rsidRPr="00207CF5">
        <w:fldChar w:fldCharType="separate"/>
      </w:r>
      <w:r w:rsidR="00CF3DBA">
        <w:rPr>
          <w:noProof/>
        </w:rPr>
        <w:t>[54, 171, 172]</w:t>
      </w:r>
      <w:r w:rsidRPr="00207CF5">
        <w:fldChar w:fldCharType="end"/>
      </w:r>
      <w:r w:rsidRPr="00207CF5">
        <w:t xml:space="preserve">, but comprise &lt;10% of participants in BED research studies </w:t>
      </w:r>
      <w:r w:rsidRPr="00207CF5">
        <w:fldChar w:fldCharType="begin"/>
      </w:r>
      <w:r w:rsidR="00CF3DBA">
        <w:instrText xml:space="preserve"> ADDIN EN.CITE &lt;EndNote&gt;&lt;Cite&gt;&lt;Author&gt;Egbert&lt;/Author&gt;&lt;Year&gt;2021&lt;/Year&gt;&lt;RecNum&gt;7333&lt;/RecNum&gt;&lt;DisplayText&gt;[86]&lt;/DisplayText&gt;&lt;record&gt;&lt;rec-number&gt;7333&lt;/rec-number&gt;&lt;foreign-keys&gt;&lt;key app="EN" db-id="vv2s9rd9przr9lew5tv52rwde9rard2t52rt" timestamp="1636658804"&gt;7333&lt;/key&gt;&lt;/foreign-keys&gt;&lt;ref-type name="Journal Article"&gt;17&lt;/ref-type&gt;&lt;contributors&gt;&lt;authors&gt;&lt;author&gt;Egbert, Amy&lt;/author&gt;&lt;author&gt;Hunt, Rowan A&lt;/author&gt;&lt;author&gt;Burke, Natasha L&lt;/author&gt;&lt;author&gt;Mathis, Karen Jennings&lt;/author&gt;&lt;/authors&gt;&lt;/contributors&gt;&lt;auth-address&gt;Department of Psychiatry and Human Behavior, The Miriam Hospital/Alpert Medical School of Brown University, Providence, Rhode Island, USA.&amp;#xD;Department of Psychological and Brain Sciences, University of Louisville, Louisville, Kentucky, USA.&amp;#xD;Department of Psychology, Fordham University, Bronx, New York, USA.&amp;#xD;College of Nursing, University of Rhode Island, Kingston, Rhode Island, USA.&lt;/auth-address&gt;&lt;titles&gt;&lt;title&gt;Reporting Racial and Ethnic Diversity in Eating Disorder Research Over the Past 20 Years&lt;/title&gt;&lt;secondary-title&gt;Int J Eat Disord&lt;/secondary-title&gt;&lt;/titles&gt;&lt;periodical&gt;&lt;full-title&gt;Int J Eat Disord&lt;/full-title&gt;&lt;abbr-1&gt;The International journal of eating disorders&lt;/abbr-1&gt;&lt;/periodical&gt;&lt;pages&gt;455-462&lt;/pages&gt;&lt;volume&gt;55&lt;/volume&gt;&lt;number&gt;4&lt;/number&gt;&lt;edition&gt;2022/01/09&lt;/edition&gt;&lt;keywords&gt;&lt;keyword&gt;*Ethnicity&lt;/keyword&gt;&lt;keyword&gt;Europe&lt;/keyword&gt;&lt;keyword&gt;*Feeding and Eating Disorders&lt;/keyword&gt;&lt;keyword&gt;Hispanic or Latino&lt;/keyword&gt;&lt;keyword&gt;Humans&lt;/keyword&gt;&lt;keyword&gt;United States&lt;/keyword&gt;&lt;keyword&gt;diversity&lt;/keyword&gt;&lt;keyword&gt;ethnicity&lt;/keyword&gt;&lt;keyword&gt;inclusion&lt;/keyword&gt;&lt;keyword&gt;methods&lt;/keyword&gt;&lt;keyword&gt;race&lt;/keyword&gt;&lt;keyword&gt;reporting&lt;/keyword&gt;&lt;/keywords&gt;&lt;dates&gt;&lt;year&gt;2021&lt;/year&gt;&lt;pub-dates&gt;&lt;date&gt;Apr&lt;/date&gt;&lt;/pub-dates&gt;&lt;/dates&gt;&lt;isbn&gt;0276-3478&lt;/isbn&gt;&lt;accession-num&gt;34997609&lt;/accession-num&gt;&lt;urls&gt;&lt;/urls&gt;&lt;electronic-resource-num&gt;10.1002/eat.23666&lt;/electronic-resource-num&gt;&lt;remote-database-provider&gt;NLM&lt;/remote-database-provider&gt;&lt;language&gt;eng&lt;/language&gt;&lt;/record&gt;&lt;/Cite&gt;&lt;/EndNote&gt;</w:instrText>
      </w:r>
      <w:r w:rsidRPr="00207CF5">
        <w:fldChar w:fldCharType="separate"/>
      </w:r>
      <w:r w:rsidR="00CF3DBA">
        <w:rPr>
          <w:noProof/>
        </w:rPr>
        <w:t>[86]</w:t>
      </w:r>
      <w:r w:rsidRPr="00207CF5">
        <w:fldChar w:fldCharType="end"/>
      </w:r>
      <w:r w:rsidRPr="00207CF5">
        <w:t xml:space="preserve">, are less likely to be screened by medical professionals for EDs </w:t>
      </w:r>
      <w:r w:rsidRPr="00207CF5">
        <w:fldChar w:fldCharType="begin">
          <w:fldData xml:space="preserve">PEVuZE5vdGU+PENpdGU+PEF1dGhvcj5CZWNrZXI8L0F1dGhvcj48WWVhcj4yMDAzPC9ZZWFyPjxS
ZWNOdW0+NzMzMjwvUmVjTnVtPjxEaXNwbGF5VGV4dD5bODcsIDg4XTwvRGlzcGxheVRleHQ+PHJl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6A2418">
        <w:instrText xml:space="preserve"> ADDIN EN.CITE </w:instrText>
      </w:r>
      <w:r w:rsidR="006A2418">
        <w:fldChar w:fldCharType="begin">
          <w:fldData xml:space="preserve">PEVuZE5vdGU+PENpdGU+PEF1dGhvcj5CZWNrZXI8L0F1dGhvcj48WWVhcj4yMDAzPC9ZZWFyPjxS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</w:fldData>
        </w:fldChar>
      </w:r>
      <w:r w:rsidR="006A2418">
        <w:instrText xml:space="preserve"> ADDIN EN.CITE.DATA </w:instrText>
      </w:r>
      <w:r w:rsidR="006A2418">
        <w:fldChar w:fldCharType="end"/>
      </w:r>
      <w:r w:rsidRPr="00207CF5">
        <w:fldChar w:fldCharType="separate"/>
      </w:r>
      <w:r w:rsidR="006A2418">
        <w:rPr>
          <w:noProof/>
        </w:rPr>
        <w:t>[87, 88]</w:t>
      </w:r>
      <w:r w:rsidRPr="00207CF5">
        <w:fldChar w:fldCharType="end"/>
      </w:r>
      <w:r w:rsidRPr="00207CF5">
        <w:t xml:space="preserve">, and are 50% less likely to be diagnosed or receive care </w:t>
      </w:r>
      <w:r w:rsidRPr="00207CF5">
        <w:fldChar w:fldCharType="begin">
          <w:fldData xml:space="preserve">PEVuZE5vdGU+PENpdGU+PEF1dGhvcj5FY29ub21pY3M8L0F1dGhvcj48WWVhcj4yMDIwPC9ZZWFy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</w:fldData>
        </w:fldChar>
      </w:r>
      <w:r w:rsidR="006A2418">
        <w:instrText xml:space="preserve"> ADDIN EN.CITE </w:instrText>
      </w:r>
      <w:r w:rsidR="006A2418">
        <w:fldChar w:fldCharType="begin">
          <w:fldData xml:space="preserve">PEVuZE5vdGU+PENpdGU+PEF1dGhvcj5FY29ub21pY3M8L0F1dGhvcj48WWVhcj4yMDIwPC9ZZWFy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</w:fldData>
        </w:fldChar>
      </w:r>
      <w:r w:rsidR="006A2418">
        <w:instrText xml:space="preserve"> ADDIN EN.CITE.DATA </w:instrText>
      </w:r>
      <w:r w:rsidR="006A2418">
        <w:fldChar w:fldCharType="end"/>
      </w:r>
      <w:r w:rsidRPr="00207CF5">
        <w:fldChar w:fldCharType="separate"/>
      </w:r>
      <w:r w:rsidR="006A2418">
        <w:rPr>
          <w:noProof/>
        </w:rPr>
        <w:t>[54, 83, 86, 88, 171, 173]</w:t>
      </w:r>
      <w:r w:rsidRPr="00207CF5">
        <w:fldChar w:fldCharType="end"/>
      </w:r>
      <w:r w:rsidRPr="00207CF5">
        <w:t xml:space="preserve">. Sexual minorities also have increased risks for developing an ED </w:t>
      </w:r>
      <w:r w:rsidRPr="00207CF5">
        <w:fldChar w:fldCharType="begin"/>
      </w:r>
      <w:r w:rsidR="00CF3DBA">
        <w:instrText xml:space="preserve"> ADDIN EN.CITE &lt;EndNote&gt;&lt;Cite&gt;&lt;Author&gt;Nagata&lt;/Author&gt;&lt;Year&gt;2020&lt;/Year&gt;&lt;RecNum&gt;5170&lt;/RecNum&gt;&lt;DisplayText&gt;[174]&lt;/DisplayText&gt;&lt;record&gt;&lt;rec-number&gt;5170&lt;/rec-number&gt;&lt;foreign-keys&gt;&lt;key app="EN" db-id="vv2s9rd9przr9lew5tv52rwde9rard2t52rt" timestamp="1615163053"&gt;5170&lt;/key&gt;&lt;/foreign-keys&gt;&lt;ref-type name="Journal Article"&gt;17&lt;/ref-type&gt;&lt;contributors&gt;&lt;authors&gt;&lt;author&gt;Nagata, J. M.&lt;/author&gt;&lt;author&gt;Ganson, K. T.&lt;/author&gt;&lt;author&gt;Austin, S. B.&lt;/author&gt;&lt;/authors&gt;&lt;/contributors&gt;&lt;auth-address&gt;Division of Adolescent and Young Adult Medicine, Department of Pediatrics, University of California, San Francisco, San Francisco, California, USA.&amp;#xD;Factor-Inwentash Faculty of Social Work, University of Toronto, Toronto, Ontario, Canada.&amp;#xD;Division of Adolescent and Young Adult Medicine, Boston Children&amp;apos;s Hospital.&amp;#xD;Department of Social and Behavioral Sciences, Harvard T.H. Chan School of Public Health, Boston, Massachusetts, USA.&lt;/auth-address&gt;&lt;titles&gt;&lt;title&gt;Emerging trends in eating disorders among sexual and gender minorities&lt;/title&gt;&lt;secondary-title&gt;Curr Opin Psychiatry&lt;/secondary-title&gt;&lt;/titles&gt;&lt;periodical&gt;&lt;full-title&gt;Curr Opin Psychiatry&lt;/full-title&gt;&lt;abbr-1&gt;Current opinion in psychiatry&lt;/abbr-1&gt;&lt;/periodical&gt;&lt;pages&gt;562-567&lt;/pages&gt;&lt;volume&gt;33&lt;/volume&gt;&lt;number&gt;6&lt;/number&gt;&lt;edition&gt;2020/08/29&lt;/edition&gt;&lt;dates&gt;&lt;year&gt;2020&lt;/year&gt;&lt;pub-dates&gt;&lt;date&gt;Nov&lt;/date&gt;&lt;/pub-dates&gt;&lt;/dates&gt;&lt;isbn&gt;0951-7367&lt;/isbn&gt;&lt;accession-num&gt;32858597&lt;/accession-num&gt;&lt;urls&gt;&lt;/urls&gt;&lt;electronic-resource-num&gt;10.1097/yco.0000000000000645&lt;/electronic-resource-num&gt;&lt;remote-database-provider&gt;NLM&lt;/remote-database-provider&gt;&lt;language&gt;eng&lt;/language&gt;&lt;/record&gt;&lt;/Cite&gt;&lt;/EndNote&gt;</w:instrText>
      </w:r>
      <w:r w:rsidRPr="00207CF5">
        <w:fldChar w:fldCharType="separate"/>
      </w:r>
      <w:r w:rsidR="00CF3DBA">
        <w:rPr>
          <w:noProof/>
        </w:rPr>
        <w:t>[174]</w:t>
      </w:r>
      <w:r w:rsidRPr="00207CF5">
        <w:fldChar w:fldCharType="end"/>
      </w:r>
      <w:r w:rsidRPr="00207CF5">
        <w:t>, with a nationally representative US-based study finding a greater prevalence of adult BED in non-heterosexual participants (2.2%) than in heterosexual participants (0.8%)</w:t>
      </w:r>
      <w:r w:rsidRPr="00207CF5">
        <w:fldChar w:fldCharType="begin"/>
      </w:r>
      <w:r w:rsidR="00CF3DBA">
        <w:instrText xml:space="preserve"> ADDIN EN.CITE &lt;EndNote&gt;&lt;Cite&gt;&lt;Author&gt;Kamody&lt;/Author&gt;&lt;Year&gt;2020&lt;/Year&gt;&lt;RecNum&gt;5364&lt;/RecNum&gt;&lt;DisplayText&gt;[175]&lt;/DisplayText&gt;&lt;record&gt;&lt;rec-number&gt;5364&lt;/rec-number&gt;&lt;foreign-keys&gt;&lt;key app="EN" db-id="vv2s9rd9przr9lew5tv52rwde9rard2t52rt" timestamp="1615163058"&gt;5364&lt;/key&gt;&lt;/foreign-keys&gt;&lt;ref-type name="Journal Article"&gt;17&lt;/ref-type&gt;&lt;contributors&gt;&lt;authors&gt;&lt;author&gt;Kamody, R. C.&lt;/author&gt;&lt;author&gt;Grilo, C. M.&lt;/author&gt;&lt;author&gt;Udo, T.&lt;/author&gt;&lt;/authors&gt;&lt;/contributors&gt;&lt;auth-address&gt;Department of Psychiatry, Yale University School of Medicine, New Haven, Connecticut.&amp;#xD;Department of Health Policy, Management, and Behavior, School of Public Health, University of Albany, State University of New York, Albany, New York.&lt;/auth-address&gt;&lt;titles&gt;&lt;title&gt;Disparities in DSM-5 defined eating disorders by sexual orientation among U.S. adults&lt;/title&gt;&lt;secondary-title&gt;Int J Eat Disord&lt;/secondary-title&gt;&lt;/titles&gt;&lt;periodical&gt;&lt;full-title&gt;Int J Eat Disord&lt;/full-title&gt;&lt;abbr-1&gt;The International journal of eating disorders&lt;/abbr-1&gt;&lt;/periodical&gt;&lt;pages&gt;278-287&lt;/pages&gt;&lt;volume&gt;53&lt;/volume&gt;&lt;number&gt;2&lt;/number&gt;&lt;edition&gt;2019/11/02&lt;/edition&gt;&lt;keywords&gt;&lt;keyword&gt;Adult&lt;/keyword&gt;&lt;keyword&gt;Anorexia Nervosa/diagnosis&lt;/keyword&gt;&lt;keyword&gt;*Diagnostic and Statistical Manual of Mental Disorders&lt;/keyword&gt;&lt;keyword&gt;Feeding and Eating Disorders/*psychology&lt;/keyword&gt;&lt;keyword&gt;Female&lt;/keyword&gt;&lt;keyword&gt;Humans&lt;/keyword&gt;&lt;keyword&gt;Male&lt;/keyword&gt;&lt;keyword&gt;Middle Aged&lt;/keyword&gt;&lt;keyword&gt;Sexual Behavior/*psychology&lt;/keyword&gt;&lt;keyword&gt;United States&lt;/keyword&gt;&lt;keyword&gt;*discrimination&lt;/keyword&gt;&lt;keyword&gt;*eating disorders&lt;/keyword&gt;&lt;keyword&gt;*health disparities&lt;/keyword&gt;&lt;keyword&gt;*minority health&lt;/keyword&gt;&lt;keyword&gt;*prevalence&lt;/keyword&gt;&lt;keyword&gt;*sexual minorities&lt;/keyword&gt;&lt;/keywords&gt;&lt;dates&gt;&lt;year&gt;2020&lt;/year&gt;&lt;pub-dates&gt;&lt;date&gt;Feb&lt;/date&gt;&lt;/pub-dates&gt;&lt;/dates&gt;&lt;isbn&gt;0276-3478&lt;/isbn&gt;&lt;accession-num&gt;31670848&lt;/accession-num&gt;&lt;urls&gt;&lt;/urls&gt;&lt;electronic-resource-num&gt;10.1002/eat.23193&lt;/electronic-resource-num&gt;&lt;remote-database-provider&gt;NLM&lt;/remote-database-provider&gt;&lt;language&gt;eng&lt;/language&gt;&lt;/record&gt;&lt;/Cite&gt;&lt;/EndNote&gt;</w:instrText>
      </w:r>
      <w:r w:rsidRPr="00207CF5">
        <w:fldChar w:fldCharType="separate"/>
      </w:r>
      <w:r w:rsidR="00CF3DBA">
        <w:rPr>
          <w:noProof/>
        </w:rPr>
        <w:t>[175]</w:t>
      </w:r>
      <w:r w:rsidRPr="00207CF5">
        <w:fldChar w:fldCharType="end"/>
      </w:r>
      <w:r w:rsidRPr="00207CF5">
        <w:t xml:space="preserve">. Literature on prevalence rates among agender, transgender, and non-binary individuals focuses primarily on youth </w:t>
      </w:r>
      <w:r w:rsidRPr="00207CF5">
        <w:fldChar w:fldCharType="begin">
          <w:fldData xml:space="preserve">PEVuZE5vdGU+PENpdGU+PEF1dGhvcj5XYXRzb248L0F1dGhvcj48WWVhcj4yMDE3PC9ZZWFyPjxS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PmVuZzwvbGFuZ3VhZ2U+PC9yZWNvcmQ+PC9DaXRlPjwvRW5kTm90ZT4A
</w:fldData>
        </w:fldChar>
      </w:r>
      <w:r w:rsidR="00CF3DBA">
        <w:instrText xml:space="preserve"> ADDIN EN.CITE </w:instrText>
      </w:r>
      <w:r w:rsidR="00CF3DBA">
        <w:fldChar w:fldCharType="begin">
          <w:fldData xml:space="preserve">PEVuZE5vdGU+PENpdGU+PEF1dGhvcj5XYXRzb248L0F1dGhvcj48WWVhcj4yMDE3PC9ZZWFyPjxS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</w:fldData>
        </w:fldChar>
      </w:r>
      <w:r w:rsidR="00CF3DBA">
        <w:instrText xml:space="preserve"> ADDIN EN.CITE.DATA </w:instrText>
      </w:r>
      <w:r w:rsidR="00CF3DBA">
        <w:fldChar w:fldCharType="end"/>
      </w:r>
      <w:r w:rsidRPr="00207CF5">
        <w:fldChar w:fldCharType="separate"/>
      </w:r>
      <w:r w:rsidR="00CF3DBA">
        <w:rPr>
          <w:noProof/>
        </w:rPr>
        <w:t>[162, 176]</w:t>
      </w:r>
      <w:r w:rsidRPr="00207CF5">
        <w:fldChar w:fldCharType="end"/>
      </w:r>
      <w:r w:rsidRPr="00207CF5">
        <w:t xml:space="preserve"> but also demonstrates transgender young adults have higher </w:t>
      </w:r>
      <w:r w:rsidRPr="00207CF5">
        <w:lastRenderedPageBreak/>
        <w:t>prevalence rates of BED than their cis-gendered counterparts (28% in females, 64% in males, and 73% in non-binary respondents)</w:t>
      </w:r>
      <w:r w:rsidRPr="00207CF5">
        <w:fldChar w:fldCharType="begin"/>
      </w:r>
      <w:r w:rsidR="00CF3DBA">
        <w:instrText xml:space="preserve"> ADDIN EN.CITE &lt;EndNote&gt;&lt;Cite&gt;&lt;Author&gt;Watson&lt;/Author&gt;&lt;Year&gt;2017&lt;/Year&gt;&lt;RecNum&gt;7654&lt;/RecNum&gt;&lt;DisplayText&gt;[176]&lt;/DisplayText&gt;&lt;record&gt;&lt;rec-number&gt;7654&lt;/rec-number&gt;&lt;foreign-keys&gt;&lt;key app="EN" db-id="vv2s9rd9przr9lew5tv52rwde9rard2t52rt" timestamp="1646445610"&gt;7654&lt;/key&gt;&lt;/foreign-keys&gt;&lt;ref-type name="Journal Article"&gt;17&lt;/ref-type&gt;&lt;contributors&gt;&lt;authors&gt;&lt;author&gt;Watson, R. J.&lt;/author&gt;&lt;author&gt;Veale, J. F.&lt;/author&gt;&lt;author&gt;Saewyc, E. M.&lt;/author&gt;&lt;/authors&gt;&lt;/contributors&gt;&lt;auth-address&gt;University of Connecticut, Storrs, CT.&amp;#xD;University of Waikato, Hamilton, New Zealand.&amp;#xD;University of British Columbia, Vancouver, BC V6T 1Z4, Canada.&lt;/auth-address&gt;&lt;titles&gt;&lt;title&gt;Disordered eating behaviors among transgender youth: Probability profiles from risk and protective factors&lt;/title&gt;&lt;secondary-title&gt;Int J Eat Disord&lt;/secondary-title&gt;&lt;/titles&gt;&lt;periodical&gt;&lt;full-title&gt;Int J Eat Disord&lt;/full-title&gt;&lt;abbr-1&gt;The International journal of eating disorders&lt;/abbr-1&gt;&lt;/periodical&gt;&lt;pages&gt;515-522&lt;/pages&gt;&lt;volume&gt;50&lt;/volume&gt;&lt;number&gt;5&lt;/number&gt;&lt;edition&gt;2016/11/20&lt;/edition&gt;&lt;keywords&gt;&lt;keyword&gt;Adolescent&lt;/keyword&gt;&lt;keyword&gt;Adult&lt;/keyword&gt;&lt;keyword&gt;Feeding Behavior/*psychology&lt;/keyword&gt;&lt;keyword&gt;Feeding and Eating Disorders/*psychology&lt;/keyword&gt;&lt;keyword&gt;Female&lt;/keyword&gt;&lt;keyword&gt;Humans&lt;/keyword&gt;&lt;keyword&gt;Male&lt;/keyword&gt;&lt;keyword&gt;Prevalence&lt;/keyword&gt;&lt;keyword&gt;Protective Factors&lt;/keyword&gt;&lt;keyword&gt;Risk&lt;/keyword&gt;&lt;keyword&gt;Transgender Persons/*psychology&lt;/keyword&gt;&lt;keyword&gt;Young Adult&lt;/keyword&gt;&lt;keyword&gt;*adolescent&lt;/keyword&gt;&lt;keyword&gt;*binge eating&lt;/keyword&gt;&lt;keyword&gt;*eating disorders&lt;/keyword&gt;&lt;keyword&gt;*transgender&lt;/keyword&gt;&lt;/keywords&gt;&lt;dates&gt;&lt;year&gt;2017&lt;/year&gt;&lt;pub-dates&gt;&lt;date&gt;May&lt;/date&gt;&lt;/pub-dates&gt;&lt;/dates&gt;&lt;isbn&gt;0276-3478 (Print)&amp;#xD;0276-3478&lt;/isbn&gt;&lt;accession-num&gt;27862124&lt;/accession-num&gt;&lt;urls&gt;&lt;/urls&gt;&lt;custom2&gt;PMC5754211&lt;/custom2&gt;&lt;custom6&gt;CAMS6980&lt;/custom6&gt;&lt;electronic-resource-num&gt;10.1002/eat.22627&lt;/electronic-resource-num&gt;&lt;remote-database-provider&gt;NLM&lt;/remote-database-provider&gt;&lt;language&gt;eng&lt;/language&gt;&lt;/record&gt;&lt;/Cite&gt;&lt;/EndNote&gt;</w:instrText>
      </w:r>
      <w:r w:rsidRPr="00207CF5">
        <w:fldChar w:fldCharType="separate"/>
      </w:r>
      <w:r w:rsidR="00CF3DBA">
        <w:rPr>
          <w:noProof/>
        </w:rPr>
        <w:t>[176]</w:t>
      </w:r>
      <w:r w:rsidRPr="00207CF5">
        <w:fldChar w:fldCharType="end"/>
      </w:r>
      <w:r w:rsidRPr="00207CF5">
        <w:t xml:space="preserve">, with transgender males having higher ED pathology scores than transgender females </w:t>
      </w:r>
      <w:r w:rsidRPr="00207CF5">
        <w:fldChar w:fldCharType="begin">
          <w:fldData xml:space="preserve">PEVuZE5vdGU+PENpdGU+PEF1dGhvcj5MaW5zZW5tZXllcjwvQXV0aG9yPjxZZWFyPjIwMjE8L1ll
YXI+PFJlY051bT43MjA0PC9SZWNOdW0+PERpc3BsYXlUZXh0PlsxNjJdPC9EaXNwbGF5VGV4dD48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CF3DBA">
        <w:instrText xml:space="preserve"> ADDIN EN.CITE </w:instrText>
      </w:r>
      <w:r w:rsidR="00CF3DBA">
        <w:fldChar w:fldCharType="begin">
          <w:fldData xml:space="preserve">PEVuZE5vdGU+PENpdGU+PEF1dGhvcj5MaW5zZW5tZXllcjwvQXV0aG9yPjxZZWFyPjIwMjE8L1ll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</w:fldData>
        </w:fldChar>
      </w:r>
      <w:r w:rsidR="00CF3DBA">
        <w:instrText xml:space="preserve"> ADDIN EN.CITE.DATA </w:instrText>
      </w:r>
      <w:r w:rsidR="00CF3DBA">
        <w:fldChar w:fldCharType="end"/>
      </w:r>
      <w:r w:rsidRPr="00207CF5">
        <w:fldChar w:fldCharType="separate"/>
      </w:r>
      <w:r w:rsidR="00CF3DBA">
        <w:rPr>
          <w:noProof/>
        </w:rPr>
        <w:t>[162]</w:t>
      </w:r>
      <w:r w:rsidRPr="00207CF5">
        <w:fldChar w:fldCharType="end"/>
      </w:r>
      <w:r w:rsidRPr="00207CF5">
        <w:t>.</w:t>
      </w:r>
    </w:p>
    <w:p w14:paraId="47C55394" w14:textId="2431B451" w:rsidR="00FF4924" w:rsidRPr="00FF4924" w:rsidRDefault="009151D1" w:rsidP="00A42ADB">
      <w:pPr>
        <w:pStyle w:val="MDPI32textnoindent"/>
        <w:ind w:left="3326"/>
        <w:rPr>
          <w:highlight w:val="yellow"/>
        </w:rPr>
      </w:pPr>
      <w:r>
        <w:t xml:space="preserve">Overall, these data suggest that the outdated misconception that ascribes eating disorders to the SWAG demographic leaves many cases of adult BED undetected. This seems to be especially true for </w:t>
      </w:r>
      <w:r w:rsidRPr="00A42ADB">
        <w:t>individuals who identify as BIPOC and/or LGBTQ2+, who have disproportionately higher BED risk, prevalence rates, and severity scores relative to their white, cis-gendered, heterosexual counterparts; (b) are under-represented in research (making up &lt;10% of participants in BED research studies); (c) are less likely to be screened by medical professionals for EDs; (d) are ~50% less likely to be diagnosed or receive care; and (e) are more likely to experience one or more environmental factors that are associated with BED pathology and risk (e.g., economic precarity, food/nutrition scarcity, stigmatization, and discrimination</w:t>
      </w:r>
      <w:r w:rsidR="00A42ADB" w:rsidRPr="00A42ADB">
        <w:t>)(</w:t>
      </w:r>
      <w:r w:rsidR="00A42ADB">
        <w:t>as addressed in</w:t>
      </w:r>
      <w:r w:rsidRPr="00A42ADB">
        <w:t xml:space="preserve"> Bray et al., 2022 </w:t>
      </w:r>
      <w:r w:rsidRPr="00A42ADB">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rsidRPr="00A42ADB">
        <w:fldChar w:fldCharType="separate"/>
      </w:r>
      <w:r w:rsidR="00CF3DBA">
        <w:rPr>
          <w:noProof/>
        </w:rPr>
        <w:t>[17]</w:t>
      </w:r>
      <w:r w:rsidRPr="00A42ADB">
        <w:fldChar w:fldCharType="end"/>
      </w:r>
      <w:r w:rsidR="00A42ADB" w:rsidRPr="00A42ADB">
        <w:t>)</w:t>
      </w:r>
      <w:r w:rsidRPr="00A42ADB">
        <w:t>.</w:t>
      </w:r>
    </w:p>
    <w:p w14:paraId="71B371F7" w14:textId="398940AB" w:rsidR="00FF4924" w:rsidRPr="00FF4924" w:rsidRDefault="00FF4924" w:rsidP="00B860E6">
      <w:pPr>
        <w:pStyle w:val="MDPI32textnoindent"/>
        <w:numPr>
          <w:ilvl w:val="0"/>
          <w:numId w:val="111"/>
        </w:numPr>
      </w:pPr>
      <w:r w:rsidRPr="00FF4924">
        <w:t>Recognizing, screening for, and prioritizing physical issues often associated with BED (e.g., weight, cardiometabolic markers, gastrointestinal issues)</w:t>
      </w:r>
      <w:r w:rsidRPr="00FF4924">
        <w:fldChar w:fldCharType="begin"/>
      </w:r>
      <w:r w:rsidR="00CF3DBA">
        <w:instrText xml:space="preserve"> ADDIN EN.CITE &lt;EndNote&gt;&lt;Cite&gt;&lt;Author&gt;Bray&lt;/Author&gt;&lt;Year&gt;2023&lt;/Year&gt;&lt;RecNum&gt;7854&lt;/RecNum&gt;&lt;DisplayText&gt;[19]&lt;/DisplayText&gt;&lt;record&gt;&lt;rec-number&gt;7854&lt;/rec-number&gt;&lt;foreign-keys&gt;&lt;key app="EN" db-id="vv2s9rd9przr9lew5tv52rwde9rard2t52rt" timestamp="1676673406"&gt;7854&lt;/key&gt;&lt;/foreign-keys&gt;&lt;ref-type name="Journal Article"&gt;17&lt;/ref-type&gt;&lt;contributors&gt;&lt;authors&gt;&lt;author&gt;Bray, Brenna&lt;/author&gt;&lt;author&gt;Sadowski, Adam&lt;/author&gt;&lt;author&gt;Bray, Chris&lt;/author&gt;&lt;author&gt;Bradley, Ryan&lt;/author&gt;&lt;author&gt;Zwickey, Heather&lt;/author&gt;&lt;/authors&gt;&lt;/contributors&gt;&lt;titles&gt;&lt;title&gt;Clinical aspects of binge eating disorder: A cross-sectional mixed-methods study of binge eating disorder experts&amp;apos; perspectives&lt;/title&gt;&lt;secondary-title&gt;Frontiers in Psychiatry&lt;/secondary-title&gt;&lt;short-title&gt;Clinical Aspects of Binge Eating Disorder&lt;/short-title&gt;&lt;/titles&gt;&lt;periodical&gt;&lt;full-title&gt;Front Psychiatry&lt;/full-title&gt;&lt;abbr-1&gt;Frontiers in psychiatry&lt;/abbr-1&gt;&lt;/periodical&gt;&lt;volume&gt;13&lt;/volume&gt;&lt;keywords&gt;&lt;keyword&gt;Binge Eating Disorder,Binge eating,Eating Disorder,Obesity,distress,negative affect,Negative urgency,food restriction,Diet,dietary restraint,Emotion Regulation,Binge Eating Disorder (BED),Diagnostic validity,Diagnostic heterogeneity,diagnostic criteria,&lt;/keyword&gt;&lt;/keywords&gt;&lt;dates&gt;&lt;year&gt;2023&lt;/year&gt;&lt;pub-dates&gt;&lt;date&gt;2023-February-14&lt;/date&gt;&lt;/pub-dates&gt;&lt;/dates&gt;&lt;isbn&gt;1664-0640&lt;/isbn&gt;&lt;work-type&gt;Original Research&lt;/work-type&gt;&lt;urls&gt;&lt;related-urls&gt;&lt;url&gt;https://www.frontiersin.org/articles/10.3389/fpsyt.2022.1087165&lt;/url&gt;&lt;/related-urls&gt;&lt;/urls&gt;&lt;electronic-resource-num&gt;10.3389/fpsyt.2022.1087165&lt;/electronic-resource-num&gt;&lt;language&gt;English&lt;/language&gt;&lt;/record&gt;&lt;/Cite&gt;&lt;/EndNote&gt;</w:instrText>
      </w:r>
      <w:r w:rsidRPr="00FF4924">
        <w:fldChar w:fldCharType="separate"/>
      </w:r>
      <w:r w:rsidR="00CF3DBA">
        <w:rPr>
          <w:noProof/>
        </w:rPr>
        <w:t>[19]</w:t>
      </w:r>
      <w:r w:rsidRPr="00FF4924">
        <w:fldChar w:fldCharType="end"/>
      </w:r>
      <w:r w:rsidRPr="00FF4924">
        <w:t xml:space="preserve"> vs. underlying mental health issues and ED psychopathology [e.g., emotion dysregulation, trauma history, negative affect, negative urgency, as outlined in section 3.1 (8a) above and elsewhere]</w:t>
      </w:r>
      <w:r w:rsidRPr="00FF4924">
        <w:fldChar w:fldCharType="begin">
          <w:fldData xml:space="preserve">PEVuZE5vdGU+PENpdGU+PEF1dGhvcj5IaWdnaW5zIE5leWxhbmQ8L0F1dGhvcj48WWVhcj4yMDIx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LCBOYXRpb25hbCBVbml2ZXJzaXR5IG9mIE5hdHVyYWwgTWVkaWNpbmUsIFBvcnRsYW5kLCBPUiwg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cmVjb3JkPjwvQ2l0ZT48Q2l0ZT48QXV0aG9yPldlaXNzbWFuPC9BdXRob3I+PFllYXI+MjAxNzwv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aG9yPkpvaG5zPC9BdXRob3I+PFllYXI+MjAxOTwvWWVhcj48UmVjTnVtPjgzNDQ8L1JlY051bT48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dGU+PC9FbmROb3RlPgB=
</w:fldData>
        </w:fldChar>
      </w:r>
      <w:r w:rsidR="00CF3DBA">
        <w:instrText xml:space="preserve"> ADDIN EN.CITE </w:instrText>
      </w:r>
      <w:r w:rsidR="00CF3DBA">
        <w:fldChar w:fldCharType="begin">
          <w:fldData xml:space="preserve">PEVuZE5vdGU+PENpdGU+PEF1dGhvcj5IaWdnaW5zIE5leWxhbmQ8L0F1dGhvcj48WWVhcj4yMDIx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PjwvQ2l0ZT48Q2l0ZT48QXV0aG9yPlNhbHZpYTwvQXV0aG9yPjxZZWFyPjIwMjM8L1llYXI+PFJl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dGU+PC9FbmROb3RlPgB=
</w:fldData>
        </w:fldChar>
      </w:r>
      <w:r w:rsidR="00CF3DBA">
        <w:instrText xml:space="preserve"> ADDIN EN.CITE.DATA </w:instrText>
      </w:r>
      <w:r w:rsidR="00CF3DBA">
        <w:fldChar w:fldCharType="end"/>
      </w:r>
      <w:r w:rsidRPr="00FF4924">
        <w:fldChar w:fldCharType="separate"/>
      </w:r>
      <w:r w:rsidR="00CF3DBA">
        <w:rPr>
          <w:noProof/>
        </w:rPr>
        <w:t>[17-19, 43, 46, 50, 55, 59, 62-65]</w:t>
      </w:r>
      <w:r w:rsidRPr="00FF4924">
        <w:fldChar w:fldCharType="end"/>
      </w:r>
      <w:r>
        <w:t>.</w:t>
      </w:r>
    </w:p>
    <w:p w14:paraId="0C28173B" w14:textId="43DEEF82" w:rsidR="00FF4924" w:rsidRPr="00FF4924" w:rsidRDefault="00FF4924" w:rsidP="00D21179">
      <w:pPr>
        <w:pStyle w:val="MDPI32textnoindent"/>
        <w:ind w:left="3326"/>
      </w:pPr>
      <w:r w:rsidRPr="00FF4924">
        <w:t>This barrier (and the prioritization it describes) is thought to be related to (i) sociocultural “taboos” and (ii) patient shame and denial</w:t>
      </w:r>
      <w:r>
        <w:t xml:space="preserve"> </w:t>
      </w:r>
      <w:r w:rsidRPr="00FF4924">
        <w:fldChar w:fldCharType="begin">
          <w:fldData xml:space="preserve">PEVuZE5vdGU+PENpdGU+PEF1dGhvcj5DYWNoZWxpbjwvQXV0aG9yPjxZZWFyPjIwMDE8L1llYXI+
PFJlY051bT43OTQ3PC9SZWNOdW0+PERpc3BsYXlUZXh0PlsxNSwgMTcsIDQyLCA0Ni00OF08L0Rp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PFJlY051bT43OTQ3PC9SZWNOdW0+PERpc3BsYXlUZXh0PlsxNSwgMTcsIDQyLCA0Ni00OF08L0Rp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=
</w:fldData>
        </w:fldChar>
      </w:r>
      <w:r w:rsidR="00CF3DBA">
        <w:instrText xml:space="preserve"> ADDIN EN.CITE.DATA </w:instrText>
      </w:r>
      <w:r w:rsidR="00CF3DBA">
        <w:fldChar w:fldCharType="end"/>
      </w:r>
      <w:r w:rsidRPr="00FF4924">
        <w:fldChar w:fldCharType="separate"/>
      </w:r>
      <w:r w:rsidR="00CF3DBA">
        <w:rPr>
          <w:noProof/>
        </w:rPr>
        <w:t>[15, 17, 42, 46-48]</w:t>
      </w:r>
      <w:r w:rsidRPr="00FF4924">
        <w:fldChar w:fldCharType="end"/>
      </w:r>
      <w:r w:rsidRPr="00FF4924">
        <w:t xml:space="preserve"> related to weight, mental health, and eating disorders, that stem from (iii) patient</w:t>
      </w:r>
      <w:r>
        <w:t xml:space="preserve"> </w:t>
      </w:r>
      <w:r w:rsidRPr="00FF4924">
        <w:fldChar w:fldCharType="begin">
          <w:fldData xml:space="preserve">PEVuZE5vdGU+PENpdGU+PEF1dGhvcj5FdmFuczwvQXV0aG9yPjxZZWFyPjIwMTE8L1llYXI+PFJl
Y051bT44Mzg4PC9SZWNOdW0+PERpc3BsYXlUZXh0Pls0MywgNjJdPC9EaXNwbGF5VGV4dD48cmVj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CF3DBA">
        <w:instrText xml:space="preserve"> ADDIN EN.CITE </w:instrText>
      </w:r>
      <w:r w:rsidR="00CF3DBA">
        <w:fldChar w:fldCharType="begin">
          <w:fldData xml:space="preserve">PEVuZE5vdGU+PENpdGU+PEF1dGhvcj5FdmFuczwvQXV0aG9yPjxZZWFyPjIwMTE8L1llYXI+PFJl
Y051bT44Mzg4PC9SZWNOdW0+PERpc3BsYXlUZXh0Pls0MywgNjJdPC9EaXNwbGF5VGV4dD48cmVj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CF3DBA">
        <w:instrText xml:space="preserve"> ADDIN EN.CITE.DATA </w:instrText>
      </w:r>
      <w:r w:rsidR="00CF3DBA">
        <w:fldChar w:fldCharType="end"/>
      </w:r>
      <w:r w:rsidRPr="00FF4924">
        <w:fldChar w:fldCharType="separate"/>
      </w:r>
      <w:r w:rsidR="00CF3DBA">
        <w:rPr>
          <w:noProof/>
        </w:rPr>
        <w:t>[43, 62]</w:t>
      </w:r>
      <w:r w:rsidRPr="00FF4924">
        <w:fldChar w:fldCharType="end"/>
      </w:r>
      <w:r>
        <w:t xml:space="preserve">, </w:t>
      </w:r>
      <w:r w:rsidRPr="00FF4924">
        <w:t>provider</w:t>
      </w:r>
      <w:r>
        <w:t xml:space="preserve"> </w:t>
      </w:r>
      <w:r w:rsidRPr="00FF4924">
        <w:fldChar w:fldCharType="begin">
          <w:fldData xml:space="preserve">PEVuZE5vdGU+PENpdGU+PEF1dGhvcj5IZXJtYW48L0F1dGhvcj48WWVhcj4yMDE0PC9ZZWFyPjxS
ZWNOdW0+NzkzNjwvUmVjTnVtPjxEaXNwbGF5VGV4dD5bNDYsIDYzXTwvRGlzcGxheVRleHQ+PHJl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ZWNOdW0+NzkzNjwvUmVjTnVtPjxEaXNwbGF5VGV4dD5bNDYsIDYzXTwvRGlzcGxheVRleHQ+PHJl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Y29yZD48L0NpdGU+PC9FbmROb3RlPn==
</w:fldData>
        </w:fldChar>
      </w:r>
      <w:r w:rsidR="00CF3DBA">
        <w:instrText xml:space="preserve"> ADDIN EN.CITE.DATA </w:instrText>
      </w:r>
      <w:r w:rsidR="00CF3DBA">
        <w:fldChar w:fldCharType="end"/>
      </w:r>
      <w:r w:rsidRPr="00FF4924">
        <w:fldChar w:fldCharType="separate"/>
      </w:r>
      <w:r w:rsidR="00CF3DBA">
        <w:rPr>
          <w:noProof/>
        </w:rPr>
        <w:t>[46, 63]</w:t>
      </w:r>
      <w:r w:rsidRPr="00FF4924">
        <w:fldChar w:fldCharType="end"/>
      </w:r>
      <w:r>
        <w:t>,</w:t>
      </w:r>
      <w:r w:rsidRPr="00FF4924">
        <w:t xml:space="preserve"> and societal</w:t>
      </w:r>
      <w:r>
        <w:t xml:space="preserve"> </w:t>
      </w:r>
      <w:r w:rsidRPr="00FF4924">
        <w:fldChar w:fldCharType="begin"/>
      </w:r>
      <w:r w:rsidR="00CF3DBA">
        <w:instrText xml:space="preserve"> ADDIN EN.CITE &lt;EndNote&gt;&lt;Cite&gt;&lt;Author&gt;Becker&lt;/Author&gt;&lt;Year&gt;2010&lt;/Year&gt;&lt;RecNum&gt;8345&lt;/RecNum&gt;&lt;DisplayText&gt;[49]&lt;/DisplayText&gt;&lt;record&gt;&lt;rec-number&gt;8345&lt;/rec-number&gt;&lt;foreign-keys&gt;&lt;key app="EN" db-id="vv2s9rd9przr9lew5tv52rwde9rard2t52rt" timestamp="1697730768"&gt;8345&lt;/key&gt;&lt;/foreign-keys&gt;&lt;ref-type name="Journal Article"&gt;17&lt;/ref-type&gt;&lt;contributors&gt;&lt;authors&gt;&lt;author&gt;Becker, Anne E&lt;/author&gt;&lt;author&gt;Hadley Arrindell, Adrienne&lt;/author&gt;&lt;author&gt;Perloe, Alexandra&lt;/author&gt;&lt;author&gt;Fay, Kristen&lt;/author&gt;&lt;author&gt;Striegel‐Moore, Ruth H&lt;/author&gt;&lt;/authors&gt;&lt;/contributors&gt;&lt;titles&gt;&lt;title&gt;A qualitative study of perceived social barriers to care for eating disorders: perspectives from ethnically diverse health care consumers&lt;/title&gt;&lt;secondary-title&gt;International Journal of Eating Disorders&lt;/secondary-title&gt;&lt;/titles&gt;&lt;periodical&gt;&lt;full-title&gt;International Journal of Eating Disorders&lt;/full-title&gt;&lt;/periodical&gt;&lt;pages&gt;633-647&lt;/pages&gt;&lt;volume&gt;43&lt;/volume&gt;&lt;number&gt;7&lt;/number&gt;&lt;dates&gt;&lt;year&gt;2010&lt;/year&gt;&lt;/dates&gt;&lt;isbn&gt;0276-3478&lt;/isbn&gt;&lt;urls&gt;&lt;/urls&gt;&lt;/record&gt;&lt;/Cite&gt;&lt;/EndNote&gt;</w:instrText>
      </w:r>
      <w:r w:rsidRPr="00FF4924">
        <w:fldChar w:fldCharType="separate"/>
      </w:r>
      <w:r w:rsidR="00CF3DBA">
        <w:rPr>
          <w:noProof/>
        </w:rPr>
        <w:t>[49]</w:t>
      </w:r>
      <w:r w:rsidRPr="00FF4924">
        <w:fldChar w:fldCharType="end"/>
      </w:r>
      <w:r w:rsidRPr="00FF4924">
        <w:t xml:space="preserve"> prioritization of physical health and weight over mental health and wellness</w:t>
      </w:r>
      <w:r>
        <w:t xml:space="preserve"> </w:t>
      </w:r>
      <w:r w:rsidRPr="00FF4924">
        <w:fldChar w:fldCharType="begin">
          <w:fldData xml:space="preserve">PEVuZE5vdGU+PENpdGU+PEF1dGhvcj5FdmFuczwvQXV0aG9yPjxZZWFyPjIwMTE8L1llYXI+PFJl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dXJscz48L3JlY29yZD48L0NpdGU+PENpdGU+PEF1dGhvcj5CZWNrZXI8L0F1dGhvcj48WWVhcj4y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</w:fldData>
        </w:fldChar>
      </w:r>
      <w:r w:rsidR="00CF3DBA">
        <w:instrText xml:space="preserve"> ADDIN EN.CITE </w:instrText>
      </w:r>
      <w:r w:rsidR="00CF3DBA">
        <w:fldChar w:fldCharType="begin">
          <w:fldData xml:space="preserve">PEVuZE5vdGU+PENpdGU+PEF1dGhvcj5FdmFuczwvQXV0aG9yPjxZZWFyPjIwMTE8L1llYXI+PFJl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PkpvaG5zPC9BdXRob3I+PFllYXI+MjAxOTwvWWVhcj48UmVjTnVtPjgzNDQ8L1JlY051bT48cmVj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</w:fldData>
        </w:fldChar>
      </w:r>
      <w:r w:rsidR="00CF3DBA">
        <w:instrText xml:space="preserve"> ADDIN EN.CITE.DATA </w:instrText>
      </w:r>
      <w:r w:rsidR="00CF3DBA">
        <w:fldChar w:fldCharType="end"/>
      </w:r>
      <w:r w:rsidRPr="00FF4924">
        <w:fldChar w:fldCharType="separate"/>
      </w:r>
      <w:r w:rsidR="00CF3DBA">
        <w:rPr>
          <w:noProof/>
        </w:rPr>
        <w:t>[43, 46, 49, 62, 63]</w:t>
      </w:r>
      <w:r w:rsidRPr="00FF4924">
        <w:fldChar w:fldCharType="end"/>
      </w:r>
      <w:r>
        <w:t>.</w:t>
      </w:r>
    </w:p>
    <w:p w14:paraId="790FE7B4" w14:textId="77777777" w:rsidR="00FF4924" w:rsidRPr="00FF4924" w:rsidRDefault="00FF4924" w:rsidP="00D21179">
      <w:pPr>
        <w:pStyle w:val="MDPI32textnoindent"/>
        <w:numPr>
          <w:ilvl w:val="0"/>
          <w:numId w:val="111"/>
        </w:numPr>
      </w:pPr>
      <w:r w:rsidRPr="00FF4924">
        <w:t>Insufficient resources to find and coordinate care, including:</w:t>
      </w:r>
    </w:p>
    <w:p w14:paraId="7238EA36" w14:textId="2F0A4CD8" w:rsidR="00FF4924" w:rsidRPr="00FF4924" w:rsidRDefault="00FF4924" w:rsidP="00A42ADB">
      <w:pPr>
        <w:pStyle w:val="MDPI32textnoindent"/>
        <w:numPr>
          <w:ilvl w:val="1"/>
          <w:numId w:val="111"/>
        </w:numPr>
      </w:pPr>
      <w:r w:rsidRPr="00FF4924">
        <w:t>Insufficient patient and provider education on BED treatment options</w:t>
      </w:r>
      <w:r>
        <w:t xml:space="preserve"> </w:t>
      </w:r>
      <w:r w:rsidRPr="00FF4924">
        <w:fldChar w:fldCharType="begin">
          <w:fldData xml:space="preserve">PEVuZE5vdGU+PENpdGU+PEF1dGhvcj5Kb2huczwvQXV0aG9yPjxZZWFyPjIwMTk8L1llYXI+PFJl
Y051bT44MzQ0PC9SZWNOdW0+PERpc3BsYXlUZXh0Pls0MiwgNDMsIDQ1LCA0NiwgNTEsIDYzLCA4
OV08L0Rpc3BsYXlUZXh0PjxyZWNvcmQ+PHJlYy1udW1iZXI+ODM0NDwvcmVjLW51bWJlcj48Zm9y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PC9DaXRlPjxDaXRlPjxBdXRob3I+Q2hhbzwvQXV0aG9yPjxZZWFyPjIwMTk8L1llYXI+PFJlY051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</w:fldData>
        </w:fldChar>
      </w:r>
      <w:r w:rsidR="006A2418">
        <w:instrText xml:space="preserve"> ADDIN EN.CITE </w:instrText>
      </w:r>
      <w:r w:rsidR="006A2418">
        <w:fldChar w:fldCharType="begin">
          <w:fldData xml:space="preserve">PEVuZE5vdGU+PENpdGU+PEF1dGhvcj5Kb2huczwvQXV0aG9yPjxZZWFyPjIwMTk8L1llYXI+PFJl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Q2l0ZT48QXV0aG9yPkhlcm1hbjwvQXV0aG9yPjxZZWFyPjIwMTQ8L1llYXI+PFJlY051bT43OTM2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</w:fldData>
        </w:fldChar>
      </w:r>
      <w:r w:rsidR="006A2418">
        <w:instrText xml:space="preserve"> ADDIN EN.CITE.DATA </w:instrText>
      </w:r>
      <w:r w:rsidR="006A2418">
        <w:fldChar w:fldCharType="end"/>
      </w:r>
      <w:r w:rsidRPr="00FF4924">
        <w:fldChar w:fldCharType="separate"/>
      </w:r>
      <w:r w:rsidR="006A2418">
        <w:rPr>
          <w:noProof/>
        </w:rPr>
        <w:t>[42, 43, 45, 46, 51, 63, 89]</w:t>
      </w:r>
      <w:r w:rsidRPr="00FF4924">
        <w:fldChar w:fldCharType="end"/>
      </w:r>
      <w:r>
        <w:t>,</w:t>
      </w:r>
      <w:r w:rsidRPr="00FF4924">
        <w:fldChar w:fldCharType="begin"/>
      </w:r>
      <w:r w:rsidR="00CF3DBA">
        <w:instrText xml:space="preserve"> ADDIN EN.CITE &lt;EndNote&gt;&lt;Cite&gt;&lt;Author&gt;Reyes-Rodríguez&lt;/Author&gt;&lt;Year&gt;2013&lt;/Year&gt;&lt;RecNum&gt;8487&lt;/RecNum&gt;&lt;DisplayText&gt;[73]&lt;/DisplayText&gt;&lt;record&gt;&lt;rec-number&gt;8487&lt;/rec-number&gt;&lt;foreign-keys&gt;&lt;key app="EN" db-id="vv2s9rd9przr9lew5tv52rwde9rard2t52rt" timestamp="1701814083"&gt;8487&lt;/key&gt;&lt;/foreign-keys&gt;&lt;ref-type name="Journal Article"&gt;17&lt;/ref-type&gt;&lt;contributors&gt;&lt;authors&gt;&lt;author&gt;Reyes-Rodríguez, Mae Lynn&lt;/author&gt;&lt;author&gt;Ramírez, Juanita&lt;/author&gt;&lt;author&gt;Davis, Kendra&lt;/author&gt;&lt;author&gt;Patrice, Kesha&lt;/author&gt;&lt;author&gt;Bulik, Cynthia M&lt;/author&gt;&lt;/authors&gt;&lt;/contributors&gt;&lt;titles&gt;&lt;title&gt;Exploring barriers and facilitators in eating disorders treatment among Latinas in the United States&lt;/title&gt;&lt;secondary-title&gt;Journal of Latina/o psychology&lt;/secondary-title&gt;&lt;/titles&gt;&lt;periodical&gt;&lt;full-title&gt;Journal of Latina/o psychology&lt;/full-title&gt;&lt;/periodical&gt;&lt;pages&gt;112&lt;/pages&gt;&lt;volume&gt;1&lt;/volume&gt;&lt;number&gt;2&lt;/number&gt;&lt;dates&gt;&lt;year&gt;2013&lt;/year&gt;&lt;/dates&gt;&lt;isbn&gt;2163-0070&lt;/isbn&gt;&lt;urls&gt;&lt;/urls&gt;&lt;/record&gt;&lt;/Cite&gt;&lt;/EndNote&gt;</w:instrText>
      </w:r>
      <w:r w:rsidRPr="00FF4924">
        <w:fldChar w:fldCharType="separate"/>
      </w:r>
      <w:r w:rsidR="00CF3DBA">
        <w:rPr>
          <w:noProof/>
        </w:rPr>
        <w:t>[73]</w:t>
      </w:r>
      <w:r w:rsidRPr="00FF4924">
        <w:fldChar w:fldCharType="end"/>
      </w:r>
      <w:r>
        <w:t>.</w:t>
      </w:r>
    </w:p>
    <w:p w14:paraId="0C7E0358" w14:textId="0423F4DB" w:rsidR="00FF4924" w:rsidRPr="00FF4924" w:rsidRDefault="00FF4924" w:rsidP="00A42ADB">
      <w:pPr>
        <w:pStyle w:val="MDPI32textnoindent"/>
        <w:numPr>
          <w:ilvl w:val="1"/>
          <w:numId w:val="111"/>
        </w:numPr>
      </w:pPr>
      <w:r w:rsidRPr="00FF4924">
        <w:t>Insufficient resources to coordinate communication between multiple providers on a multidisciplinary team</w:t>
      </w:r>
      <w:r>
        <w:t xml:space="preserve"> </w:t>
      </w:r>
      <w:r w:rsidRPr="00FF4924">
        <w:fldChar w:fldCharType="begin">
          <w:fldData xml:space="preserve">PEVuZE5vdGU+PENpdGU+PEF1dGhvcj5IZXJtYW48L0F1dGhvcj48WWVhcj4yMDE0PC9ZZWFyPjxS
ZWNOdW0+NzkzNjwvUmVjTnVtPjxEaXNwbGF5VGV4dD5bNDYsIDQ5XTwvRGlzcGxheVRleHQ+PHJl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CF3DBA">
        <w:instrText xml:space="preserve"> ADDIN EN.CITE </w:instrText>
      </w:r>
      <w:r w:rsidR="00CF3DBA">
        <w:fldChar w:fldCharType="begin">
          <w:fldData xml:space="preserve">PEVuZE5vdGU+PENpdGU+PEF1dGhvcj5IZXJtYW48L0F1dGhvcj48WWVhcj4yMDE0PC9ZZWFyPjxS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</w:fldData>
        </w:fldChar>
      </w:r>
      <w:r w:rsidR="00CF3DBA">
        <w:instrText xml:space="preserve"> ADDIN EN.CITE.DATA </w:instrText>
      </w:r>
      <w:r w:rsidR="00CF3DBA">
        <w:fldChar w:fldCharType="end"/>
      </w:r>
      <w:r w:rsidRPr="00FF4924">
        <w:fldChar w:fldCharType="separate"/>
      </w:r>
      <w:r w:rsidR="00CF3DBA">
        <w:rPr>
          <w:noProof/>
        </w:rPr>
        <w:t>[46, 49]</w:t>
      </w:r>
      <w:r w:rsidRPr="00FF4924">
        <w:fldChar w:fldCharType="end"/>
      </w:r>
      <w:r>
        <w:t>.</w:t>
      </w:r>
    </w:p>
    <w:p w14:paraId="595305D5" w14:textId="5970B693" w:rsidR="00FF4924" w:rsidRPr="00FF4924" w:rsidRDefault="00FF4924" w:rsidP="00A42ADB">
      <w:pPr>
        <w:pStyle w:val="MDPI32textnoindent"/>
        <w:numPr>
          <w:ilvl w:val="1"/>
          <w:numId w:val="111"/>
        </w:numPr>
      </w:pPr>
      <w:r w:rsidRPr="00FF4924">
        <w:t>Time required to seek, coordinate, and engage in treatment</w:t>
      </w:r>
      <w:r>
        <w:t xml:space="preserve"> </w:t>
      </w:r>
      <w:r w:rsidRPr="00FF4924">
        <w:fldChar w:fldCharType="begin">
          <w:fldData xml:space="preserve">PEVuZE5vdGU+PENpdGU+PEF1dGhvcj5UaGFwbGl5YWw8L0F1dGhvcj48WWVhcj4yMDE3PC9ZZWFy
PjxSZWNOdW0+Nzk1OTwvUmVjTnVtPjxEaXNwbGF5VGV4dD5bNDgsIDQ5LCA5NS05OV08L0Rpc3Bs
YXlUZXh0PjxyZWNvcmQ+PHJlYy1udW1iZXI+Nzk1OTwvcmVjLW51bWJlcj48Zm9yZWlnbi1rZXlz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dXJscz48L3VybHM+PC9yZWNvcmQ+PC9DaXRlPjxDaXRlPjxBdXRob3I+R29vZGU8L0F1dGhvcj48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b2d5PC9hYmJyLTE+PC9wZXJpb2RpY2FsPjxwYWdlcz42NDE8L3BhZ2VzPjx2b2x1bWU+Njg8L3Zv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bGwtdGl0bGU+PC9wZXJpb2RpY2FsPjxwYWdlcz4xLTg8L3BhZ2VzPjxkYXRlcz48eWVhcj4yMDIy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</w:fldData>
        </w:fldChar>
      </w:r>
      <w:r w:rsidR="00CF3DBA">
        <w:instrText xml:space="preserve"> ADDIN EN.CITE </w:instrText>
      </w:r>
      <w:r w:rsidR="00CF3DBA">
        <w:fldChar w:fldCharType="begin">
          <w:fldData xml:space="preserve">PEVuZE5vdGU+PENpdGU+PEF1dGhvcj5UaGFwbGl5YWw8L0F1dGhvcj48WWVhcj4yMDE3PC9ZZWFy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</w:fldData>
        </w:fldChar>
      </w:r>
      <w:r w:rsidR="00CF3DBA">
        <w:instrText xml:space="preserve"> ADDIN EN.CITE.DATA </w:instrText>
      </w:r>
      <w:r w:rsidR="00CF3DBA">
        <w:fldChar w:fldCharType="end"/>
      </w:r>
      <w:r w:rsidRPr="00FF4924">
        <w:fldChar w:fldCharType="separate"/>
      </w:r>
      <w:r w:rsidR="00CF3DBA">
        <w:rPr>
          <w:noProof/>
        </w:rPr>
        <w:t>[48, 49, 95-99]</w:t>
      </w:r>
      <w:r w:rsidRPr="00FF4924">
        <w:fldChar w:fldCharType="end"/>
      </w:r>
      <w:r w:rsidRPr="00FF4924">
        <w:t xml:space="preserve"> [see note for 9.d directly below]. </w:t>
      </w:r>
    </w:p>
    <w:p w14:paraId="6113A56D" w14:textId="681F468A" w:rsidR="00FF4924" w:rsidRPr="00FF4924" w:rsidRDefault="00FF4924" w:rsidP="00A42ADB">
      <w:pPr>
        <w:pStyle w:val="MDPI32textnoindent"/>
        <w:numPr>
          <w:ilvl w:val="1"/>
          <w:numId w:val="111"/>
        </w:numPr>
      </w:pPr>
      <w:r w:rsidRPr="00FF4924">
        <w:t>Transportation to and from treatment</w:t>
      </w:r>
      <w:r>
        <w:t xml:space="preserve"> </w:t>
      </w:r>
      <w:r w:rsidRPr="00FF4924">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ZWNOdW0+Nzk1MTwvUmVjTnVtPjxEaXNwbGF5VGV4dD5bNDIsIDQzLCA0OSwgOTUtOTldPC9EaXNw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</w:fldData>
        </w:fldChar>
      </w:r>
      <w:r w:rsidR="00CF3DBA">
        <w:instrText xml:space="preserve"> ADDIN EN.CITE.DATA </w:instrText>
      </w:r>
      <w:r w:rsidR="00CF3DBA">
        <w:fldChar w:fldCharType="end"/>
      </w:r>
      <w:r w:rsidRPr="00FF4924">
        <w:fldChar w:fldCharType="separate"/>
      </w:r>
      <w:r w:rsidR="00CF3DBA">
        <w:rPr>
          <w:noProof/>
        </w:rPr>
        <w:t>[42, 43, 49, 95-99]</w:t>
      </w:r>
      <w:r w:rsidRPr="00FF4924">
        <w:fldChar w:fldCharType="end"/>
      </w:r>
      <w:r w:rsidRPr="00FF4924">
        <w:t>.</w:t>
      </w:r>
    </w:p>
    <w:p w14:paraId="49BE39C3" w14:textId="75014CD4" w:rsidR="00FF4924" w:rsidRPr="00FF4924" w:rsidRDefault="00FF4924" w:rsidP="00D21179">
      <w:pPr>
        <w:pStyle w:val="MDPI32textnoindent"/>
        <w:ind w:left="4046"/>
      </w:pPr>
      <w:r w:rsidRPr="00FF4924">
        <w:t xml:space="preserve">NOTE: Existing literature does not tend to recognize transportation as a barrier to treatment access </w:t>
      </w:r>
      <w:r w:rsidRPr="00FF4924">
        <w:rPr>
          <w:i/>
          <w:iCs/>
        </w:rPr>
        <w:t>directly</w:t>
      </w:r>
      <w:r w:rsidRPr="00FF4924">
        <w:t xml:space="preserve"> (to the authors’ awareness). However, transportation </w:t>
      </w:r>
      <w:r w:rsidRPr="00FF4924">
        <w:rPr>
          <w:i/>
          <w:iCs/>
        </w:rPr>
        <w:t xml:space="preserve">is </w:t>
      </w:r>
      <w:r w:rsidRPr="00FF4924">
        <w:t>cited as a barrier for BED research participation and a reason for research participation dropout in a variety of literature in the field. For example, Striegel-Moore et al (2001) reported 20.8% of participants in their comparison of binge eating disorder and bulimia nervosa in a community sample (44/157) were interviewed by phone due to scheduling constraints or lack of access to transportation</w:t>
      </w:r>
      <w:r w:rsidR="009151D1">
        <w:t xml:space="preserve"> </w:t>
      </w:r>
      <w:r w:rsidR="000C0701">
        <w:fldChar w:fldCharType="begin"/>
      </w:r>
      <w:r w:rsidR="00CF3DBA">
        <w:instrText xml:space="preserve"> ADDIN EN.CITE &lt;EndNote&gt;&lt;Cite&gt;&lt;Author&gt;Striegel‐Moore&lt;/Author&gt;&lt;Year&gt;2001&lt;/Year&gt;&lt;RecNum&gt;8348&lt;/RecNum&gt;&lt;DisplayText&gt;[97]&lt;/DisplayText&gt;&lt;record&gt;&lt;rec-number&gt;8348&lt;/rec-number&gt;&lt;foreign-keys&gt;&lt;key app="EN" db-id="vv2s9rd9przr9lew5tv52rwde9rard2t52rt" timestamp="1697733266"&gt;8348&lt;/key&gt;&lt;/foreign-keys&gt;&lt;ref-type name="Journal Article"&gt;17&lt;/ref-type&gt;&lt;contributors&gt;&lt;authors&gt;&lt;author&gt;Striegel‐Moore, Ruth H&lt;/author&gt;&lt;author&gt;Cachelin, Fary M&lt;/author&gt;&lt;author&gt;Dohm, Faith‐Anne&lt;/author&gt;&lt;author&gt;Pike, Kathleen M&lt;/author&gt;&lt;author&gt;Wilfley, Denise E&lt;/author&gt;&lt;author&gt;Fairburn, Christopher G&lt;/author&gt;&lt;/authors&gt;&lt;/contributors&gt;&lt;titles&gt;&lt;title&gt;Comparison of binge eating disorder and bulimia nervosa in a community sample&lt;/title&gt;&lt;secondary-title&gt;International Journal of Eating Disorders&lt;/secondary-title&gt;&lt;/titles&gt;&lt;periodical&gt;&lt;full-title&gt;International Journal of Eating Disorders&lt;/full-title&gt;&lt;/periodical&gt;&lt;pages&gt;157-165&lt;/pages&gt;&lt;volume&gt;29&lt;/volume&gt;&lt;number&gt;2&lt;/number&gt;&lt;dates&gt;&lt;year&gt;2001&lt;/year&gt;&lt;/dates&gt;&lt;isbn&gt;0276-3478&lt;/isbn&gt;&lt;urls&gt;&lt;/urls&gt;&lt;/record&gt;&lt;/Cite&gt;&lt;/EndNote&gt;</w:instrText>
      </w:r>
      <w:r w:rsidR="000C0701">
        <w:fldChar w:fldCharType="separate"/>
      </w:r>
      <w:r w:rsidR="00CF3DBA">
        <w:rPr>
          <w:noProof/>
        </w:rPr>
        <w:t>[97]</w:t>
      </w:r>
      <w:r w:rsidR="000C0701">
        <w:fldChar w:fldCharType="end"/>
      </w:r>
      <w:r w:rsidRPr="00FF4924">
        <w:t>. Wilfley et al (2000) reported 53/543 (9.8%) participants who were screened by phone to participate in their study on comorbid psychopathology in binge eating disorder did not participate because of time conflicts or lack of time and 15/543 (2.8%) did not participate due to transportation limitations or being too far from the clinic</w:t>
      </w:r>
      <w:r w:rsidR="009151D1">
        <w:t xml:space="preserve"> </w:t>
      </w:r>
      <w:r w:rsidR="000C0701">
        <w:fldChar w:fldCharType="begin"/>
      </w:r>
      <w:r w:rsidR="00CF3DBA">
        <w:instrText xml:space="preserve"> ADDIN EN.CITE &lt;EndNote&gt;&lt;Cite&gt;&lt;Author&gt;Wilfley&lt;/Author&gt;&lt;Year&gt;2000&lt;/Year&gt;&lt;RecNum&gt;8347&lt;/RecNum&gt;&lt;DisplayText&gt;[96]&lt;/DisplayText&gt;&lt;record&gt;&lt;rec-number&gt;8347&lt;/rec-number&gt;&lt;foreign-keys&gt;&lt;key app="EN" db-id="vv2s9rd9przr9lew5tv52rwde9rard2t52rt" timestamp="1697732993"&gt;8347&lt;/key&gt;&lt;/foreign-keys&gt;&lt;ref-type name="Journal Article"&gt;17&lt;/ref-type&gt;&lt;contributors&gt;&lt;authors&gt;&lt;author&gt;Wilfley, Denise E&lt;/author&gt;&lt;author&gt;Friedman, Michael A&lt;/author&gt;&lt;author&gt;Dounchis, Jennifer Zoler&lt;/author&gt;&lt;author&gt;Stein, Richard I&lt;/author&gt;&lt;author&gt;Welch, R Robinson&lt;/author&gt;&lt;author&gt;Ball, Samuel A&lt;/author&gt;&lt;/authors&gt;&lt;/contributors&gt;&lt;titles&gt;&lt;title&gt;Comorbid psychopathology in binge eating disorder: relation to eating disorder severity at baseline and following treatment&lt;/title&gt;&lt;secondary-title&gt;Journal of consulting and clinical psychology&lt;/secondary-title&gt;&lt;/titles&gt;&lt;periodical&gt;&lt;full-title&gt;J Consult Clin Psychol&lt;/full-title&gt;&lt;abbr-1&gt;Journal of consulting and clinical psychology&lt;/abbr-1&gt;&lt;/periodical&gt;&lt;pages&gt;641&lt;/pages&gt;&lt;volume&gt;68&lt;/volume&gt;&lt;number&gt;4&lt;/number&gt;&lt;dates&gt;&lt;year&gt;2000&lt;/year&gt;&lt;/dates&gt;&lt;isbn&gt;1939-2117&lt;/isbn&gt;&lt;urls&gt;&lt;/urls&gt;&lt;/record&gt;&lt;/Cite&gt;&lt;/EndNote&gt;</w:instrText>
      </w:r>
      <w:r w:rsidR="000C0701">
        <w:fldChar w:fldCharType="separate"/>
      </w:r>
      <w:r w:rsidR="00CF3DBA">
        <w:rPr>
          <w:noProof/>
        </w:rPr>
        <w:t>[96]</w:t>
      </w:r>
      <w:r w:rsidR="000C0701">
        <w:fldChar w:fldCharType="end"/>
      </w:r>
      <w:r w:rsidRPr="00FF4924">
        <w:t xml:space="preserve">. Thompson-Brenner et al. (2013) recognize transportation and time constraints as possible contributors to the </w:t>
      </w:r>
      <w:r w:rsidRPr="00FF4924">
        <w:lastRenderedPageBreak/>
        <w:t>observed disparity in dropout rates between individual vs. group self-help/guided self-help treatment (26.1% [95% CI: 25.8%, 26.4%] vs. 40.3% [95% CI: 39.4%, 41.2%]) and between different ethnicities</w:t>
      </w:r>
      <w:r w:rsidR="009151D1">
        <w:t xml:space="preserve"> </w:t>
      </w:r>
      <w:r w:rsidR="000C0701">
        <w:fldChar w:fldCharType="begin"/>
      </w:r>
      <w:r w:rsidR="00CF3DBA">
        <w:instrText xml:space="preserve"> ADDIN EN.CITE &lt;EndNote&gt;&lt;Cite&gt;&lt;Author&gt;Thompson-Brenner&lt;/Author&gt;&lt;Year&gt;2013&lt;/Year&gt;&lt;RecNum&gt;8350&lt;/RecNum&gt;&lt;DisplayText&gt;[99]&lt;/DisplayText&gt;&lt;record&gt;&lt;rec-number&gt;8350&lt;/rec-number&gt;&lt;foreign-keys&gt;&lt;key app="EN" db-id="vv2s9rd9przr9lew5tv52rwde9rard2t52rt" timestamp="1697733758"&gt;8350&lt;/key&gt;&lt;/foreign-keys&gt;&lt;ref-type name="Journal Article"&gt;17&lt;/ref-type&gt;&lt;contributors&gt;&lt;authors&gt;&lt;author&gt;Thompson-Brenner, Heather&lt;/author&gt;&lt;author&gt;Franko, Debra L&lt;/author&gt;&lt;author&gt;Thompson, Douglas R&lt;/author&gt;&lt;author&gt;Grilo, Carlos M&lt;/author&gt;&lt;author&gt;Boisseau, Christina L&lt;/author&gt;&lt;author&gt;Roehrig, James P&lt;/author&gt;&lt;author&gt;Richards, Lauren K&lt;/author&gt;&lt;author&gt;Bryson, Susan W&lt;/author&gt;&lt;author&gt;Bulik, Cynthia M&lt;/author&gt;&lt;author&gt;Crow, Scott J&lt;/author&gt;&lt;/authors&gt;&lt;/contributors&gt;&lt;titles&gt;&lt;title&gt;Race/ethnicity, education, and treatment parameters as moderators and predictors of outcome in binge eating disorder&lt;/title&gt;&lt;secondary-title&gt;Journal of consulting and clinical psychology&lt;/secondary-title&gt;&lt;/titles&gt;&lt;periodical&gt;&lt;full-title&gt;J Consult Clin Psychol&lt;/full-title&gt;&lt;abbr-1&gt;Journal of consulting and clinical psychology&lt;/abbr-1&gt;&lt;/periodical&gt;&lt;pages&gt;710&lt;/pages&gt;&lt;volume&gt;81&lt;/volume&gt;&lt;number&gt;4&lt;/number&gt;&lt;dates&gt;&lt;year&gt;2013&lt;/year&gt;&lt;/dates&gt;&lt;isbn&gt;1939-2117&lt;/isbn&gt;&lt;urls&gt;&lt;/urls&gt;&lt;/record&gt;&lt;/Cite&gt;&lt;/EndNote&gt;</w:instrText>
      </w:r>
      <w:r w:rsidR="000C0701">
        <w:fldChar w:fldCharType="separate"/>
      </w:r>
      <w:r w:rsidR="00CF3DBA">
        <w:rPr>
          <w:noProof/>
        </w:rPr>
        <w:t>[99]</w:t>
      </w:r>
      <w:r w:rsidR="000C0701">
        <w:fldChar w:fldCharType="end"/>
      </w:r>
      <w:r w:rsidRPr="00FF4924">
        <w:t>. In their estimate of the true costs of BED treatment,</w:t>
      </w:r>
      <w:r w:rsidRPr="00FF4924">
        <w:rPr>
          <w:b/>
          <w:bCs/>
        </w:rPr>
        <w:t xml:space="preserve"> </w:t>
      </w:r>
      <w:r w:rsidRPr="00FF4924">
        <w:t>Jenkins et al. (2022) identified “out-of-pocket expenses” as an important contribution to BED treatment costs, which, “focused largely on transportation</w:t>
      </w:r>
      <w:r w:rsidR="009151D1">
        <w:t xml:space="preserve">,” </w:t>
      </w:r>
      <w:r w:rsidR="000C0701">
        <w:fldChar w:fldCharType="begin"/>
      </w:r>
      <w:r w:rsidR="00CF3DBA">
        <w:instrText xml:space="preserve"> ADDIN EN.CITE &lt;EndNote&gt;&lt;Cite&gt;&lt;Author&gt;Jenkins&lt;/Author&gt;&lt;Year&gt;2022&lt;/Year&gt;&lt;RecNum&gt;8349&lt;/RecNum&gt;&lt;DisplayText&gt;[98]&lt;/DisplayText&gt;&lt;record&gt;&lt;rec-number&gt;8349&lt;/rec-number&gt;&lt;foreign-keys&gt;&lt;key app="EN" db-id="vv2s9rd9przr9lew5tv52rwde9rard2t52rt" timestamp="1697733406"&gt;8349&lt;/key&gt;&lt;/foreign-keys&gt;&lt;ref-type name="Journal Article"&gt;17&lt;/ref-type&gt;&lt;contributors&gt;&lt;authors&gt;&lt;author&gt;Jenkins, Paul E&lt;/author&gt;&lt;/authors&gt;&lt;/contributors&gt;&lt;titles&gt;&lt;title&gt;Cost-of-illness for non-underweight binge-eating disorders&lt;/title&gt;&lt;secondary-title&gt;Eating and Weight Disorders-Studies on Anorexia, Bulimia and Obesity&lt;/secondary-title&gt;&lt;/titles&gt;&lt;periodical&gt;&lt;full-title&gt;Eating and Weight Disorders-Studies on Anorexia, Bulimia and Obesity&lt;/full-title&gt;&lt;/periodical&gt;&lt;pages&gt;1-8&lt;/pages&gt;&lt;dates&gt;&lt;year&gt;2022&lt;/year&gt;&lt;/dates&gt;&lt;urls&gt;&lt;/urls&gt;&lt;/record&gt;&lt;/Cite&gt;&lt;/EndNote&gt;</w:instrText>
      </w:r>
      <w:r w:rsidR="000C0701">
        <w:fldChar w:fldCharType="separate"/>
      </w:r>
      <w:r w:rsidR="00CF3DBA">
        <w:rPr>
          <w:noProof/>
        </w:rPr>
        <w:t>[98]</w:t>
      </w:r>
      <w:r w:rsidR="000C0701">
        <w:fldChar w:fldCharType="end"/>
      </w:r>
      <w:r w:rsidR="009151D1">
        <w:t>.</w:t>
      </w:r>
      <w:r w:rsidRPr="00FF4924">
        <w:t xml:space="preserve"> Additionally, Goode et al. (2023) report “several” eligible participants in their pilot open trial of an appetite awareness and lifestyle modification intervention for black women at risk for BED being unable to participate “due to work or transportation challenges</w:t>
      </w:r>
      <w:r w:rsidR="009151D1">
        <w:t xml:space="preserve">,” </w:t>
      </w:r>
      <w:r w:rsidR="000C0701">
        <w:fldChar w:fldCharType="begin"/>
      </w:r>
      <w:r w:rsidR="00CF3DBA">
        <w:instrText xml:space="preserve"> ADDIN EN.CITE &lt;EndNote&gt;&lt;Cite&gt;&lt;Author&gt;Goode&lt;/Author&gt;&lt;Year&gt;2023&lt;/Year&gt;&lt;RecNum&gt;8346&lt;/RecNum&gt;&lt;DisplayText&gt;[95]&lt;/DisplayText&gt;&lt;record&gt;&lt;rec-number&gt;8346&lt;/rec-number&gt;&lt;foreign-keys&gt;&lt;key app="EN" db-id="vv2s9rd9przr9lew5tv52rwde9rard2t52rt" timestamp="1697732934"&gt;8346&lt;/key&gt;&lt;/foreign-keys&gt;&lt;ref-type name="Journal Article"&gt;17&lt;/ref-type&gt;&lt;contributors&gt;&lt;authors&gt;&lt;author&gt;Goode, Rachel W&lt;/author&gt;&lt;author&gt;Bardone‐Cone, Anna&lt;/author&gt;&lt;author&gt;Wilhoit‐Reeves, Stephanie&lt;/author&gt;&lt;author&gt;Williams, Lesley&lt;/author&gt;&lt;author&gt;Malian, Hannah&lt;/author&gt;&lt;author&gt;Coan, Danielle&lt;/author&gt;&lt;author&gt;Noem, Taylor&lt;/author&gt;&lt;author&gt;Tate, Deborah F&lt;/author&gt;&lt;/authors&gt;&lt;/contributors&gt;&lt;titles&gt;&lt;title&gt;Creating an appetite awareness and lifestyle modification intervention for Black women at risk for binge eating disorder: A pilot open trial&lt;/title&gt;&lt;secondary-title&gt;Clinical Obesity&lt;/secondary-title&gt;&lt;/titles&gt;&lt;periodical&gt;&lt;full-title&gt;Clinical Obesity&lt;/full-title&gt;&lt;/periodical&gt;&lt;pages&gt;e12613&lt;/pages&gt;&lt;dates&gt;&lt;year&gt;2023&lt;/year&gt;&lt;/dates&gt;&lt;isbn&gt;1758-8103&lt;/isbn&gt;&lt;urls&gt;&lt;/urls&gt;&lt;/record&gt;&lt;/Cite&gt;&lt;/EndNote&gt;</w:instrText>
      </w:r>
      <w:r w:rsidR="000C0701">
        <w:fldChar w:fldCharType="separate"/>
      </w:r>
      <w:r w:rsidR="00CF3DBA">
        <w:rPr>
          <w:noProof/>
        </w:rPr>
        <w:t>[95]</w:t>
      </w:r>
      <w:r w:rsidR="000C0701">
        <w:fldChar w:fldCharType="end"/>
      </w:r>
      <w:r w:rsidR="009151D1">
        <w:t>.</w:t>
      </w:r>
    </w:p>
    <w:p w14:paraId="21BACEA6" w14:textId="4A6C72FE" w:rsidR="00FF4924" w:rsidRPr="00FF4924" w:rsidRDefault="00FF4924" w:rsidP="00B860E6">
      <w:pPr>
        <w:pStyle w:val="MDPI32textnoindent"/>
        <w:numPr>
          <w:ilvl w:val="0"/>
          <w:numId w:val="111"/>
        </w:numPr>
      </w:pPr>
      <w:r w:rsidRPr="00FF4924">
        <w:t>ED provider scarcity and wait lists</w:t>
      </w:r>
      <w:r>
        <w:t xml:space="preserve"> </w:t>
      </w:r>
      <w:r w:rsidRPr="00FF4924">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ZWNOdW0+Nzk1MTwvUmVjTnVtPjxEaXNwbGF5VGV4dD5bMTcsIDQzLCA2MywgNjUsIDEwNS0xMDhd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b3JkPjwvQ2l0ZT48Q2l0ZT48QXV0aG9yPkJlbGw8L0F1dGhvcj48WWVhcj4yMDA0PC9ZZWFyPjxS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</w:fldData>
        </w:fldChar>
      </w:r>
      <w:r w:rsidR="00CF3DBA">
        <w:instrText xml:space="preserve"> ADDIN EN.CITE.DATA </w:instrText>
      </w:r>
      <w:r w:rsidR="00CF3DBA">
        <w:fldChar w:fldCharType="end"/>
      </w:r>
      <w:r w:rsidRPr="00FF4924">
        <w:fldChar w:fldCharType="separate"/>
      </w:r>
      <w:r w:rsidR="00CF3DBA">
        <w:rPr>
          <w:noProof/>
        </w:rPr>
        <w:t>[17, 43, 63, 65, 105-108]</w:t>
      </w:r>
      <w:r w:rsidRPr="00FF4924">
        <w:fldChar w:fldCharType="end"/>
      </w:r>
      <w:r>
        <w:t>.</w:t>
      </w:r>
    </w:p>
    <w:p w14:paraId="169683DC" w14:textId="200216A3" w:rsidR="00FF4924" w:rsidRPr="00FF4924" w:rsidRDefault="00FF4924" w:rsidP="00B860E6">
      <w:pPr>
        <w:pStyle w:val="MDPI32textnoindent"/>
        <w:numPr>
          <w:ilvl w:val="0"/>
          <w:numId w:val="111"/>
        </w:numPr>
      </w:pPr>
      <w:r w:rsidRPr="00FF4924">
        <w:t>Geographic access to treatment resources</w:t>
      </w:r>
      <w:r>
        <w:t xml:space="preserve"> </w:t>
      </w:r>
      <w:r w:rsidRPr="00FF4924">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instrText xml:space="preserve"> ADDIN EN.CITE </w:instrText>
      </w:r>
      <w:r w:rsidR="00CF3DBA">
        <w:fldChar w:fldCharType="begin">
          <w:fldData xml:space="preserve">PEVuZE5vdGU+PENpdGU+PEF1dGhvcj5IYWhuPC9BdXRob3I+PFllYXI+MjAyMzwvWWVhcj48UmVj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QXV0aG9yPkJlY2tlcjwvQXV0aG9yPjxZZWFyPjIwMTA8L1llYXI+PFJlY051bT44MzQ1PC9SZWNO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</w:fldData>
        </w:fldChar>
      </w:r>
      <w:r w:rsidR="00CF3DBA">
        <w:instrText xml:space="preserve"> ADDIN EN.CITE.DATA </w:instrText>
      </w:r>
      <w:r w:rsidR="00CF3DBA">
        <w:fldChar w:fldCharType="end"/>
      </w:r>
      <w:r w:rsidRPr="00FF4924">
        <w:fldChar w:fldCharType="separate"/>
      </w:r>
      <w:r w:rsidR="00CF3DBA">
        <w:rPr>
          <w:noProof/>
        </w:rPr>
        <w:t>[17, 43, 49, 63, 109]</w:t>
      </w:r>
      <w:r w:rsidRPr="00FF4924">
        <w:fldChar w:fldCharType="end"/>
      </w:r>
      <w:r>
        <w:t>.</w:t>
      </w:r>
    </w:p>
    <w:p w14:paraId="274D4253" w14:textId="499AC36A" w:rsidR="00FF4924" w:rsidRPr="00FF4924" w:rsidRDefault="00FF4924" w:rsidP="00B860E6">
      <w:pPr>
        <w:pStyle w:val="MDPI32textnoindent"/>
        <w:numPr>
          <w:ilvl w:val="0"/>
          <w:numId w:val="111"/>
        </w:numPr>
      </w:pPr>
      <w:r w:rsidRPr="00FF4924">
        <w:t>Poor education on BED diagnostic criteria and validity (e.g., that BED is in fact an autonomous DSM-5 mental health diagnosis)</w:t>
      </w:r>
      <w:r>
        <w:t xml:space="preserve"> </w:t>
      </w:r>
      <w:r w:rsidRPr="00FF4924">
        <w:fldChar w:fldCharType="begin">
          <w:fldData xml:space="preserve">PEVuZE5vdGU+PENpdGU+PEF1dGhvcj5CcmF5PC9BdXRob3I+PFllYXI+MjAyMjwvWWVhcj48UmVj
TnVtPjc4NDA8L1JlY051bT48RGlzcGxheVRleHQ+WzE3LCA0MywgNDYsIDQ4LCA0OSwgNTEtNTMs
IDYzXTwvRGlzcGxheVRleHQ+PHJlY29yZD48cmVjLW51bWJlcj43ODQwPC9yZWMtbnVtYmVyPjxm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PjxsYW5ndWFnZT5lbmc8L2xhbmd1YWdlPjwvcmVjb3JkPjwvQ2l0ZT48Q2l0ZT48QXV0aG9yPlRo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L2lzYm4+PHVybHM+PC91cmxzPjwvcmVjb3JkPjwvQ2l0ZT48Q2l0ZT48QXV0aG9yPkhlcHdvcnRo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TnVtPjc4NDA8L1JlY051bT48RGlzcGxheVRleHQ+WzE3LCA0MywgNDYsIDQ4LCA0OSwgNTEtNTMs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L2lzYm4+PHVybHM+PC91cmxzPjwvcmVjb3JkPjwvQ2l0ZT48Q2l0ZT48QXV0aG9yPkhlcHdvcnRo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</w:fldData>
        </w:fldChar>
      </w:r>
      <w:r w:rsidR="00CF3DBA">
        <w:instrText xml:space="preserve"> ADDIN EN.CITE.DATA </w:instrText>
      </w:r>
      <w:r w:rsidR="00CF3DBA">
        <w:fldChar w:fldCharType="end"/>
      </w:r>
      <w:r w:rsidRPr="00FF4924">
        <w:fldChar w:fldCharType="separate"/>
      </w:r>
      <w:r w:rsidR="00CF3DBA">
        <w:rPr>
          <w:noProof/>
        </w:rPr>
        <w:t>[17, 43, 46, 48, 49, 51-53, 63]</w:t>
      </w:r>
      <w:r w:rsidRPr="00FF4924">
        <w:fldChar w:fldCharType="end"/>
      </w:r>
      <w:r>
        <w:t>.</w:t>
      </w:r>
    </w:p>
    <w:p w14:paraId="042B618A" w14:textId="6F2BA4A2" w:rsidR="000151B2" w:rsidRDefault="00FF4924" w:rsidP="00B860E6">
      <w:pPr>
        <w:pStyle w:val="MDPI32textnoindent"/>
        <w:numPr>
          <w:ilvl w:val="0"/>
          <w:numId w:val="111"/>
        </w:numPr>
      </w:pPr>
      <w:r w:rsidRPr="00FF4924">
        <w:t>Fear of letting go of the coping/eating behavior (often associated with trauma/adversity)</w:t>
      </w:r>
      <w:r>
        <w:t>,</w:t>
      </w:r>
      <w:r w:rsidRPr="00FF4924">
        <w:t>”</w:t>
      </w:r>
      <w:r w:rsidRPr="00FF4924">
        <w:fldChar w:fldCharType="begin">
          <w:fldData xml:space="preserve">PEVuZE5vdGU+PENpdGU+PEF1dGhvcj5CaWxpxIc8L0F1dGhvcj48WWVhcj4yMDIwPC9ZZWFyPjxS
ZWNOdW0+Nzk1MTwvUmVjTnVtPjxEaXNwbGF5VGV4dD5bNDMsIDUyLCA1MywgMTEwXTwvRGlzcGxh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dGU+PENpdGU+PEF1dGhvcj5MZWF2ZXk8L0F1dGhvcj48WWVhcj4yMDExPC9ZZWFyPjxSZWNOdW0+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==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ZWNOdW0+Nzk1MTwvUmVjTnVtPjxEaXNwbGF5VGV4dD5bNDMsIDUyLCA1MywgMTEwXTwvRGlzcGxh
eVRleHQ+PHJlY29yZD48cmVjLW51bWJlcj43OTUxPC9yZWMtbnVtYmVyPjxmb3JlaWduLWtleXM+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dGU+PENpdGU+PEF1dGhvcj5MZWF2ZXk8L0F1dGhvcj48WWVhcj4yMDExPC9ZZWFyPjxSZWNOdW0+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==
</w:fldData>
        </w:fldChar>
      </w:r>
      <w:r w:rsidR="00CF3DBA">
        <w:instrText xml:space="preserve"> ADDIN EN.CITE.DATA </w:instrText>
      </w:r>
      <w:r w:rsidR="00CF3DBA">
        <w:fldChar w:fldCharType="end"/>
      </w:r>
      <w:r w:rsidRPr="00FF4924">
        <w:fldChar w:fldCharType="separate"/>
      </w:r>
      <w:r w:rsidR="00CF3DBA">
        <w:rPr>
          <w:noProof/>
        </w:rPr>
        <w:t>[43, 52, 53, 110]</w:t>
      </w:r>
      <w:r w:rsidRPr="00FF4924">
        <w:fldChar w:fldCharType="end"/>
      </w:r>
      <w:r>
        <w:t>.</w:t>
      </w:r>
      <w:r w:rsidRPr="00FF4924">
        <w:t xml:space="preserve"> </w:t>
      </w:r>
    </w:p>
    <w:p w14:paraId="2C007003" w14:textId="517E8AD8" w:rsidR="00FF4924" w:rsidRDefault="00FF4924" w:rsidP="000151B2">
      <w:pPr>
        <w:pStyle w:val="MDPI32textnoindent"/>
        <w:ind w:left="3326"/>
      </w:pPr>
      <w:r w:rsidRPr="00FF4924">
        <w:t>In addition to direct empirical support/patient report</w:t>
      </w:r>
      <w:r w:rsidR="000151B2">
        <w:t xml:space="preserve"> </w:t>
      </w:r>
      <w:r w:rsidRPr="00FF4924">
        <w:fldChar w:fldCharType="begin"/>
      </w:r>
      <w:r w:rsidR="00CF3DBA">
        <w:instrText xml:space="preserve"> ADDIN EN.CITE &lt;EndNote&gt;&lt;Cite&gt;&lt;Author&gt;Leavey&lt;/Author&gt;&lt;Year&gt;2011&lt;/Year&gt;&lt;RecNum&gt;8486&lt;/RecNum&gt;&lt;DisplayText&gt;[110]&lt;/DisplayText&gt;&lt;record&gt;&lt;rec-number&gt;8486&lt;/rec-number&gt;&lt;foreign-keys&gt;&lt;key app="EN" db-id="vv2s9rd9przr9lew5tv52rwde9rard2t52rt" timestamp="1701812211"&gt;8486&lt;/key&gt;&lt;/foreign-keys&gt;&lt;ref-type name="Journal Article"&gt;17&lt;/ref-type&gt;&lt;contributors&gt;&lt;authors&gt;&lt;author&gt;Leavey, G.&lt;/author&gt;&lt;author&gt;Vallianatou, C.&lt;/author&gt;&lt;author&gt;Johnson-Sabine, E.&lt;/author&gt;&lt;author&gt;Rae, S.&lt;/author&gt;&lt;author&gt;Gunputh, V.&lt;/author&gt;&lt;/authors&gt;&lt;/contributors&gt;&lt;auth-address&gt;Northern Ireland Association for Mental Health, University of Ulster, Belfast, Ireland. g.leavey@compasswellbeing.org&lt;/auth-address&gt;&lt;titles&gt;&lt;title&gt;Psychosocial barriers to engagement with an eating disorder service: a qualitative analysis of failure to attend&lt;/title&gt;&lt;secondary-title&gt;Eat Disord&lt;/secondary-title&gt;&lt;/titles&gt;&lt;periodical&gt;&lt;full-title&gt;Eat Disord&lt;/full-title&gt;&lt;abbr-1&gt;Eating disorders&lt;/abbr-1&gt;&lt;/periodical&gt;&lt;pages&gt;425-40&lt;/pages&gt;&lt;volume&gt;19&lt;/volume&gt;&lt;number&gt;5&lt;/number&gt;&lt;edition&gt;2011/09/22&lt;/edition&gt;&lt;keywords&gt;&lt;keyword&gt;Adult&lt;/keyword&gt;&lt;keyword&gt;Feeding and Eating Disorders/*psychology/*therapy&lt;/keyword&gt;&lt;keyword&gt;*Health Services Accessibility&lt;/keyword&gt;&lt;keyword&gt;Humans&lt;/keyword&gt;&lt;keyword&gt;*Patient Acceptance of Health Care&lt;/keyword&gt;&lt;keyword&gt;Referral and Consultation&lt;/keyword&gt;&lt;/keywords&gt;&lt;dates&gt;&lt;year&gt;2011&lt;/year&gt;&lt;pub-dates&gt;&lt;date&gt;Oct-Dec&lt;/date&gt;&lt;/pub-dates&gt;&lt;/dates&gt;&lt;isbn&gt;1064-0266&lt;/isbn&gt;&lt;accession-num&gt;21932972&lt;/accession-num&gt;&lt;urls&gt;&lt;/urls&gt;&lt;electronic-resource-num&gt;10.1080/10640266.2011.609096&lt;/electronic-resource-num&gt;&lt;remote-database-provider&gt;NLM&lt;/remote-database-provider&gt;&lt;language&gt;eng&lt;/language&gt;&lt;/record&gt;&lt;/Cite&gt;&lt;/EndNote&gt;</w:instrText>
      </w:r>
      <w:r w:rsidRPr="00FF4924">
        <w:fldChar w:fldCharType="separate"/>
      </w:r>
      <w:r w:rsidR="00CF3DBA">
        <w:rPr>
          <w:noProof/>
        </w:rPr>
        <w:t>[110]</w:t>
      </w:r>
      <w:r w:rsidRPr="00FF4924">
        <w:fldChar w:fldCharType="end"/>
      </w:r>
      <w:r w:rsidR="000151B2">
        <w:t>,</w:t>
      </w:r>
      <w:r w:rsidRPr="00FF4924">
        <w:t xml:space="preserve"> this treatment barrier also has some indirect support beyond expert endorsement here. For example, systematic reviews and meta-analyses collectively demonstrate strong associations between trauma history (including adverse childhood experiences (ACEs), adverse life experiences (ALEs), family-related non-abuse ALEs, and post-traumatic stress disorder (PTSD)) and BED</w:t>
      </w:r>
      <w:r>
        <w:t xml:space="preserve"> </w:t>
      </w:r>
      <w:r w:rsidRPr="00FF4924">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instrText xml:space="preserve"> ADDIN EN.CITE </w:instrText>
      </w:r>
      <w:r w:rsidR="00CF3DBA">
        <w:fldChar w:fldCharType="begin">
          <w:fldData xml:space="preserve">PEVuZE5vdGU+PENpdGU+PEF1dGhvcj5DYXNsaW5pPC9BdXRob3I+PFllYXI+MjAxNjwvWWVhcj48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</w:fldData>
        </w:fldChar>
      </w:r>
      <w:r w:rsidR="00CF3DBA">
        <w:instrText xml:space="preserve"> ADDIN EN.CITE.DATA </w:instrText>
      </w:r>
      <w:r w:rsidR="00CF3DBA">
        <w:fldChar w:fldCharType="end"/>
      </w:r>
      <w:r w:rsidRPr="00FF4924">
        <w:fldChar w:fldCharType="separate"/>
      </w:r>
      <w:r w:rsidR="00CF3DBA">
        <w:rPr>
          <w:noProof/>
        </w:rPr>
        <w:t>[122-126]</w:t>
      </w:r>
      <w:r w:rsidRPr="00FF4924">
        <w:fldChar w:fldCharType="end"/>
      </w:r>
      <w:r>
        <w:t>.</w:t>
      </w:r>
      <w:r w:rsidRPr="00FF4924">
        <w:t xml:space="preserve"> Similar associations have been observed in obesity</w:t>
      </w:r>
      <w:r>
        <w:t xml:space="preserve"> </w:t>
      </w:r>
      <w:r w:rsidRPr="00FF4924">
        <w:fldChar w:fldCharType="begin">
          <w:fldData xml:space="preserve">PEVuZE5vdGU+PENpdGU+PEF1dGhvcj5GZWxpdHRpPC9BdXRob3I+PFllYXI+MTk5ODwvWWVhcj48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</w:fldData>
        </w:fldChar>
      </w:r>
      <w:r w:rsidR="00CF3DBA">
        <w:instrText xml:space="preserve"> ADDIN EN.CITE </w:instrText>
      </w:r>
      <w:r w:rsidR="00CF3DBA">
        <w:fldChar w:fldCharType="begin">
          <w:fldData xml:space="preserve">PEVuZE5vdGU+PENpdGU+PEF1dGhvcj5GZWxpdHRpPC9BdXRob3I+PFllYXI+MTk5ODwvWWVhcj48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</w:fldData>
        </w:fldChar>
      </w:r>
      <w:r w:rsidR="00CF3DBA">
        <w:instrText xml:space="preserve"> ADDIN EN.CITE.DATA </w:instrText>
      </w:r>
      <w:r w:rsidR="00CF3DBA">
        <w:fldChar w:fldCharType="end"/>
      </w:r>
      <w:r w:rsidRPr="00FF4924">
        <w:fldChar w:fldCharType="separate"/>
      </w:r>
      <w:r w:rsidR="00CF3DBA">
        <w:rPr>
          <w:noProof/>
        </w:rPr>
        <w:t>[126, 129, 131]</w:t>
      </w:r>
      <w:r w:rsidRPr="00FF4924">
        <w:fldChar w:fldCharType="end"/>
      </w:r>
      <w:r>
        <w:t>,</w:t>
      </w:r>
      <w:r w:rsidRPr="00FF4924">
        <w:t xml:space="preserve"> which has high comorbidity with BED</w:t>
      </w:r>
      <w:r>
        <w:t xml:space="preserve"> </w:t>
      </w:r>
      <w:r w:rsidRPr="00FF4924">
        <w:fldChar w:fldCharType="begin">
          <w:fldData xml:space="preserve">PEVuZE5vdGU+PENpdGU+PEF1dGhvcj5IdWRzb248L0F1dGhvcj48WWVhcj4yMDA3PC9ZZWFyPjxS
ZWNOdW0+NDkwNzwvUmVjTnVtPjxEaXNwbGF5VGV4dD5bMiwgNSwgMTMyXTwvRGlzcGxheVRleHQ+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cj5kYSBMdXo8L0F1dGhvcj48WWVhcj4yMDE4PC9ZZWFyPjxSZWNOdW0+NTcxODwvUmVjTnVtPjxy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</w:fldData>
        </w:fldChar>
      </w:r>
      <w:r w:rsidR="00CF3DBA">
        <w:instrText xml:space="preserve"> ADDIN EN.CITE </w:instrText>
      </w:r>
      <w:r w:rsidR="00CF3DBA">
        <w:fldChar w:fldCharType="begin">
          <w:fldData xml:space="preserve">PEVuZE5vdGU+PENpdGU+PEF1dGhvcj5IdWRzb248L0F1dGhvcj48WWVhcj4yMDA3PC9ZZWFyPjxS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</w:fldData>
        </w:fldChar>
      </w:r>
      <w:r w:rsidR="00CF3DBA">
        <w:instrText xml:space="preserve"> ADDIN EN.CITE.DATA </w:instrText>
      </w:r>
      <w:r w:rsidR="00CF3DBA">
        <w:fldChar w:fldCharType="end"/>
      </w:r>
      <w:r w:rsidRPr="00FF4924">
        <w:fldChar w:fldCharType="separate"/>
      </w:r>
      <w:r w:rsidR="00CF3DBA">
        <w:rPr>
          <w:noProof/>
        </w:rPr>
        <w:t>[2, 5, 132]</w:t>
      </w:r>
      <w:r w:rsidRPr="00FF4924">
        <w:fldChar w:fldCharType="end"/>
      </w:r>
      <w:r>
        <w:t>.</w:t>
      </w:r>
      <w:r w:rsidRPr="00FF4924">
        <w:t xml:space="preserve"> For example, Vincent Felitti’s hallmark ACEs Study</w:t>
      </w:r>
      <w:r>
        <w:t xml:space="preserve"> </w:t>
      </w:r>
      <w:r w:rsidRPr="00FF4924">
        <w:fldChar w:fldCharType="begin"/>
      </w:r>
      <w:r w:rsidR="00CF3DBA">
        <w:instrText xml:space="preserve"> ADDIN EN.CITE &lt;EndNote&gt;&lt;Cite&gt;&lt;Author&gt;Hovell&lt;/Author&gt;&lt;Year&gt;1988&lt;/Year&gt;&lt;RecNum&gt;7094&lt;/RecNum&gt;&lt;DisplayText&gt;[130]&lt;/DisplayText&gt;&lt;record&gt;&lt;rec-number&gt;7094&lt;/rec-number&gt;&lt;foreign-keys&gt;&lt;key app="EN" db-id="vv2s9rd9przr9lew5tv52rwde9rard2t52rt" timestamp="1636656040"&gt;7094&lt;/key&gt;&lt;/foreign-keys&gt;&lt;ref-type name="Journal Article"&gt;17&lt;/ref-type&gt;&lt;contributors&gt;&lt;authors&gt;&lt;author&gt;Hovell, M. F.&lt;/author&gt;&lt;author&gt;Koch, A.&lt;/author&gt;&lt;author&gt;Hofstetter, C. R.&lt;/author&gt;&lt;author&gt;Sipan, C.&lt;/author&gt;&lt;author&gt;Faucher, P.&lt;/author&gt;&lt;author&gt;Dellinger, A.&lt;/author&gt;&lt;author&gt;Borok, G.&lt;/author&gt;&lt;author&gt;Forsythe, A.&lt;/author&gt;&lt;author&gt;Felitti, V. J.&lt;/author&gt;&lt;/authors&gt;&lt;/contributors&gt;&lt;auth-address&gt;San Diego State University, Graduate School of Public Health, Division of Health Promotion, CA 92182.&lt;/auth-address&gt;&lt;titles&gt;&lt;title&gt;Long-term weight loss maintenance: assessment of a behavioral and supplemented fasting regimen&lt;/title&gt;&lt;secondary-title&gt;Am J Public Health&lt;/secondary-title&gt;&lt;/titles&gt;&lt;periodical&gt;&lt;full-title&gt;American journal of public health&lt;/full-title&gt;&lt;abbr-1&gt;Am J Public Health&lt;/abbr-1&gt;&lt;/periodical&gt;&lt;pages&gt;663-6&lt;/pages&gt;&lt;volume&gt;78&lt;/volume&gt;&lt;number&gt;6&lt;/number&gt;&lt;edition&gt;1988/06/01&lt;/edition&gt;&lt;keywords&gt;&lt;keyword&gt;Adult&lt;/keyword&gt;&lt;keyword&gt;*Behavior Therapy&lt;/keyword&gt;&lt;keyword&gt;*Body Weight&lt;/keyword&gt;&lt;keyword&gt;*Fasting&lt;/keyword&gt;&lt;keyword&gt;Female&lt;/keyword&gt;&lt;keyword&gt;Follow-Up Studies&lt;/keyword&gt;&lt;keyword&gt;*Food, Formulated&lt;/keyword&gt;&lt;keyword&gt;Humans&lt;/keyword&gt;&lt;keyword&gt;Male&lt;/keyword&gt;&lt;keyword&gt;Middle Aged&lt;/keyword&gt;&lt;keyword&gt;Obesity/diet therapy/*therapy&lt;/keyword&gt;&lt;keyword&gt;Regression Analysis&lt;/keyword&gt;&lt;keyword&gt;Time Factors&lt;/keyword&gt;&lt;/keywords&gt;&lt;dates&gt;&lt;year&gt;1988&lt;/year&gt;&lt;pub-dates&gt;&lt;date&gt;Jun&lt;/date&gt;&lt;/pub-dates&gt;&lt;/dates&gt;&lt;isbn&gt;0090-0036 (Print)&amp;#xD;0090-0036&lt;/isbn&gt;&lt;accession-num&gt;3369597&lt;/accession-num&gt;&lt;urls&gt;&lt;/urls&gt;&lt;custom2&gt;PMC1350278&lt;/custom2&gt;&lt;electronic-resource-num&gt;10.2105/ajph.78.6.663&lt;/electronic-resource-num&gt;&lt;remote-database-provider&gt;NLM&lt;/remote-database-provider&gt;&lt;language&gt;eng&lt;/language&gt;&lt;/record&gt;&lt;/Cite&gt;&lt;/EndNote&gt;</w:instrText>
      </w:r>
      <w:r w:rsidRPr="00FF4924">
        <w:fldChar w:fldCharType="separate"/>
      </w:r>
      <w:r w:rsidR="00CF3DBA">
        <w:rPr>
          <w:noProof/>
        </w:rPr>
        <w:t>[130]</w:t>
      </w:r>
      <w:r w:rsidRPr="00FF4924">
        <w:fldChar w:fldCharType="end"/>
      </w:r>
      <w:r w:rsidRPr="00FF4924">
        <w:t xml:space="preserve"> found that individuals with obesity and comorbid ACEs perceived excess body weight to feel “safe;” whereas major weight loss was perceived as “threatening”</w:t>
      </w:r>
      <w:r w:rsidRPr="00FF4924">
        <w:fldChar w:fldCharType="begin"/>
      </w:r>
      <w:r w:rsidR="00CF3DBA">
        <w:instrText xml:space="preserve"> ADDIN EN.CITE &lt;EndNote&gt;&lt;Cite&gt;&lt;Author&gt;Felitti&lt;/Author&gt;&lt;Year&gt;2019&lt;/Year&gt;&lt;RecNum&gt;7093&lt;/RecNum&gt;&lt;DisplayText&gt;[128]&lt;/DisplayText&gt;&lt;record&gt;&lt;rec-number&gt;7093&lt;/rec-number&gt;&lt;foreign-keys&gt;&lt;key app="EN" db-id="vv2s9rd9przr9lew5tv52rwde9rard2t52rt" timestamp="1636656038"&gt;7093&lt;/key&gt;&lt;/foreign-keys&gt;&lt;ref-type name="Journal Article"&gt;17&lt;/ref-type&gt;&lt;contributors&gt;&lt;authors&gt;&lt;author&gt;Felitti, V. J.&lt;/author&gt;&lt;/authors&gt;&lt;/contributors&gt;&lt;titles&gt;&lt;title&gt;Origins of the ACE Study&lt;/title&gt;&lt;secondary-title&gt;Am J Prev Med&lt;/secondary-title&gt;&lt;/titles&gt;&lt;periodical&gt;&lt;full-title&gt;Am J Prev Med&lt;/full-title&gt;&lt;/periodical&gt;&lt;pages&gt;787-789&lt;/pages&gt;&lt;volume&gt;56&lt;/volume&gt;&lt;number&gt;6&lt;/number&gt;&lt;edition&gt;2019/05/21&lt;/edition&gt;&lt;keywords&gt;&lt;keyword&gt;Adverse Childhood Experiences/*statistics &amp;amp; numerical data&lt;/keyword&gt;&lt;keyword&gt;Humans&lt;/keyword&gt;&lt;keyword&gt;Obesity/*epidemiology/psychology&lt;/keyword&gt;&lt;/keywords&gt;&lt;dates&gt;&lt;year&gt;2019&lt;/year&gt;&lt;pub-dates&gt;&lt;date&gt;Jun&lt;/date&gt;&lt;/pub-dates&gt;&lt;/dates&gt;&lt;isbn&gt;0749-3797&lt;/isbn&gt;&lt;accession-num&gt;31104723&lt;/accession-num&gt;&lt;urls&gt;&lt;/urls&gt;&lt;electronic-resource-num&gt;10.1016/j.amepre.2019.02.011&lt;/electronic-resource-num&gt;&lt;remote-database-provider&gt;NLM&lt;/remote-database-provider&gt;&lt;language&gt;eng&lt;/language&gt;&lt;/record&gt;&lt;/Cite&gt;&lt;/EndNote&gt;</w:instrText>
      </w:r>
      <w:r w:rsidRPr="00FF4924">
        <w:fldChar w:fldCharType="separate"/>
      </w:r>
      <w:r w:rsidR="00CF3DBA">
        <w:rPr>
          <w:noProof/>
        </w:rPr>
        <w:t>[128]</w:t>
      </w:r>
      <w:r w:rsidRPr="00FF4924">
        <w:fldChar w:fldCharType="end"/>
      </w:r>
      <w:r w:rsidRPr="00FF4924">
        <w:t xml:space="preserve"> and associated with high attrition rates (&gt;50%)</w:t>
      </w:r>
      <w:r w:rsidRPr="00FF4924">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instrText xml:space="preserve"> ADDIN EN.CITE </w:instrText>
      </w:r>
      <w:r w:rsidR="00CF3DBA">
        <w:fldChar w:fldCharType="begin">
          <w:fldData xml:space="preserve">PEVuZE5vdGU+PENpdGU+PEF1dGhvcj5GZWxpdHRpPC9BdXRob3I+PFllYXI+MTk5MzwvWWVhcj48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NDwvdm9sdW1lPjxudW1iZXI+NDwvbnVtYmVyPjxlZGl0aW9uPjE5OTgvMDYvMjM8L2VkaXRpb24+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</w:fldData>
        </w:fldChar>
      </w:r>
      <w:r w:rsidR="00CF3DBA">
        <w:instrText xml:space="preserve"> ADDIN EN.CITE.DATA </w:instrText>
      </w:r>
      <w:r w:rsidR="00CF3DBA">
        <w:fldChar w:fldCharType="end"/>
      </w:r>
      <w:r w:rsidRPr="00FF4924">
        <w:fldChar w:fldCharType="separate"/>
      </w:r>
      <w:r w:rsidR="00CF3DBA">
        <w:rPr>
          <w:noProof/>
        </w:rPr>
        <w:t>[127-130]</w:t>
      </w:r>
      <w:r w:rsidRPr="00FF4924">
        <w:fldChar w:fldCharType="end"/>
      </w:r>
      <w:r>
        <w:t>.</w:t>
      </w:r>
      <w:r w:rsidRPr="00FF4924">
        <w:t xml:space="preserve"> However, it remains to be tested whether a similar fear of weight loss may exist among individuals with BED and comorbid experiences of adversity.</w:t>
      </w:r>
    </w:p>
    <w:p w14:paraId="197FCAB5" w14:textId="6C1AEE48" w:rsidR="00FF4924" w:rsidRPr="00D21179" w:rsidRDefault="00FF4924" w:rsidP="00D21179">
      <w:pPr>
        <w:pStyle w:val="MDPI32textnoindent"/>
      </w:pPr>
      <w:r w:rsidRPr="00D21179">
        <w:t xml:space="preserve">To the authors' knowledge, two possible treatment barriers identified here have little empirical investigation in the context of BED. For example, the literature on “fear of facing treatment hardships” focuses more on populations with anorexia nervosa (e.g., facing fears of weight gain and “breaking food rules”/facing “fear foods”) </w:t>
      </w:r>
      <w:r w:rsidRPr="00D21179">
        <w:fldChar w:fldCharType="begin"/>
      </w:r>
      <w:r w:rsidR="00CF3DBA">
        <w:instrText xml:space="preserve"> ADDIN EN.CITE &lt;EndNote&gt;&lt;Cite&gt;&lt;Author&gt;Butler&lt;/Author&gt;&lt;Year&gt;2023&lt;/Year&gt;&lt;RecNum&gt;8390&lt;/RecNum&gt;&lt;DisplayText&gt;[120, 121]&lt;/DisplayText&gt;&lt;record&gt;&lt;rec-number&gt;8390&lt;/rec-number&gt;&lt;foreign-keys&gt;&lt;key app="EN" db-id="vv2s9rd9przr9lew5tv52rwde9rard2t52rt" timestamp="1698258802"&gt;8390&lt;/key&gt;&lt;/foreign-keys&gt;&lt;ref-type name="Journal Article"&gt;17&lt;/ref-type&gt;&lt;contributors&gt;&lt;authors&gt;&lt;author&gt;Butler, Rachel M&lt;/author&gt;&lt;author&gt;Crumby, Emma K&lt;/author&gt;&lt;author&gt;Christian, Caroline&lt;/author&gt;&lt;author&gt;Brosof, Leigh C&lt;/author&gt;&lt;author&gt;Vanzhula, Irina A&lt;/author&gt;&lt;author&gt;Levinson, Cheri A&lt;/author&gt;&lt;/authors&gt;&lt;/contributors&gt;&lt;titles&gt;&lt;title&gt;Facing Eating Disorder Fears: An Open Trial Adapting Prolonged Exposure to the Treatment of Eating Disorders&lt;/title&gt;&lt;secondary-title&gt;Behavior Therapy&lt;/secondary-title&gt;&lt;/titles&gt;&lt;periodical&gt;&lt;full-title&gt;Behavior therapy&lt;/full-title&gt;&lt;/periodical&gt;&lt;dates&gt;&lt;year&gt;2023&lt;/year&gt;&lt;/dates&gt;&lt;isbn&gt;0005-7894&lt;/isbn&gt;&lt;urls&gt;&lt;/urls&gt;&lt;/record&gt;&lt;/Cite&gt;&lt;Cite&gt;&lt;Author&gt;Reichmann&lt;/Author&gt;&lt;Year&gt;2021&lt;/Year&gt;&lt;RecNum&gt;8391&lt;/RecNum&gt;&lt;record&gt;&lt;rec-number&gt;8391&lt;/rec-number&gt;&lt;foreign-keys&gt;&lt;key app="EN" db-id="vv2s9rd9przr9lew5tv52rwde9rard2t52rt" timestamp="1698258895"&gt;8391&lt;/key&gt;&lt;/foreign-keys&gt;&lt;ref-type name="Book"&gt;6&lt;/ref-type&gt;&lt;contributors&gt;&lt;authors&gt;&lt;author&gt;Reichmann, Colleen&lt;/author&gt;&lt;author&gt;Rollin, Jennifer&lt;/author&gt;&lt;/authors&gt;&lt;/contributors&gt;&lt;titles&gt;&lt;title&gt;The Inside Scoop on Eating Disorder Recovery: Advice from Two Therapists who Have Been There&lt;/title&gt;&lt;/titles&gt;&lt;dates&gt;&lt;year&gt;2021&lt;/year&gt;&lt;/dates&gt;&lt;publisher&gt;Routledge&lt;/publisher&gt;&lt;isbn&gt;1000351866&lt;/isbn&gt;&lt;urls&gt;&lt;/urls&gt;&lt;/record&gt;&lt;/Cite&gt;&lt;/EndNote&gt;</w:instrText>
      </w:r>
      <w:r w:rsidRPr="00D21179">
        <w:fldChar w:fldCharType="separate"/>
      </w:r>
      <w:r w:rsidR="00CF3DBA">
        <w:rPr>
          <w:noProof/>
        </w:rPr>
        <w:t>[120, 121]</w:t>
      </w:r>
      <w:r w:rsidRPr="00D21179">
        <w:fldChar w:fldCharType="end"/>
      </w:r>
      <w:r w:rsidRPr="00D21179">
        <w:t xml:space="preserve">. However, some support does exist for negative attitudes towards seeking help </w:t>
      </w:r>
      <w:r w:rsidRPr="00D21179">
        <w:fldChar w:fldCharType="begin">
          <w:fldData xml:space="preserve">PEVuZE5vdGU+PENpdGU+PEF1dGhvcj5CaWxpxIc8L0F1dGhvcj48WWVhcj4yMDIwPC9ZZWFyPjxS
ZWNOdW0+Nzk1MTwvUmVjTnVtPjxEaXNwbGF5VGV4dD5bNDMsIDQ1XTwvRGlzcGxheVRleHQ+PHJl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L2xhbmd1YWdlPjwvcmVjb3JkPjwvQ2l0ZT48L0VuZE5vdGU+AG==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ZWNOdW0+Nzk1MTwvUmVjTnVtPjxEaXNwbGF5VGV4dD5bNDMsIDQ1XTwvRGlzcGxheVRleHQ+PHJl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PEF1dGhvcj5BbGk8L0F1dGhvcj48WWVhcj4yMDE3PC9ZZWFyPjxSZWNOdW0+ODQ4MDwvUmVjTnVt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</w:fldData>
        </w:fldChar>
      </w:r>
      <w:r w:rsidR="00CF3DBA">
        <w:instrText xml:space="preserve"> ADDIN EN.CITE.DATA </w:instrText>
      </w:r>
      <w:r w:rsidR="00CF3DBA">
        <w:fldChar w:fldCharType="end"/>
      </w:r>
      <w:r w:rsidRPr="00D21179">
        <w:fldChar w:fldCharType="separate"/>
      </w:r>
      <w:r w:rsidR="00CF3DBA">
        <w:rPr>
          <w:noProof/>
        </w:rPr>
        <w:t>[43, 45]</w:t>
      </w:r>
      <w:r w:rsidRPr="00D21179">
        <w:fldChar w:fldCharType="end"/>
      </w:r>
      <w:r w:rsidRPr="00D21179">
        <w:t xml:space="preserve"> and patient ambivalence/low motivation to change in the context of BED </w:t>
      </w:r>
      <w:r w:rsidRPr="00D21179">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instrText xml:space="preserve"> ADDIN EN.CITE </w:instrText>
      </w:r>
      <w:r w:rsidR="00CF3DBA">
        <w:fldChar w:fldCharType="begin">
          <w:fldData xml:space="preserve">PEVuZE5vdGU+PENpdGU+PEF1dGhvcj5FdmFuczwvQXV0aG9yPjxZZWFyPjIwMTE8L1llYXI+PFJl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</w:fldData>
        </w:fldChar>
      </w:r>
      <w:r w:rsidR="00CF3DBA">
        <w:instrText xml:space="preserve"> ADDIN EN.CITE.DATA </w:instrText>
      </w:r>
      <w:r w:rsidR="00CF3DBA">
        <w:fldChar w:fldCharType="end"/>
      </w:r>
      <w:r w:rsidRPr="00D21179">
        <w:fldChar w:fldCharType="separate"/>
      </w:r>
      <w:r w:rsidR="00CF3DBA">
        <w:rPr>
          <w:noProof/>
        </w:rPr>
        <w:t>[43, 45, 62, 110]</w:t>
      </w:r>
      <w:r w:rsidRPr="00D21179">
        <w:fldChar w:fldCharType="end"/>
      </w:r>
      <w:r w:rsidRPr="00D21179">
        <w:t>.</w:t>
      </w:r>
    </w:p>
    <w:p w14:paraId="4EB6E74A" w14:textId="6630969A" w:rsidR="00FF4924" w:rsidRPr="00D21179" w:rsidRDefault="007068DC" w:rsidP="00D21179">
      <w:pPr>
        <w:pStyle w:val="MDPI32textnoindent"/>
      </w:pPr>
      <w:r>
        <w:t>T</w:t>
      </w:r>
      <w:r w:rsidR="00FF4924" w:rsidRPr="00D21179">
        <w:t xml:space="preserve">he possible barrier of insufficient willingness or ability to tolerate or “stick with” treatment hardships surprisingly lack direct empirical support in the context of BED, to the authors’ knowledge. However, retention rates for BED treatments can range from 42–88% </w:t>
      </w:r>
      <w:r w:rsidR="00FF4924" w:rsidRPr="00D21179">
        <w:fldChar w:fldCharType="begin">
          <w:fldData xml:space="preserve">PEVuZE5vdGU+PENpdGU+PEF1dGhvcj5LcmlzdGVsbGVyPC9BdXRob3I+PFllYXI+MjAxNDwvWWVh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PC9hYmJyLTE+PC9wZXJpb2RpY2FsPjxwYWdlcz40OTEtNTA3PC9wYWdlcz48dm9sdW1lPjUzPC92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=
</w:fldData>
        </w:fldChar>
      </w:r>
      <w:r w:rsidR="00CF3DBA">
        <w:instrText xml:space="preserve"> ADDIN EN.CITE </w:instrText>
      </w:r>
      <w:r w:rsidR="00CF3DBA">
        <w:fldChar w:fldCharType="begin">
          <w:fldData xml:space="preserve">PEVuZE5vdGU+PENpdGU+PEF1dGhvcj5LcmlzdGVsbGVyPC9BdXRob3I+PFllYXI+MjAxNDwvWWVh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PC9hYmJyLTE+PC9wZXJpb2RpY2FsPjxwYWdlcz40OTEtNTA3PC9wYWdlcz48dm9sdW1lPjUzPC92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=
</w:fldData>
        </w:fldChar>
      </w:r>
      <w:r w:rsidR="00CF3DBA">
        <w:instrText xml:space="preserve"> ADDIN EN.CITE.DATA </w:instrText>
      </w:r>
      <w:r w:rsidR="00CF3DBA">
        <w:fldChar w:fldCharType="end"/>
      </w:r>
      <w:r w:rsidR="00FF4924" w:rsidRPr="00D21179">
        <w:fldChar w:fldCharType="separate"/>
      </w:r>
      <w:r w:rsidR="00CF3DBA">
        <w:rPr>
          <w:noProof/>
        </w:rPr>
        <w:t>[172, 177-181]</w:t>
      </w:r>
      <w:r w:rsidR="00FF4924" w:rsidRPr="00D21179">
        <w:fldChar w:fldCharType="end"/>
      </w:r>
      <w:r w:rsidR="00FF4924" w:rsidRPr="00D21179">
        <w:t xml:space="preserve"> but are generally low </w:t>
      </w:r>
      <w:r w:rsidR="00FF4924" w:rsidRPr="00D21179">
        <w:fldChar w:fldCharType="begin">
          <w:fldData xml:space="preserve">PEVuZE5vdGU+PENpdGU+PEF1dGhvcj5BbWlhbnRvPC9BdXRob3I+PFllYXI+MjAxNTwvWWVhcj48
UmVjTnVtPjQ5NDM8L1JlY051bT48RGlzcGxheVRleHQ+WzE4Ml08L0Rpc3BsYXlUZXh0PjxyZWNv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CF3DBA">
        <w:instrText xml:space="preserve"> ADDIN EN.CITE </w:instrText>
      </w:r>
      <w:r w:rsidR="00CF3DBA">
        <w:fldChar w:fldCharType="begin">
          <w:fldData xml:space="preserve">PEVuZE5vdGU+PENpdGU+PEF1dGhvcj5BbWlhbnRvPC9BdXRob3I+PFllYXI+MjAxNTwvWWVhcj48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=
</w:fldData>
        </w:fldChar>
      </w:r>
      <w:r w:rsidR="00CF3DBA">
        <w:instrText xml:space="preserve"> ADDIN EN.CITE.DATA </w:instrText>
      </w:r>
      <w:r w:rsidR="00CF3DBA">
        <w:fldChar w:fldCharType="end"/>
      </w:r>
      <w:r w:rsidR="00FF4924" w:rsidRPr="00D21179">
        <w:fldChar w:fldCharType="separate"/>
      </w:r>
      <w:r w:rsidR="00CF3DBA">
        <w:rPr>
          <w:noProof/>
        </w:rPr>
        <w:t>[182]</w:t>
      </w:r>
      <w:r w:rsidR="00FF4924" w:rsidRPr="00D21179">
        <w:fldChar w:fldCharType="end"/>
      </w:r>
      <w:r w:rsidR="00FF4924" w:rsidRPr="00D21179">
        <w:t xml:space="preserve"> and early discontinuation of care is a common quandary in the field </w:t>
      </w:r>
      <w:r w:rsidR="00FF4924" w:rsidRPr="00D21179">
        <w:fldChar w:fldCharType="begin">
          <w:fldData xml:space="preserve">PEVuZE5vdGU+PENpdGU+PEF1dGhvcj5LYXpkaW48L0F1dGhvcj48WWVhcj4yMDE3PC9ZZWFyPjxS
ZWNOdW0+NjM0NzwvUmVjTnVtPjxEaXNwbGF5VGV4dD5bMTQsIDE4MiwgMTgzXTwvRGlzcGxheVRl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CF3DBA">
        <w:instrText xml:space="preserve"> ADDIN EN.CITE </w:instrText>
      </w:r>
      <w:r w:rsidR="00CF3DBA">
        <w:fldChar w:fldCharType="begin">
          <w:fldData xml:space="preserve">PEVuZE5vdGU+PENpdGU+PEF1dGhvcj5LYXpkaW48L0F1dGhvcj48WWVhcj4yMDE3PC9ZZWFyPjxS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</w:fldData>
        </w:fldChar>
      </w:r>
      <w:r w:rsidR="00CF3DBA">
        <w:instrText xml:space="preserve"> ADDIN EN.CITE.DATA </w:instrText>
      </w:r>
      <w:r w:rsidR="00CF3DBA">
        <w:fldChar w:fldCharType="end"/>
      </w:r>
      <w:r w:rsidR="00FF4924" w:rsidRPr="00D21179">
        <w:fldChar w:fldCharType="separate"/>
      </w:r>
      <w:r w:rsidR="00CF3DBA">
        <w:rPr>
          <w:noProof/>
        </w:rPr>
        <w:t>[14, 182, 183]</w:t>
      </w:r>
      <w:r w:rsidR="00FF4924" w:rsidRPr="00D21179">
        <w:fldChar w:fldCharType="end"/>
      </w:r>
      <w:r w:rsidR="00FF4924" w:rsidRPr="00D21179">
        <w:t xml:space="preserve">. Whether low retention and early discontinuation of care are related to tolerating treatment hardships </w:t>
      </w:r>
      <w:r>
        <w:t>warrants</w:t>
      </w:r>
      <w:r w:rsidR="00FF4924" w:rsidRPr="00D21179">
        <w:t xml:space="preserve"> further </w:t>
      </w:r>
      <w:r>
        <w:t>investigation</w:t>
      </w:r>
      <w:r w:rsidR="00FF4924" w:rsidRPr="00D21179">
        <w:t>.</w:t>
      </w:r>
    </w:p>
    <w:p w14:paraId="1B09FDAA" w14:textId="2C9E0004" w:rsidR="00FF4924" w:rsidRPr="00D21179" w:rsidRDefault="00FF4924" w:rsidP="00D21179">
      <w:pPr>
        <w:pStyle w:val="MDPI32textnoindent"/>
      </w:pPr>
      <w:r w:rsidRPr="00D21179">
        <w:t>Additionally, several treatment barriers are consistently identified in the literature that were not identified here. These included:</w:t>
      </w:r>
    </w:p>
    <w:p w14:paraId="51575169" w14:textId="73E4A298" w:rsidR="00FF4924" w:rsidRPr="00FF4924" w:rsidRDefault="00FF4924" w:rsidP="00D21179">
      <w:pPr>
        <w:pStyle w:val="MDPI32textnoindent"/>
        <w:numPr>
          <w:ilvl w:val="0"/>
          <w:numId w:val="112"/>
        </w:numPr>
      </w:pPr>
      <w:r w:rsidRPr="00FF4924">
        <w:t>Limited self-recognition</w:t>
      </w:r>
      <w:r>
        <w:t xml:space="preserve"> </w:t>
      </w:r>
      <w:r w:rsidRPr="00FF4924">
        <w:fldChar w:fldCharType="begin">
          <w:fldData xml:space="preserve">PEVuZE5vdGU+PENpdGU+PEF1dGhvcj5CaWxpxIc8L0F1dGhvcj48WWVhcj4yMDIwPC9ZZWFyPjxS
ZWNOdW0+Nzk1MTwvUmVjTnVtPjxEaXNwbGF5VGV4dD5bMTUsIDQzXTwvRGlzcGxheVRleHQ+PHJl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PEF1dGhvcj5Tb25uZXZpbGxlPC9BdXRob3I+PFllYXI+MjAxODwvWWVhcj48UmVjTnVtPjcyMDg8
L1JlY051bT48cmVjb3JkPjxyZWMtbnVtYmVyPjcyMDg8L3JlYy1udW1iZXI+PGZvcmVpZ24ta2V5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Yy1yZXNvdXJjZS1udW0+PC9yZWNvcmQ+PC9DaXRlPjwvRW5kTm90ZT5=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ZWNOdW0+Nzk1MTwvUmVjTnVtPjxEaXNwbGF5VGV4dD5bMTUsIDQzXTwvRGlzcGxheVRleHQ+PHJl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</w:fldData>
        </w:fldChar>
      </w:r>
      <w:r w:rsidR="00CF3DBA">
        <w:instrText xml:space="preserve"> ADDIN EN.CITE.DATA </w:instrText>
      </w:r>
      <w:r w:rsidR="00CF3DBA">
        <w:fldChar w:fldCharType="end"/>
      </w:r>
      <w:r w:rsidRPr="00FF4924">
        <w:fldChar w:fldCharType="separate"/>
      </w:r>
      <w:r w:rsidR="00CF3DBA">
        <w:rPr>
          <w:noProof/>
        </w:rPr>
        <w:t>[15, 43]</w:t>
      </w:r>
      <w:r w:rsidRPr="00FF4924">
        <w:fldChar w:fldCharType="end"/>
      </w:r>
      <w:r>
        <w:t>.</w:t>
      </w:r>
    </w:p>
    <w:p w14:paraId="1DDB0F80" w14:textId="119E0C09" w:rsidR="00FF4924" w:rsidRPr="00FF4924" w:rsidRDefault="00D21179" w:rsidP="00D21179">
      <w:pPr>
        <w:pStyle w:val="MDPI32textnoindent"/>
        <w:ind w:left="3326"/>
      </w:pPr>
      <w:r>
        <w:lastRenderedPageBreak/>
        <w:t>Note: Although l</w:t>
      </w:r>
      <w:r w:rsidR="00FF4924" w:rsidRPr="00FF4924">
        <w:t xml:space="preserve">imited self-recognition was identified by experts here, it was not identified as a theme in sections </w:t>
      </w:r>
      <w:r w:rsidR="00FF4924" w:rsidRPr="00FF4924">
        <w:fldChar w:fldCharType="begin"/>
      </w:r>
      <w:r w:rsidR="00FF4924" w:rsidRPr="00FF4924">
        <w:instrText xml:space="preserve"> REF _Ref144105908 \n \h  \* MERGEFORMAT </w:instrText>
      </w:r>
      <w:r w:rsidR="00FF4924" w:rsidRPr="00FF4924">
        <w:fldChar w:fldCharType="separate"/>
      </w:r>
      <w:r w:rsidR="00FF4924" w:rsidRPr="00FF4924">
        <w:t>3.1</w:t>
      </w:r>
      <w:r w:rsidR="00FF4924" w:rsidRPr="00FF4924">
        <w:fldChar w:fldCharType="end"/>
      </w:r>
      <w:r w:rsidR="00FF4924" w:rsidRPr="00FF4924">
        <w:t xml:space="preserve"> or </w:t>
      </w:r>
      <w:r w:rsidR="00FF4924" w:rsidRPr="00FF4924">
        <w:fldChar w:fldCharType="begin"/>
      </w:r>
      <w:r w:rsidR="00FF4924" w:rsidRPr="00FF4924">
        <w:instrText xml:space="preserve"> REF _Ref144198268 \n \h  \* MERGEFORMAT </w:instrText>
      </w:r>
      <w:r w:rsidR="00FF4924" w:rsidRPr="00FF4924">
        <w:fldChar w:fldCharType="separate"/>
      </w:r>
      <w:r w:rsidR="00FF4924" w:rsidRPr="00FF4924">
        <w:t>3.2.1.1</w:t>
      </w:r>
      <w:r w:rsidR="00FF4924" w:rsidRPr="00FF4924">
        <w:fldChar w:fldCharType="end"/>
      </w:r>
      <w:r w:rsidR="00FF4924" w:rsidRPr="00FF4924">
        <w:t xml:space="preserve"> because it was instead identified more specifically as “miseducation about who can have an ED/BED,” “recognizing, screening for, and prioritizing physical ailments often associated with BED (e.g., weight, cardiometabolic markers, gastrointestinal issues) vs. underlying mental health issues and ED psychopathology,” and “poor education on BED diagnostic criteria and validity,” which can lead to limited self-recognition at the </w:t>
      </w:r>
      <w:r>
        <w:t>individual (</w:t>
      </w:r>
      <w:r w:rsidR="00FF4924" w:rsidRPr="00FF4924">
        <w:t>patient</w:t>
      </w:r>
      <w:r>
        <w:t xml:space="preserve">) </w:t>
      </w:r>
      <w:r w:rsidR="00FF4924" w:rsidRPr="00FF4924">
        <w:t xml:space="preserve">level but can also lead to deficient detection, screening, and diagnosis at the </w:t>
      </w:r>
      <w:r>
        <w:t>interpersonal (</w:t>
      </w:r>
      <w:r w:rsidR="00FF4924" w:rsidRPr="00FF4924">
        <w:t>provider</w:t>
      </w:r>
      <w:r>
        <w:t xml:space="preserve">) </w:t>
      </w:r>
      <w:r w:rsidR="00FF4924" w:rsidRPr="00FF4924">
        <w:t>level and limited detection at the systems-level.</w:t>
      </w:r>
    </w:p>
    <w:p w14:paraId="77EE599E" w14:textId="428F262C" w:rsidR="00FF4924" w:rsidRPr="007068DC" w:rsidRDefault="00FF4924" w:rsidP="00D21179">
      <w:pPr>
        <w:pStyle w:val="MDPI32textnoindent"/>
        <w:numPr>
          <w:ilvl w:val="0"/>
          <w:numId w:val="112"/>
        </w:numPr>
      </w:pPr>
      <w:r w:rsidRPr="007068DC">
        <w:t>Insufficient time in a general practitioner/primary care appointment to discuss eating behaviors</w:t>
      </w:r>
      <w:r w:rsidR="00DD2821" w:rsidRPr="007068DC">
        <w:t xml:space="preserve"> </w:t>
      </w:r>
      <w:r w:rsidRPr="007068DC">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instrText xml:space="preserve"> ADDIN EN.CITE </w:instrText>
      </w:r>
      <w:r w:rsidR="00CF3DBA">
        <w:fldChar w:fldCharType="begin">
          <w:fldData xml:space="preserve">PEVuZE5vdGU+PENpdGU+PEF1dGhvcj5Kb2huczwvQXV0aG9yPjxZZWFyPjIwMTk8L1llYXI+PFJl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</w:fldData>
        </w:fldChar>
      </w:r>
      <w:r w:rsidR="00CF3DBA">
        <w:instrText xml:space="preserve"> ADDIN EN.CITE.DATA </w:instrText>
      </w:r>
      <w:r w:rsidR="00CF3DBA">
        <w:fldChar w:fldCharType="end"/>
      </w:r>
      <w:r w:rsidRPr="007068DC">
        <w:fldChar w:fldCharType="separate"/>
      </w:r>
      <w:r w:rsidR="00CF3DBA">
        <w:rPr>
          <w:noProof/>
        </w:rPr>
        <w:t>[46, 48, 49, 63]</w:t>
      </w:r>
      <w:r w:rsidRPr="007068DC">
        <w:fldChar w:fldCharType="end"/>
      </w:r>
      <w:r w:rsidR="00DD2821" w:rsidRPr="007068DC">
        <w:t>.</w:t>
      </w:r>
    </w:p>
    <w:p w14:paraId="0DF1047A" w14:textId="4C2147C2" w:rsidR="00FF4924" w:rsidRPr="00FF4924" w:rsidRDefault="00FF4924" w:rsidP="00D21179">
      <w:pPr>
        <w:pStyle w:val="MDPI32textnoindent"/>
        <w:numPr>
          <w:ilvl w:val="0"/>
          <w:numId w:val="112"/>
        </w:numPr>
      </w:pPr>
      <w:r w:rsidRPr="00FF4924">
        <w:t>Lack of healthcare provider education and training on screening, diagnosing and treating BED</w:t>
      </w:r>
      <w:r w:rsidR="00DD2821">
        <w:t xml:space="preserve"> </w:t>
      </w:r>
      <w:r w:rsidRPr="00FF4924">
        <w:fldChar w:fldCharType="begin">
          <w:fldData xml:space="preserve">PEVuZE5vdGU+PENpdGU+PEF1dGhvcj5CaWxpxIc8L0F1dGhvcj48WWVhcj4yMDIwPC9ZZWFyPjxS
ZWNOdW0+Nzk1MTwvUmVjTnVtPjxEaXNwbGF5VGV4dD5bNDIsIDQzLCA0NiwgNjMsIDg5LCAxODRd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b3JkPjwvQ2l0ZT48Q2l0ZT48QXV0aG9yPkNhY2hlbGluPC9BdXRob3I+PFllYXI+MjAwMTwvWWVh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PkhlYXRoZXIgVGhvbXBzb24tQnJlbm5lcjwvQXV0aG9yPjxZZWFyPjIwMTI8L1llYXI+PFJlY051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</w:fldData>
        </w:fldChar>
      </w:r>
      <w:r w:rsidR="006A2418">
        <w:instrText xml:space="preserve"> ADDIN EN.CITE </w:instrText>
      </w:r>
      <w:r w:rsidR="006A2418">
        <w:fldChar w:fldCharType="begin">
          <w:fldData xml:space="preserve">PEVuZE5vdGU+PENpdGU+PEF1dGhvcj5CaWxpxIc8L0F1dGhvcj48WWVhcj4yMDIwPC9ZZWFyPjxS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</w:fldData>
        </w:fldChar>
      </w:r>
      <w:r w:rsidR="006A2418">
        <w:instrText xml:space="preserve"> ADDIN EN.CITE.DATA </w:instrText>
      </w:r>
      <w:r w:rsidR="006A2418">
        <w:fldChar w:fldCharType="end"/>
      </w:r>
      <w:r w:rsidRPr="00FF4924">
        <w:fldChar w:fldCharType="separate"/>
      </w:r>
      <w:r w:rsidR="006A2418">
        <w:rPr>
          <w:noProof/>
        </w:rPr>
        <w:t>[42, 43, 46, 63, 89, 184]</w:t>
      </w:r>
      <w:r w:rsidRPr="00FF4924">
        <w:fldChar w:fldCharType="end"/>
      </w:r>
      <w:r w:rsidR="00DD2821">
        <w:t>.</w:t>
      </w:r>
    </w:p>
    <w:p w14:paraId="72457C62" w14:textId="79EF9215" w:rsidR="00FF4924" w:rsidRPr="00FF4924" w:rsidRDefault="00FF4924" w:rsidP="00D21179">
      <w:pPr>
        <w:pStyle w:val="MDPI32textnoindent"/>
        <w:numPr>
          <w:ilvl w:val="0"/>
          <w:numId w:val="112"/>
        </w:numPr>
      </w:pPr>
      <w:r w:rsidRPr="00FF4924">
        <w:t>Belief that BED is “not that big of a deal,” or “I should be able to do it myself” and consequently de-prioritizing treatment</w:t>
      </w:r>
      <w:r w:rsidR="00DD2821">
        <w:t xml:space="preserve"> </w:t>
      </w:r>
      <w:r w:rsidRPr="00FF4924">
        <w:fldChar w:fldCharType="begin">
          <w:fldData xml:space="preserve">PEVuZE5vdGU+PENpdGU+PEF1dGhvcj5DYWNoZWxpbjwvQXV0aG9yPjxZZWFyPjIwMDE8L1llYXI+
PFJlY051bT43OTQ3PC9SZWNOdW0+PERpc3BsYXlUZXh0PlsxNSwgNDIsIDQzLCA0OSwgNTFdPC9E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L2lzYm4+PHVybHM+PC91cmxzPjwvcmVjb3JkPjwvQ2l0ZT48Q2l0ZT48QXV0aG9yPkJpbGnEhzwv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==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PFJlY051bT43OTQ3PC9SZWNOdW0+PERpc3BsYXlUZXh0PlsxNSwgNDIsIDQzLCA0OSwgNTFdPC9E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==
</w:fldData>
        </w:fldChar>
      </w:r>
      <w:r w:rsidR="00CF3DBA">
        <w:instrText xml:space="preserve"> ADDIN EN.CITE.DATA </w:instrText>
      </w:r>
      <w:r w:rsidR="00CF3DBA">
        <w:fldChar w:fldCharType="end"/>
      </w:r>
      <w:r w:rsidRPr="00FF4924">
        <w:fldChar w:fldCharType="separate"/>
      </w:r>
      <w:r w:rsidR="00CF3DBA">
        <w:rPr>
          <w:noProof/>
        </w:rPr>
        <w:t>[15, 42, 43, 49, 51]</w:t>
      </w:r>
      <w:r w:rsidRPr="00FF4924">
        <w:fldChar w:fldCharType="end"/>
      </w:r>
      <w:r w:rsidRPr="00FF4924">
        <w:t xml:space="preserve"> both at the </w:t>
      </w:r>
      <w:r w:rsidR="007068DC">
        <w:t>individual (</w:t>
      </w:r>
      <w:r w:rsidRPr="00FF4924">
        <w:t>patient</w:t>
      </w:r>
      <w:r w:rsidR="007068DC">
        <w:t>) level</w:t>
      </w:r>
      <w:r w:rsidR="00DD2821">
        <w:t xml:space="preserve"> </w:t>
      </w:r>
      <w:r w:rsidRPr="00FF4924">
        <w:fldChar w:fldCharType="begin">
          <w:fldData xml:space="preserve">PEVuZE5vdGU+PENpdGU+PEF1dGhvcj5DYWNoZWxpbjwvQXV0aG9yPjxZZWFyPjIwMDE8L1llYXI+
PFJlY051bT43OTQ3PC9SZWNOdW0+PERpc3BsYXlUZXh0PlsxNSwgNDIsIDQzLCA0NV08L0Rpc3Bs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ZWxlY3Ryb25pYy1yZXNvdXJjZS1udW0+PC9yZWNvcmQ+PC9DaXRlPjxDaXRlPjxBdXRob3I+QWxp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ZS1udW0+PC9yZWNvcmQ+PC9DaXRlPjwvRW5kTm90ZT4A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PFJlY051bT43OTQ3PC9SZWNOdW0+PERpc3BsYXlUZXh0PlsxNSwgNDIsIDQzLCA0NV08L0Rpc3Bs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</w:fldData>
        </w:fldChar>
      </w:r>
      <w:r w:rsidR="00CF3DBA">
        <w:instrText xml:space="preserve"> ADDIN EN.CITE.DATA </w:instrText>
      </w:r>
      <w:r w:rsidR="00CF3DBA">
        <w:fldChar w:fldCharType="end"/>
      </w:r>
      <w:r w:rsidRPr="00FF4924">
        <w:fldChar w:fldCharType="separate"/>
      </w:r>
      <w:r w:rsidR="00CF3DBA">
        <w:rPr>
          <w:noProof/>
        </w:rPr>
        <w:t>[15, 42, 43, 45]</w:t>
      </w:r>
      <w:r w:rsidRPr="00FF4924">
        <w:fldChar w:fldCharType="end"/>
      </w:r>
      <w:r w:rsidRPr="00FF4924">
        <w:t xml:space="preserve"> and public</w:t>
      </w:r>
      <w:r w:rsidR="007068DC">
        <w:t xml:space="preserve"> (systems)</w:t>
      </w:r>
      <w:r w:rsidRPr="00FF4924">
        <w:t xml:space="preserve"> level</w:t>
      </w:r>
      <w:r w:rsidR="00DD2821">
        <w:t xml:space="preserve"> </w:t>
      </w:r>
      <w:r w:rsidRPr="00FF4924">
        <w:fldChar w:fldCharType="begin">
          <w:fldData xml:space="preserve">PEVuZE5vdGU+PENpdGU+PEF1dGhvcj5SZWFzPC9BdXRob3I+PFllYXI+MjAxNzwvWWVhcj48UmVj
TnVtPjgzMTc8L1JlY051bT48RGlzcGxheVRleHQ+WzQzLCA0OSwgNTFdPC9EaXNwbGF5VGV4dD48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NDc4PC9pc2JuPjx1cmxzPjwvdXJscz48L3JlY29yZD48L0NpdGU+PENpdGU+PEF1dGhvcj5CaWxp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=
</w:fldData>
        </w:fldChar>
      </w:r>
      <w:r w:rsidR="00CF3DBA">
        <w:instrText xml:space="preserve"> ADDIN EN.CITE </w:instrText>
      </w:r>
      <w:r w:rsidR="00CF3DBA">
        <w:fldChar w:fldCharType="begin">
          <w:fldData xml:space="preserve">PEVuZE5vdGU+PENpdGU+PEF1dGhvcj5SZWFzPC9BdXRob3I+PFllYXI+MjAxNzwvWWVhcj48UmVj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=
</w:fldData>
        </w:fldChar>
      </w:r>
      <w:r w:rsidR="00CF3DBA">
        <w:instrText xml:space="preserve"> ADDIN EN.CITE.DATA </w:instrText>
      </w:r>
      <w:r w:rsidR="00CF3DBA">
        <w:fldChar w:fldCharType="end"/>
      </w:r>
      <w:r w:rsidRPr="00FF4924">
        <w:fldChar w:fldCharType="separate"/>
      </w:r>
      <w:r w:rsidR="00CF3DBA">
        <w:rPr>
          <w:noProof/>
        </w:rPr>
        <w:t>[43, 49, 51]</w:t>
      </w:r>
      <w:r w:rsidRPr="00FF4924">
        <w:fldChar w:fldCharType="end"/>
      </w:r>
      <w:r w:rsidR="00DD2821">
        <w:t>.</w:t>
      </w:r>
    </w:p>
    <w:p w14:paraId="6EC1A10D" w14:textId="534A8AE4" w:rsidR="00FF4924" w:rsidRPr="00FF4924" w:rsidRDefault="00FF4924" w:rsidP="00D21179">
      <w:pPr>
        <w:pStyle w:val="MDPI32textnoindent"/>
        <w:numPr>
          <w:ilvl w:val="0"/>
          <w:numId w:val="112"/>
        </w:numPr>
      </w:pPr>
      <w:r w:rsidRPr="00FF4924">
        <w:t>Provider de-prioritization or avoidance of addressing and treating BED is often related to stigmatization, lack of education and training (as addressed above), low treatment success rates, and perceived financial concerns</w:t>
      </w:r>
      <w:r w:rsidR="00DD2821">
        <w:t xml:space="preserve"> </w:t>
      </w:r>
      <w:r w:rsidRPr="00FF4924">
        <w:fldChar w:fldCharType="begin">
          <w:fldData xml:space="preserve">PEVuZE5vdGU+PENpdGU+PEF1dGhvcj5Kb2huczwvQXV0aG9yPjxZZWFyPjIwMTk8L1llYXI+PFJl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dGU+PC9FbmROb3RlPgB=
</w:fldData>
        </w:fldChar>
      </w:r>
      <w:r w:rsidR="00CF3DBA">
        <w:instrText xml:space="preserve"> ADDIN EN.CITE </w:instrText>
      </w:r>
      <w:r w:rsidR="00CF3DBA">
        <w:fldChar w:fldCharType="begin">
          <w:fldData xml:space="preserve">PEVuZE5vdGU+PENpdGU+PEF1dGhvcj5Kb2huczwvQXV0aG9yPjxZZWFyPjIwMTk8L1llYXI+PFJl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</w:fldData>
        </w:fldChar>
      </w:r>
      <w:r w:rsidR="00CF3DBA">
        <w:instrText xml:space="preserve"> ADDIN EN.CITE.DATA </w:instrText>
      </w:r>
      <w:r w:rsidR="00CF3DBA">
        <w:fldChar w:fldCharType="end"/>
      </w:r>
      <w:r w:rsidRPr="00FF4924">
        <w:fldChar w:fldCharType="separate"/>
      </w:r>
      <w:r w:rsidR="00CF3DBA">
        <w:rPr>
          <w:noProof/>
        </w:rPr>
        <w:t>[43, 48, 63]</w:t>
      </w:r>
      <w:r w:rsidRPr="00FF4924">
        <w:fldChar w:fldCharType="end"/>
      </w:r>
      <w:r w:rsidR="00DD2821">
        <w:t>.</w:t>
      </w:r>
    </w:p>
    <w:p w14:paraId="154C6DD4" w14:textId="00FC3F4F" w:rsidR="00FF4924" w:rsidRPr="00FF4924" w:rsidRDefault="00FF4924" w:rsidP="00D21179">
      <w:pPr>
        <w:pStyle w:val="MDPI32textnoindent"/>
        <w:numPr>
          <w:ilvl w:val="0"/>
          <w:numId w:val="112"/>
        </w:numPr>
      </w:pPr>
      <w:r w:rsidRPr="00FF4924">
        <w:t>Patient ambivalence/low motivation to change</w:t>
      </w:r>
      <w:r w:rsidR="00DD2821">
        <w:t xml:space="preserve"> </w:t>
      </w:r>
      <w:r w:rsidRPr="00FF4924">
        <w:fldChar w:fldCharType="begin">
          <w:fldData xml:space="preserve">PEVuZE5vdGU+PENpdGU+PEF1dGhvcj5FdmFuczwvQXV0aG9yPjxZZWFyPjIwMTE8L1llYXI+PFJl
Y051bT44Mzg4PC9SZWNOdW0+PERpc3BsYXlUZXh0Pls0MywgNjJdPC9EaXNwbGF5VGV4dD48cmVj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CF3DBA">
        <w:instrText xml:space="preserve"> ADDIN EN.CITE </w:instrText>
      </w:r>
      <w:r w:rsidR="00CF3DBA">
        <w:fldChar w:fldCharType="begin">
          <w:fldData xml:space="preserve">PEVuZE5vdGU+PENpdGU+PEF1dGhvcj5FdmFuczwvQXV0aG9yPjxZZWFyPjIwMTE8L1llYXI+PFJl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==
</w:fldData>
        </w:fldChar>
      </w:r>
      <w:r w:rsidR="00CF3DBA">
        <w:instrText xml:space="preserve"> ADDIN EN.CITE.DATA </w:instrText>
      </w:r>
      <w:r w:rsidR="00CF3DBA">
        <w:fldChar w:fldCharType="end"/>
      </w:r>
      <w:r w:rsidRPr="00FF4924">
        <w:fldChar w:fldCharType="separate"/>
      </w:r>
      <w:r w:rsidR="00CF3DBA">
        <w:rPr>
          <w:noProof/>
        </w:rPr>
        <w:t>[43, 62]</w:t>
      </w:r>
      <w:r w:rsidRPr="00FF4924">
        <w:fldChar w:fldCharType="end"/>
      </w:r>
      <w:r w:rsidR="00DD2821">
        <w:t>.</w:t>
      </w:r>
    </w:p>
    <w:p w14:paraId="301E2C78" w14:textId="7E9B7FCC" w:rsidR="00FF4924" w:rsidRPr="00FF4924" w:rsidRDefault="00FF4924" w:rsidP="00D21179">
      <w:pPr>
        <w:pStyle w:val="MDPI32textnoindent"/>
        <w:numPr>
          <w:ilvl w:val="0"/>
          <w:numId w:val="112"/>
        </w:numPr>
      </w:pPr>
      <w:r w:rsidRPr="00FF4924">
        <w:t>The fear/belief that “others can’t help,”</w:t>
      </w:r>
      <w:r w:rsidR="00DD2821">
        <w:t xml:space="preserve"> </w:t>
      </w:r>
      <w:r w:rsidRPr="00FF4924">
        <w:fldChar w:fldCharType="begin">
          <w:fldData xml:space="preserve">PEVuZE5vdGU+PENpdGU+PEF1dGhvcj5DYWNoZWxpbjwvQXV0aG9yPjxZZWFyPjIwMDE8L1llYXI+
PFJlY051bT43OTQ3PC9SZWNOdW0+PERpc3BsYXlUZXh0Pls0MiwgNDgsIDQ5XTwvRGlzcGxheVRl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CF3DBA">
        <w:instrText xml:space="preserve"> ADDIN EN.CITE </w:instrText>
      </w:r>
      <w:r w:rsidR="00CF3DBA">
        <w:fldChar w:fldCharType="begin">
          <w:fldData xml:space="preserve">PEVuZE5vdGU+PENpdGU+PEF1dGhvcj5DYWNoZWxpbjwvQXV0aG9yPjxZZWFyPjIwMDE8L1llYXI+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</w:fldData>
        </w:fldChar>
      </w:r>
      <w:r w:rsidR="00CF3DBA">
        <w:instrText xml:space="preserve"> ADDIN EN.CITE.DATA </w:instrText>
      </w:r>
      <w:r w:rsidR="00CF3DBA">
        <w:fldChar w:fldCharType="end"/>
      </w:r>
      <w:r w:rsidRPr="00FF4924">
        <w:fldChar w:fldCharType="separate"/>
      </w:r>
      <w:r w:rsidR="00CF3DBA">
        <w:rPr>
          <w:noProof/>
        </w:rPr>
        <w:t>[42, 48, 49]</w:t>
      </w:r>
      <w:r w:rsidRPr="00FF4924">
        <w:fldChar w:fldCharType="end"/>
      </w:r>
      <w:r w:rsidRPr="00FF4924">
        <w:t xml:space="preserve"> or low confidence in ability to change</w:t>
      </w:r>
      <w:r w:rsidR="00DD2821">
        <w:t xml:space="preserve"> </w:t>
      </w:r>
      <w:r w:rsidRPr="00FF4924">
        <w:fldChar w:fldCharType="begin"/>
      </w:r>
      <w:r w:rsidR="00CF3DBA">
        <w:instrText xml:space="preserve"> ADDIN EN.CITE &lt;EndNote&gt;&lt;Cite&gt;&lt;Author&gt;Bilić&lt;/Author&gt;&lt;Year&gt;2020&lt;/Year&gt;&lt;RecNum&gt;7951&lt;/RecNum&gt;&lt;DisplayText&gt;[43]&lt;/DisplayText&gt;&lt;record&gt;&lt;rec-number&gt;7951&lt;/rec-number&gt;&lt;foreign-keys&gt;&lt;key app="EN" db-id="vv2s9rd9przr9lew5tv52rwde9rard2t52rt" timestamp="1693694659"&gt;7951&lt;/key&gt;&lt;/foreign-keys&gt;&lt;ref-type name="Book Section"&gt;5&lt;/ref-type&gt;&lt;contributors&gt;&lt;authors&gt;&lt;author&gt;Bilić, Sally&lt;/author&gt;&lt;author&gt;Sander, Johanna&lt;/author&gt;&lt;author&gt;Bauer, Stephanie&lt;/author&gt;&lt;/authors&gt;&lt;secondary-authors&gt;&lt;author&gt;Frank, Guido K. W.&lt;/author&gt;&lt;author&gt;Berner, Laura A.&lt;/author&gt;&lt;/secondary-authors&gt;&lt;/contributors&gt;&lt;titles&gt;&lt;title&gt;Overcoming Barriers to the Treatment of Binge Eating&lt;/title&gt;&lt;secondary-title&gt;Binge Eating: A Transdiagnostic Psychopathology&lt;/secondary-title&gt;&lt;/titles&gt;&lt;pages&gt;311-321&lt;/pages&gt;&lt;dates&gt;&lt;year&gt;2020&lt;/year&gt;&lt;pub-dates&gt;&lt;date&gt;2020//&lt;/date&gt;&lt;/pub-dates&gt;&lt;/dates&gt;&lt;pub-location&gt;Cham&lt;/pub-location&gt;&lt;publisher&gt;Springer International Publishing&lt;/publisher&gt;&lt;isbn&gt;978-3-030-43562-2&lt;/isbn&gt;&lt;urls&gt;&lt;related-urls&gt;&lt;url&gt;https://doi.org/10.1007/978-3-030-43562-2_22&lt;/url&gt;&lt;/related-urls&gt;&lt;/urls&gt;&lt;electronic-resource-num&gt;10.1007/978-3-030-43562-2_22&lt;/electronic-resource-num&gt;&lt;/record&gt;&lt;/Cite&gt;&lt;/EndNote&gt;</w:instrText>
      </w:r>
      <w:r w:rsidRPr="00FF4924">
        <w:fldChar w:fldCharType="separate"/>
      </w:r>
      <w:r w:rsidR="00CF3DBA">
        <w:rPr>
          <w:noProof/>
        </w:rPr>
        <w:t>[43]</w:t>
      </w:r>
      <w:r w:rsidRPr="00FF4924">
        <w:fldChar w:fldCharType="end"/>
      </w:r>
      <w:r w:rsidR="00DD2821">
        <w:t>.</w:t>
      </w:r>
    </w:p>
    <w:p w14:paraId="109CB1E4" w14:textId="18E78F46" w:rsidR="00FF4924" w:rsidRPr="00FF4924" w:rsidRDefault="00FF4924" w:rsidP="00D21179">
      <w:pPr>
        <w:pStyle w:val="MDPI32textnoindent"/>
        <w:numPr>
          <w:ilvl w:val="0"/>
          <w:numId w:val="112"/>
        </w:numPr>
      </w:pPr>
      <w:r w:rsidRPr="00FF4924">
        <w:t>Lack of social support or encouragement from others to seek help</w:t>
      </w:r>
      <w:r w:rsidR="00DD2821">
        <w:t xml:space="preserve"> </w:t>
      </w:r>
      <w:r w:rsidRPr="00FF4924">
        <w:fldChar w:fldCharType="begin">
          <w:fldData xml:space="preserve">PEVuZE5vdGU+PENpdGU+PEF1dGhvcj5CaWxpxIc8L0F1dGhvcj48WWVhcj4yMDIwPC9ZZWFyPjxS
ZWNOdW0+Nzk1MTwvUmVjTnVtPjxEaXNwbGF5VGV4dD5bNDMsIDQ1LCA0OV08L0Rpc3BsYXlUZXh0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aXRlPjxDaXRlPjxBdXRob3I+QWxpPC9BdXRob3I+PFllYXI+MjAxNzwvWWVhcj48UmVjTnVtPjg0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PC9hYmJyLTE+PC9wZXJpb2RpY2FsPjxwYWdlcz45LTIxPC9wYWdlcz48dm9sdW1lPjUwPC92b2x1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==
</w:fldData>
        </w:fldChar>
      </w:r>
      <w:r w:rsidR="00CF3DBA">
        <w:instrText xml:space="preserve"> ADDIN EN.CITE </w:instrText>
      </w:r>
      <w:r w:rsidR="00CF3DBA">
        <w:fldChar w:fldCharType="begin">
          <w:fldData xml:space="preserve">PEVuZE5vdGU+PENpdGU+PEF1dGhvcj5CaWxpxIc8L0F1dGhvcj48WWVhcj4yMDIwPC9ZZWFyPjxS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==
</w:fldData>
        </w:fldChar>
      </w:r>
      <w:r w:rsidR="00CF3DBA">
        <w:instrText xml:space="preserve"> ADDIN EN.CITE.DATA </w:instrText>
      </w:r>
      <w:r w:rsidR="00CF3DBA">
        <w:fldChar w:fldCharType="end"/>
      </w:r>
      <w:r w:rsidRPr="00FF4924">
        <w:fldChar w:fldCharType="separate"/>
      </w:r>
      <w:r w:rsidR="00CF3DBA">
        <w:rPr>
          <w:noProof/>
        </w:rPr>
        <w:t>[43, 45, 49]</w:t>
      </w:r>
      <w:r w:rsidRPr="00FF4924">
        <w:fldChar w:fldCharType="end"/>
      </w:r>
      <w:r w:rsidR="00DD2821">
        <w:t>.</w:t>
      </w:r>
    </w:p>
    <w:p w14:paraId="66613771" w14:textId="109E6F0D" w:rsidR="00FF4924" w:rsidRPr="00FF4924" w:rsidRDefault="00FF4924" w:rsidP="00D21179">
      <w:pPr>
        <w:pStyle w:val="MDPI32textnoindent"/>
        <w:numPr>
          <w:ilvl w:val="0"/>
          <w:numId w:val="112"/>
        </w:numPr>
      </w:pPr>
      <w:r w:rsidRPr="00FF4924">
        <w:t>Aversion to being treated alongside individuals with low-weight EDs, such as anorexia nervosa (a distinctly different ED associated with different underlying psychopathology), which can worsen weight stigma and shame</w:t>
      </w:r>
      <w:r w:rsidR="00DD2821">
        <w:t xml:space="preserve"> </w:t>
      </w:r>
      <w:r w:rsidRPr="00FF4924">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 </w:instrText>
      </w:r>
      <w:r w:rsidR="00CF3DBA">
        <w:fldChar w:fldCharType="begin">
          <w:fldData xml:space="preserve">PEVuZE5vdGU+PENpdGU+PEF1dGhvcj5Tb25uZXZpbGxlPC9BdXRob3I+PFllYXI+MjAxODwvWWVh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</w:fldData>
        </w:fldChar>
      </w:r>
      <w:r w:rsidR="00CF3DBA">
        <w:instrText xml:space="preserve"> ADDIN EN.CITE.DATA </w:instrText>
      </w:r>
      <w:r w:rsidR="00CF3DBA">
        <w:fldChar w:fldCharType="end"/>
      </w:r>
      <w:r w:rsidRPr="00FF4924">
        <w:fldChar w:fldCharType="separate"/>
      </w:r>
      <w:r w:rsidR="00CF3DBA">
        <w:rPr>
          <w:noProof/>
        </w:rPr>
        <w:t>[15]</w:t>
      </w:r>
      <w:r w:rsidRPr="00FF4924">
        <w:fldChar w:fldCharType="end"/>
      </w:r>
      <w:r w:rsidR="00DD2821">
        <w:t>.</w:t>
      </w:r>
    </w:p>
    <w:p w14:paraId="42738303" w14:textId="77777777" w:rsidR="001273BE" w:rsidRDefault="00DD2821" w:rsidP="00407D66">
      <w:pPr>
        <w:pStyle w:val="MDPI32textnoindent"/>
      </w:pPr>
      <w:r w:rsidRPr="00DD2821">
        <w:t>Our findings extend the existing literature by providing a possible model/framework of how these barriers can interact and influence each other at different stages of the treatment</w:t>
      </w:r>
      <w:r w:rsidR="007068DC">
        <w:t>-seeking and engagement</w:t>
      </w:r>
      <w:r w:rsidRPr="00DD2821">
        <w:t xml:space="preserve"> process (</w:t>
      </w:r>
      <w:r w:rsidR="00407D66">
        <w:rPr>
          <w:b/>
          <w:bCs/>
        </w:rPr>
        <w:fldChar w:fldCharType="begin"/>
      </w:r>
      <w:r w:rsidR="00407D66">
        <w:instrText xml:space="preserve"> REF _Ref180475912 \h </w:instrText>
      </w:r>
      <w:r w:rsidR="00407D66">
        <w:rPr>
          <w:b/>
          <w:bCs/>
        </w:rPr>
      </w:r>
      <w:r w:rsidR="00407D66">
        <w:rPr>
          <w:b/>
          <w:bCs/>
        </w:rPr>
        <w:fldChar w:fldCharType="separate"/>
      </w:r>
      <w:r w:rsidR="00407D66" w:rsidRPr="005E69DA">
        <w:rPr>
          <w:b/>
          <w:bCs/>
          <w:sz w:val="21"/>
          <w:szCs w:val="21"/>
        </w:rPr>
        <w:t xml:space="preserve">Table </w:t>
      </w:r>
      <w:r w:rsidR="00407D66" w:rsidRPr="005E69DA">
        <w:rPr>
          <w:b/>
          <w:bCs/>
          <w:noProof/>
          <w:sz w:val="21"/>
          <w:szCs w:val="21"/>
        </w:rPr>
        <w:t>5</w:t>
      </w:r>
      <w:r w:rsidR="00407D66">
        <w:rPr>
          <w:b/>
          <w:bCs/>
        </w:rPr>
        <w:fldChar w:fldCharType="end"/>
      </w:r>
      <w:r w:rsidRPr="00DD2821">
        <w:rPr>
          <w:b/>
          <w:bCs/>
        </w:rPr>
        <w:t xml:space="preserve">; </w:t>
      </w:r>
      <w:r w:rsidR="00407D66">
        <w:rPr>
          <w:b/>
          <w:bCs/>
        </w:rPr>
        <w:fldChar w:fldCharType="begin"/>
      </w:r>
      <w:r w:rsidR="00407D66">
        <w:rPr>
          <w:b/>
          <w:bCs/>
        </w:rPr>
        <w:instrText xml:space="preserve"> REF _Ref180475928 \h </w:instrText>
      </w:r>
      <w:r w:rsidR="00407D66">
        <w:rPr>
          <w:b/>
          <w:bCs/>
        </w:rPr>
      </w:r>
      <w:r w:rsidR="00407D66">
        <w:rPr>
          <w:b/>
          <w:bCs/>
        </w:rPr>
        <w:fldChar w:fldCharType="separate"/>
      </w:r>
      <w:r w:rsidR="00407D66" w:rsidRPr="001133F7">
        <w:rPr>
          <w:b/>
          <w:bCs/>
        </w:rPr>
        <w:t xml:space="preserve">Figure </w:t>
      </w:r>
      <w:r w:rsidR="00407D66" w:rsidRPr="001133F7">
        <w:rPr>
          <w:b/>
          <w:bCs/>
          <w:noProof/>
        </w:rPr>
        <w:t>2</w:t>
      </w:r>
      <w:r w:rsidR="00407D66">
        <w:rPr>
          <w:b/>
          <w:bCs/>
        </w:rPr>
        <w:fldChar w:fldCharType="end"/>
      </w:r>
      <w:r w:rsidRPr="00DD2821">
        <w:t xml:space="preserve">). </w:t>
      </w:r>
    </w:p>
    <w:p w14:paraId="4FF8BB33" w14:textId="452A7FAB" w:rsidR="001273BE" w:rsidRDefault="00DD2821" w:rsidP="00407D66">
      <w:pPr>
        <w:pStyle w:val="MDPI32textnoindent"/>
      </w:pPr>
      <w:r w:rsidRPr="00DD2821">
        <w:t>Our proposed model/framework suggests individuals with BED may face</w:t>
      </w:r>
      <w:r w:rsidR="007068DC">
        <w:t xml:space="preserve"> barriers to BED treatment </w:t>
      </w:r>
      <w:r w:rsidR="00407D66">
        <w:t xml:space="preserve">engagement </w:t>
      </w:r>
      <w:r w:rsidR="001273BE">
        <w:t>in</w:t>
      </w:r>
      <w:r w:rsidR="00407D66">
        <w:t xml:space="preserve"> at least</w:t>
      </w:r>
      <w:r w:rsidRPr="00DD2821">
        <w:t xml:space="preserve"> three </w:t>
      </w:r>
      <w:r w:rsidR="001273BE">
        <w:t xml:space="preserve">different </w:t>
      </w:r>
      <w:r w:rsidRPr="00DD2821">
        <w:t xml:space="preserve">stages in the process of treatment-seeking and access: </w:t>
      </w:r>
    </w:p>
    <w:p w14:paraId="2FF5A228" w14:textId="77777777" w:rsidR="001273BE" w:rsidRPr="00374B12" w:rsidRDefault="001273BE" w:rsidP="001273BE">
      <w:pPr>
        <w:pStyle w:val="MDPI32textnoindent"/>
        <w:numPr>
          <w:ilvl w:val="0"/>
          <w:numId w:val="116"/>
        </w:numPr>
      </w:pPr>
      <w:r w:rsidRPr="00374B12">
        <w:rPr>
          <w:b/>
          <w:bCs/>
        </w:rPr>
        <w:t>BED detection (Stage 1),</w:t>
      </w:r>
      <w:r w:rsidRPr="00374B12">
        <w:t xml:space="preserve"> which includes BED screening, diagnosis, and identification (barriers pertaining to this stage were spontaneously identified by 50% of participants).</w:t>
      </w:r>
    </w:p>
    <w:p w14:paraId="7D5A97EB" w14:textId="77777777" w:rsidR="001273BE" w:rsidRPr="00374B12" w:rsidRDefault="001273BE" w:rsidP="001273BE">
      <w:pPr>
        <w:pStyle w:val="MDPI32textnoindent"/>
        <w:numPr>
          <w:ilvl w:val="0"/>
          <w:numId w:val="116"/>
        </w:numPr>
      </w:pPr>
      <w:r w:rsidRPr="00374B12">
        <w:rPr>
          <w:b/>
          <w:bCs/>
        </w:rPr>
        <w:t>Seeking treatment for BED (Stage 2)</w:t>
      </w:r>
      <w:r w:rsidRPr="00374B12">
        <w:t xml:space="preserve"> (barriers pertaining to this stage were spontaneously addressed by 57% of participants).</w:t>
      </w:r>
    </w:p>
    <w:p w14:paraId="178305D7" w14:textId="77777777" w:rsidR="001273BE" w:rsidRPr="00374B12" w:rsidRDefault="001273BE" w:rsidP="001273BE">
      <w:pPr>
        <w:pStyle w:val="MDPI32textnoindent"/>
        <w:numPr>
          <w:ilvl w:val="0"/>
          <w:numId w:val="116"/>
        </w:numPr>
      </w:pPr>
      <w:r w:rsidRPr="00374B12">
        <w:rPr>
          <w:b/>
          <w:bCs/>
        </w:rPr>
        <w:t>Access to ongoing treatment (Stage 3)</w:t>
      </w:r>
      <w:r w:rsidRPr="00374B12">
        <w:t xml:space="preserve"> (barriers pertaining to this stage were spontaneously addressed by 57% of participants). </w:t>
      </w:r>
    </w:p>
    <w:p w14:paraId="09FD6D70" w14:textId="77777777" w:rsidR="001273BE" w:rsidRDefault="001273BE" w:rsidP="001273BE">
      <w:pPr>
        <w:pStyle w:val="MDPI32textnoindent"/>
      </w:pPr>
      <w:r w:rsidRPr="00DD2821">
        <w:t xml:space="preserve">These barriers may prevent individuals from recognizing their condition, reaching out for help, finding appropriate care, and engaging in treatment. </w:t>
      </w:r>
    </w:p>
    <w:p w14:paraId="7226E631" w14:textId="56DADA52" w:rsidR="001273BE" w:rsidRPr="00374B12" w:rsidRDefault="001273BE" w:rsidP="001273BE">
      <w:pPr>
        <w:pStyle w:val="MDPI32textnoindent"/>
      </w:pPr>
      <w:r>
        <w:lastRenderedPageBreak/>
        <w:t xml:space="preserve">Our proposed model/framework also suggests that within each of these three stages, individuals with BED may encounter treatment barriers originating from at least three </w:t>
      </w:r>
      <w:r w:rsidRPr="00374B12">
        <w:rPr>
          <w:b/>
          <w:bCs/>
        </w:rPr>
        <w:t>possible source(s</w:t>
      </w:r>
      <w:r>
        <w:rPr>
          <w:b/>
          <w:bCs/>
        </w:rPr>
        <w:t>)</w:t>
      </w:r>
      <w:r>
        <w:t>:</w:t>
      </w:r>
    </w:p>
    <w:p w14:paraId="5959E51A" w14:textId="13E745B5" w:rsidR="001273BE" w:rsidRPr="00374B12" w:rsidRDefault="001273BE" w:rsidP="001273BE">
      <w:pPr>
        <w:pStyle w:val="MDPI32textnoindent"/>
        <w:numPr>
          <w:ilvl w:val="0"/>
          <w:numId w:val="117"/>
        </w:numPr>
      </w:pPr>
      <w:r>
        <w:t xml:space="preserve">Themselves (e.g., </w:t>
      </w:r>
      <w:r>
        <w:rPr>
          <w:b/>
          <w:bCs/>
        </w:rPr>
        <w:t>individual/patient-level barriers</w:t>
      </w:r>
      <w:r>
        <w:t>).</w:t>
      </w:r>
    </w:p>
    <w:p w14:paraId="68B707A9" w14:textId="61F75872" w:rsidR="001273BE" w:rsidRPr="00374B12" w:rsidRDefault="001273BE" w:rsidP="001273BE">
      <w:pPr>
        <w:pStyle w:val="MDPI32textnoindent"/>
        <w:numPr>
          <w:ilvl w:val="0"/>
          <w:numId w:val="117"/>
        </w:numPr>
      </w:pPr>
      <w:r>
        <w:t>Healthcare providers and interpersonal interactions (e.g.,</w:t>
      </w:r>
      <w:r w:rsidRPr="00374B12">
        <w:t xml:space="preserve"> </w:t>
      </w:r>
      <w:r w:rsidRPr="00374B12">
        <w:rPr>
          <w:b/>
          <w:bCs/>
        </w:rPr>
        <w:t>interpersonal</w:t>
      </w:r>
      <w:r>
        <w:rPr>
          <w:b/>
          <w:bCs/>
        </w:rPr>
        <w:t>/provider-</w:t>
      </w:r>
      <w:r w:rsidRPr="001273BE">
        <w:rPr>
          <w:b/>
          <w:bCs/>
        </w:rPr>
        <w:t>level barriers</w:t>
      </w:r>
      <w:r w:rsidRPr="00374B12">
        <w:t>).</w:t>
      </w:r>
    </w:p>
    <w:p w14:paraId="04FB18BD" w14:textId="2C8DB175" w:rsidR="001273BE" w:rsidRDefault="001273BE" w:rsidP="001273BE">
      <w:pPr>
        <w:pStyle w:val="MDPI32textnoindent"/>
        <w:numPr>
          <w:ilvl w:val="0"/>
          <w:numId w:val="117"/>
        </w:numPr>
      </w:pPr>
      <w:r>
        <w:t xml:space="preserve">Sociocultural factors (e.g., </w:t>
      </w:r>
      <w:r>
        <w:rPr>
          <w:b/>
          <w:bCs/>
        </w:rPr>
        <w:t>sociocultural/</w:t>
      </w:r>
      <w:r w:rsidRPr="001273BE">
        <w:rPr>
          <w:b/>
          <w:bCs/>
        </w:rPr>
        <w:t>systemic/</w:t>
      </w:r>
      <w:r w:rsidRPr="00374B12">
        <w:rPr>
          <w:b/>
          <w:bCs/>
        </w:rPr>
        <w:t>system</w:t>
      </w:r>
      <w:r>
        <w:rPr>
          <w:b/>
          <w:bCs/>
        </w:rPr>
        <w:t>s-</w:t>
      </w:r>
      <w:r w:rsidRPr="00374B12">
        <w:rPr>
          <w:b/>
          <w:bCs/>
        </w:rPr>
        <w:t>level</w:t>
      </w:r>
      <w:r>
        <w:rPr>
          <w:b/>
          <w:bCs/>
        </w:rPr>
        <w:t xml:space="preserve"> barriers</w:t>
      </w:r>
      <w:r w:rsidRPr="001273BE">
        <w:t xml:space="preserve">). </w:t>
      </w:r>
    </w:p>
    <w:p w14:paraId="3E91389A" w14:textId="27C928A5" w:rsidR="001273BE" w:rsidRPr="001273BE" w:rsidRDefault="001E52A6" w:rsidP="001273BE">
      <w:pPr>
        <w:pStyle w:val="MDPI32textnoindent"/>
      </w:pPr>
      <w:r>
        <w:t>***</w:t>
      </w:r>
      <w:r w:rsidR="001273BE" w:rsidRPr="001273BE">
        <w:t xml:space="preserve">The barriers identified within each of the three levels for each of the two dimensions identified in the model are shown in </w:t>
      </w:r>
      <w:r w:rsidR="001273BE" w:rsidRPr="001273BE">
        <w:fldChar w:fldCharType="begin"/>
      </w:r>
      <w:r w:rsidR="001273BE" w:rsidRPr="001273BE">
        <w:instrText xml:space="preserve"> REF _Ref180475912 \h  \* MERGEFORMAT </w:instrText>
      </w:r>
      <w:r w:rsidR="001273BE" w:rsidRPr="001273BE">
        <w:fldChar w:fldCharType="separate"/>
      </w:r>
      <w:r w:rsidR="001273BE" w:rsidRPr="001273BE">
        <w:rPr>
          <w:b/>
          <w:bCs/>
        </w:rPr>
        <w:t>Table 5</w:t>
      </w:r>
      <w:r w:rsidR="001273BE" w:rsidRPr="001273BE">
        <w:fldChar w:fldCharType="end"/>
      </w:r>
      <w:r w:rsidR="001273BE" w:rsidRPr="001273BE">
        <w:t xml:space="preserve"> and </w:t>
      </w:r>
      <w:r w:rsidR="001273BE" w:rsidRPr="001273BE">
        <w:rPr>
          <w:b/>
          <w:bCs/>
        </w:rPr>
        <w:fldChar w:fldCharType="begin"/>
      </w:r>
      <w:r w:rsidR="001273BE" w:rsidRPr="001273BE">
        <w:rPr>
          <w:b/>
          <w:bCs/>
        </w:rPr>
        <w:instrText xml:space="preserve"> REF _Ref180475928 \h  \* MERGEFORMAT </w:instrText>
      </w:r>
      <w:r w:rsidR="001273BE" w:rsidRPr="001273BE">
        <w:rPr>
          <w:b/>
          <w:bCs/>
        </w:rPr>
      </w:r>
      <w:r w:rsidR="001273BE" w:rsidRPr="001273BE">
        <w:rPr>
          <w:b/>
          <w:bCs/>
        </w:rPr>
        <w:fldChar w:fldCharType="separate"/>
      </w:r>
      <w:r w:rsidR="001273BE" w:rsidRPr="001273BE">
        <w:rPr>
          <w:b/>
          <w:bCs/>
        </w:rPr>
        <w:t>Figure 2</w:t>
      </w:r>
      <w:r w:rsidR="001273BE" w:rsidRPr="001273BE">
        <w:fldChar w:fldCharType="end"/>
      </w:r>
      <w:r w:rsidR="001273BE" w:rsidRPr="001273BE">
        <w:t>.</w:t>
      </w:r>
    </w:p>
    <w:p w14:paraId="16435150" w14:textId="77777777" w:rsidR="00977138" w:rsidRDefault="001273BE" w:rsidP="001273BE">
      <w:pPr>
        <w:pStyle w:val="MDPI32textnoindent"/>
      </w:pPr>
      <w:r w:rsidRPr="00DD2821">
        <w:t>Our model implies that some barriers may be more prevalent or salient at certain stages</w:t>
      </w:r>
      <w:r w:rsidR="00977138">
        <w:t xml:space="preserve"> of the treatment-seeking//access process</w:t>
      </w:r>
      <w:r w:rsidRPr="00DD2821">
        <w:t xml:space="preserve"> than others. For example, denial and self-stigmatization may be more problematic in identifying and detecting BED (stage 1), while costs and insurance coverage may be more relevant at the treatment-seeking and engagement stages (stages 2 and 3). </w:t>
      </w:r>
    </w:p>
    <w:p w14:paraId="60080598" w14:textId="45BBDB55" w:rsidR="001273BE" w:rsidRDefault="00977138" w:rsidP="001273BE">
      <w:pPr>
        <w:pStyle w:val="MDPI32textnoindent"/>
      </w:pPr>
      <w:r>
        <w:t>Our model’s recognition of three separate/discrete stages and sources of treatment access barriers also helps provide an insightful framework that can be useful in considering solutions to treatment access barriers (in BED and in eating disorders and other physical and mental health illnesses more broadly), and in recognizing that treatment access solutions must include multi-dimensional approaches that can target barriers at all three levels and in all three stages of the treatment access process. Figure 3 provides an example of how our theoretical model/framework can be used to conceptualize, operationalize, and construct possible solutions to the BED treatment access barriers identified here. The solutions proposed therein are addressed further in a separate forthcoming manuscript .</w:t>
      </w:r>
    </w:p>
    <w:p w14:paraId="686E15E7" w14:textId="3986DB91" w:rsidR="00DD2821" w:rsidRPr="000D3850" w:rsidRDefault="00DD2821" w:rsidP="00E71E3B">
      <w:pPr>
        <w:pStyle w:val="MDPI22heading2"/>
      </w:pPr>
      <w:r>
        <w:t>4</w:t>
      </w:r>
      <w:r w:rsidRPr="000D3850">
        <w:t>.</w:t>
      </w:r>
      <w:r>
        <w:t>3</w:t>
      </w:r>
      <w:r w:rsidRPr="000D3850">
        <w:t xml:space="preserve">. </w:t>
      </w:r>
      <w:r>
        <w:t>Clinical Implications</w:t>
      </w:r>
    </w:p>
    <w:p w14:paraId="0B84B9DF" w14:textId="19E3A2BB" w:rsidR="00DD2821" w:rsidRDefault="00DD2821" w:rsidP="00E71E3B">
      <w:pPr>
        <w:pStyle w:val="MDPI32textnoindent"/>
      </w:pPr>
      <w:r w:rsidRPr="00DD2821">
        <w:t>Our findings have several implications for clinical practice and service delivery for BED. First, our findings highlight the need for public policy education and awareness campaigns to increase the recognition and understanding of BED among the general public, healthcare providers, and policymakers. These campaigns should focus on raising awareness about BED as a valid and prevalent ED, particularly among marginalized populations. Such campaigns should aim to dispel myths and stereotypes about who can have an ED (e.g., the “SWAG: skinny, white, affluent, girl” stereotype</w:t>
      </w:r>
      <w:r>
        <w:t xml:space="preserve"> </w:t>
      </w:r>
      <w:r w:rsidRPr="00DD2821">
        <w:fldChar w:fldCharType="begin">
          <w:fldData xml:space="preserve">PEVuZE5vdGU+PENpdGU+PEF1dGhvcj5CcnVjaDwvQXV0aG9yPjxZZWFyPjE5NzM8L1llYXI+PFJl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ZT48L0VuZE5vdGU+AG==
</w:fldData>
        </w:fldChar>
      </w:r>
      <w:r w:rsidR="00CF3DBA">
        <w:instrText xml:space="preserve"> ADDIN EN.CITE </w:instrText>
      </w:r>
      <w:r w:rsidR="00CF3DBA">
        <w:fldChar w:fldCharType="begin">
          <w:fldData xml:space="preserve">PEVuZE5vdGU+PENpdGU+PEF1dGhvcj5CcnVjaDwvQXV0aG9yPjxZZWFyPjE5NzM8L1llYXI+PFJl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</w:fldData>
        </w:fldChar>
      </w:r>
      <w:r w:rsidR="00CF3DBA">
        <w:instrText xml:space="preserve"> ADDIN EN.CITE.DATA </w:instrText>
      </w:r>
      <w:r w:rsidR="00CF3DBA">
        <w:fldChar w:fldCharType="end"/>
      </w:r>
      <w:r w:rsidRPr="00DD2821">
        <w:fldChar w:fldCharType="separate"/>
      </w:r>
      <w:r w:rsidR="00CF3DBA">
        <w:rPr>
          <w:noProof/>
        </w:rPr>
        <w:t>[17, 155]</w:t>
      </w:r>
      <w:r w:rsidRPr="00DD2821">
        <w:fldChar w:fldCharType="end"/>
      </w:r>
      <w:r w:rsidRPr="00DD2821">
        <w:t xml:space="preserve">) as well as what the signs and symptoms of BED are, what the health consequences of BED are (and how to differentiate physical ailments from underlying psychopathology), and what the available treatment options are. </w:t>
      </w:r>
    </w:p>
    <w:p w14:paraId="360FE82C" w14:textId="77777777" w:rsidR="00DD2821" w:rsidRDefault="00DD2821" w:rsidP="00E71E3B">
      <w:pPr>
        <w:pStyle w:val="MDPI32textnoindent"/>
      </w:pPr>
      <w:r w:rsidRPr="00DD2821">
        <w:t xml:space="preserve">Second, our findings suggest the need for more self-screening and treatment-seeking tools that can be used to help identify and self-identify individuals with BED in various settings, such as primary care, mental health care, weight management programs, or community-based organizations. Such tools could include brief self-report questionnaires administered by trained professionals or online platforms. Free, online, one-stop platforms that can assist individuals with eating or weight concerns in self-screening and coordinating treatment options that work would be extremely beneficial and warrant feasibility testing and funding. </w:t>
      </w:r>
    </w:p>
    <w:p w14:paraId="3B645EA3" w14:textId="32F8DD36" w:rsidR="00DD2821" w:rsidRDefault="00DD2821" w:rsidP="00E71E3B">
      <w:pPr>
        <w:pStyle w:val="MDPI32textnoindent"/>
      </w:pPr>
      <w:r w:rsidRPr="00DD2821">
        <w:t>Third, our findings indicate the need for more accessible and affordable treatment options for BED that can meet the diverse needs and preferences of individuals with this condition, as reflected in the literature</w:t>
      </w:r>
      <w:r>
        <w:t xml:space="preserve"> </w:t>
      </w:r>
      <w:r w:rsidRPr="00DD2821">
        <w:fldChar w:fldCharType="begin">
          <w:fldData xml:space="preserve">PEVuZE5vdGU+PENpdGU+PEF1dGhvcj5CcmF5PC9BdXRob3I+PFllYXI+MjAyMTwvWWVhcj48UmVj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TnVtPjcyODA8L1JlY051bT48RGlzcGxheVRleHQ+WzE1LCAxNDhdPC9EaXNwbGF5VGV4dD48cmVj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</w:fldData>
        </w:fldChar>
      </w:r>
      <w:r w:rsidR="00CF3DBA">
        <w:instrText xml:space="preserve"> ADDIN EN.CITE.DATA </w:instrText>
      </w:r>
      <w:r w:rsidR="00CF3DBA">
        <w:fldChar w:fldCharType="end"/>
      </w:r>
      <w:r w:rsidRPr="00DD2821">
        <w:fldChar w:fldCharType="separate"/>
      </w:r>
      <w:r w:rsidR="00CF3DBA">
        <w:rPr>
          <w:noProof/>
        </w:rPr>
        <w:t>[15, 148]</w:t>
      </w:r>
      <w:r w:rsidRPr="00DD2821">
        <w:fldChar w:fldCharType="end"/>
      </w:r>
      <w:r>
        <w:t>.</w:t>
      </w:r>
      <w:r w:rsidRPr="00DD2821">
        <w:t xml:space="preserve"> Such options could include evidence-based </w:t>
      </w:r>
      <w:r w:rsidRPr="00DD2821">
        <w:lastRenderedPageBreak/>
        <w:t>interventions delivered in various formats (e.g., individual or group therapy), modalities (e.g., face-to-face or online), intensities (e.g., outpatient or inpatient), durations (e.g., short- or long-term), or approaches (e.g., cognitive-behavioral therapy or interpersonal therapy). There is also a need for research funding and findings on new or alternative treatment options that are free or low-cost, can be delivered virtually, and are both sensitive and inclusive to individuals of all demographics (including body weight and shape, race, ethnicity, sex and gender preferences and alignments, religion, socioeconomic and sociocultural status)</w:t>
      </w:r>
      <w:r>
        <w:t xml:space="preserve"> </w:t>
      </w:r>
      <w:r w:rsidRPr="00DD2821">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EN.CITE.DATA </w:instrText>
      </w:r>
      <w:r w:rsidR="00CF3DBA">
        <w:fldChar w:fldCharType="end"/>
      </w:r>
      <w:r w:rsidRPr="00DD2821">
        <w:fldChar w:fldCharType="separate"/>
      </w:r>
      <w:r w:rsidR="00CF3DBA">
        <w:rPr>
          <w:noProof/>
        </w:rPr>
        <w:t>[148, 150]</w:t>
      </w:r>
      <w:r w:rsidRPr="00DD2821">
        <w:fldChar w:fldCharType="end"/>
      </w:r>
      <w:r>
        <w:t>.</w:t>
      </w:r>
    </w:p>
    <w:p w14:paraId="3F04AEE7" w14:textId="77777777" w:rsidR="00DD2821" w:rsidRDefault="00DD2821" w:rsidP="00E71E3B">
      <w:pPr>
        <w:pStyle w:val="MDPI32textnoindent"/>
      </w:pPr>
      <w:r w:rsidRPr="00DD2821">
        <w:t>Fourth, our findings emphasize the need for more supportive and empathic care for individuals with BED that can address their psychological and emotional needs as well as their physical health needs. Such care could involve building rapport and trust with patients, providing psychoeducation and feedback on their condition and progress, validating their feelings and experiences, addressing their fears and concerns about treatment, helping them cope with stigma and discrimination from others or themselves, encouraging them to seek social support from family or friends or peers with similar issues, and empowering them to take charge of their recovery.</w:t>
      </w:r>
    </w:p>
    <w:p w14:paraId="147A2393" w14:textId="41D296BC" w:rsidR="00DD2821" w:rsidRDefault="00DD2821" w:rsidP="00E71E3B">
      <w:pPr>
        <w:pStyle w:val="MDPI32textnoindent"/>
      </w:pPr>
      <w:r w:rsidRPr="00DD2821">
        <w:t>Peer-led, mutual-support, community-based programs hold promise</w:t>
      </w:r>
      <w:r>
        <w:t xml:space="preserve"> </w:t>
      </w:r>
      <w:r w:rsidRPr="00DD2821">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EN.CITE.DATA </w:instrText>
      </w:r>
      <w:r w:rsidR="00CF3DBA">
        <w:fldChar w:fldCharType="end"/>
      </w:r>
      <w:r w:rsidRPr="00DD2821">
        <w:fldChar w:fldCharType="separate"/>
      </w:r>
      <w:r w:rsidR="00CF3DBA">
        <w:rPr>
          <w:noProof/>
        </w:rPr>
        <w:t>[148, 150]</w:t>
      </w:r>
      <w:r w:rsidRPr="00DD2821">
        <w:fldChar w:fldCharType="end"/>
      </w:r>
      <w:r>
        <w:t>,</w:t>
      </w:r>
      <w:r w:rsidRPr="00DD2821">
        <w:t xml:space="preserve"> as they have a track record of achieving long-term treatment engagement and success in other mental health illnesses (e.g., anorexia nervosa</w:t>
      </w:r>
      <w:r>
        <w:t xml:space="preserve"> </w:t>
      </w:r>
      <w:r w:rsidRPr="00DD2821">
        <w:fldChar w:fldCharType="begin"/>
      </w:r>
      <w:r w:rsidR="00CF3DBA">
        <w:instrText xml:space="preserve"> ADDIN EN.CITE &lt;EndNote&gt;&lt;Cite&gt;&lt;Author&gt;Rodríguez-Martín&lt;/Author&gt;&lt;Year&gt;2020&lt;/Year&gt;&lt;RecNum&gt;6208&lt;/RecNum&gt;&lt;DisplayText&gt;[185]&lt;/DisplayText&gt;&lt;record&gt;&lt;rec-number&gt;6208&lt;/rec-number&gt;&lt;foreign-keys&gt;&lt;key app="EN" db-id="vv2s9rd9przr9lew5tv52rwde9rard2t52rt" timestamp="1615163446"&gt;6208&lt;/key&gt;&lt;/foreign-keys&gt;&lt;ref-type name="Journal Article"&gt;17&lt;/ref-type&gt;&lt;contributors&gt;&lt;authors&gt;&lt;author&gt;Rodríguez-Martín, Boris C.&lt;/author&gt;&lt;author&gt;Martín-García, Maria&lt;/author&gt;&lt;author&gt;Martínez-Infiesta, Inés&lt;/author&gt;&lt;author&gt;Souied-Espada, Atef&lt;/author&gt;&lt;author&gt;de La Cruz-Medina, Paz&lt;/author&gt;&lt;/authors&gt;&lt;/contributors&gt;&lt;titles&gt;&lt;title&gt;Treating Anorexia as Addiction: A Case Study with 2-Years of Follow-Up&lt;/title&gt;&lt;secondary-title&gt;Journal of Psychiatry and Psychiatric Disorders&lt;/secondary-title&gt;&lt;/titles&gt;&lt;periodical&gt;&lt;full-title&gt;Journal of Psychiatry and Psychiatric Disorders&lt;/full-title&gt;&lt;/periodical&gt;&lt;pages&gt;94-100&lt;/pages&gt;&lt;volume&gt;4&lt;/volume&gt;&lt;dates&gt;&lt;year&gt;2020&lt;/year&gt;&lt;/dates&gt;&lt;urls&gt;&lt;/urls&gt;&lt;/record&gt;&lt;/Cite&gt;&lt;/EndNote&gt;</w:instrText>
      </w:r>
      <w:r w:rsidRPr="00DD2821">
        <w:fldChar w:fldCharType="separate"/>
      </w:r>
      <w:r w:rsidR="00CF3DBA">
        <w:rPr>
          <w:noProof/>
        </w:rPr>
        <w:t>[185]</w:t>
      </w:r>
      <w:r w:rsidRPr="00DD2821">
        <w:fldChar w:fldCharType="end"/>
      </w:r>
      <w:r w:rsidRPr="00DD2821">
        <w:t xml:space="preserve"> and alcohol dependence and misuse</w:t>
      </w:r>
      <w:r>
        <w:t xml:space="preserve"> </w:t>
      </w:r>
      <w:r w:rsidRPr="00DD2821">
        <w:fldChar w:fldCharType="begin">
          <w:fldData xml:space="preserve">PEVuZE5vdGU+PENpdGU+PEF1dGhvcj5CcmF5PC9BdXRob3I+PFllYXI+MjAyMTwvWWVhcj48UmVj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aC1ub3Rlcz48L3JlY29yZD48L0NpdGU+PENpdGU+PEF1dGhvcj5Ub25pZ2FuPC9BdXRob3I+PFll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TnVtPjcyODA8L1JlY051bT48RGlzcGxheVRleHQ+WzE0OCwgMTUyLCAxNTMsIDE4Ni0xOTBdPC9E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aC1ub3Rlcz48L3JlY29yZD48L0NpdGU+PENpdGU+PEF1dGhvcj5Ub25pZ2FuPC9BdXRob3I+PFll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</w:fldData>
        </w:fldChar>
      </w:r>
      <w:r w:rsidR="00CF3DBA">
        <w:instrText xml:space="preserve"> ADDIN EN.CITE.DATA </w:instrText>
      </w:r>
      <w:r w:rsidR="00CF3DBA">
        <w:fldChar w:fldCharType="end"/>
      </w:r>
      <w:r w:rsidRPr="00DD2821">
        <w:fldChar w:fldCharType="separate"/>
      </w:r>
      <w:r w:rsidR="00CF3DBA">
        <w:rPr>
          <w:noProof/>
        </w:rPr>
        <w:t>[148, 152, 153, 186-190]</w:t>
      </w:r>
      <w:r w:rsidRPr="00DD2821">
        <w:fldChar w:fldCharType="end"/>
      </w:r>
      <w:r w:rsidRPr="00DD2821">
        <w:t>) that include minority populations</w:t>
      </w:r>
      <w:r>
        <w:t xml:space="preserve"> </w:t>
      </w:r>
      <w:r w:rsidRPr="00DD2821">
        <w:fldChar w:fldCharType="begin">
          <w:fldData xml:space="preserve">PEVuZE5vdGU+PENpdGU+PEF1dGhvcj5IaXJjaGFrPC9BdXRob3I+PFllYXI+MjAyMTwvWWVhcj48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==
</w:fldData>
        </w:fldChar>
      </w:r>
      <w:r w:rsidR="00CF3DBA">
        <w:instrText xml:space="preserve"> ADDIN EN.CITE </w:instrText>
      </w:r>
      <w:r w:rsidR="00CF3DBA">
        <w:fldChar w:fldCharType="begin">
          <w:fldData xml:space="preserve">PEVuZE5vdGU+PENpdGU+PEF1dGhvcj5IaXJjaGFrPC9BdXRob3I+PFllYXI+MjAyMTwvWWVhcj48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==
</w:fldData>
        </w:fldChar>
      </w:r>
      <w:r w:rsidR="00CF3DBA">
        <w:instrText xml:space="preserve"> ADDIN EN.CITE.DATA </w:instrText>
      </w:r>
      <w:r w:rsidR="00CF3DBA">
        <w:fldChar w:fldCharType="end"/>
      </w:r>
      <w:r w:rsidRPr="00DD2821">
        <w:fldChar w:fldCharType="separate"/>
      </w:r>
      <w:r w:rsidR="00CF3DBA">
        <w:rPr>
          <w:noProof/>
        </w:rPr>
        <w:t>[151, 190-193]</w:t>
      </w:r>
      <w:r w:rsidRPr="00DD2821">
        <w:fldChar w:fldCharType="end"/>
      </w:r>
      <w:r>
        <w:t>.</w:t>
      </w:r>
      <w:r w:rsidRPr="00DD2821">
        <w:t xml:space="preserve"> They are also led by individuals who have the experience of binge eating and understand the nuanced challenges that other individuals with BED face</w:t>
      </w:r>
      <w:r>
        <w:t xml:space="preserve"> </w:t>
      </w:r>
      <w:r w:rsidRPr="00DD2821">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EN.CITE.DATA </w:instrText>
      </w:r>
      <w:r w:rsidR="00CF3DBA">
        <w:fldChar w:fldCharType="end"/>
      </w:r>
      <w:r w:rsidRPr="00DD2821">
        <w:fldChar w:fldCharType="separate"/>
      </w:r>
      <w:r w:rsidR="00CF3DBA">
        <w:rPr>
          <w:noProof/>
        </w:rPr>
        <w:t>[148, 150]</w:t>
      </w:r>
      <w:r w:rsidRPr="00DD2821">
        <w:fldChar w:fldCharType="end"/>
      </w:r>
      <w:r>
        <w:t>.</w:t>
      </w:r>
      <w:r w:rsidRPr="00DD2821">
        <w:t xml:space="preserve"> Such programs also have the benefit that they are typically free, easily accessible with virtual delivery options, and all-inclusive and welcoming</w:t>
      </w:r>
      <w:r>
        <w:t xml:space="preserve"> </w:t>
      </w:r>
      <w:r w:rsidRPr="00DD2821">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TnVtPjcyODA8L1JlY051bT48RGlzcGxheVRleHQ+WzE0OCwgMTUwXTwvRGlzcGxheVRleHQ+PHJl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PjwvcmVjb3JkPjwvQ2l0ZT48Q2l0ZT48QXV0aG9yPlJvZHLDrWd1ZXotTWFydMOtbjwvQXV0aG9y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</w:fldData>
        </w:fldChar>
      </w:r>
      <w:r w:rsidR="00CF3DBA">
        <w:instrText xml:space="preserve"> ADDIN EN.CITE.DATA </w:instrText>
      </w:r>
      <w:r w:rsidR="00CF3DBA">
        <w:fldChar w:fldCharType="end"/>
      </w:r>
      <w:r w:rsidRPr="00DD2821">
        <w:fldChar w:fldCharType="separate"/>
      </w:r>
      <w:r w:rsidR="00CF3DBA">
        <w:rPr>
          <w:noProof/>
        </w:rPr>
        <w:t>[148, 150]</w:t>
      </w:r>
      <w:r w:rsidRPr="00DD2821">
        <w:fldChar w:fldCharType="end"/>
      </w:r>
      <w:r>
        <w:t>.</w:t>
      </w:r>
      <w:r w:rsidRPr="00DD2821">
        <w:t xml:space="preserve"> These programs do have some empirical support</w:t>
      </w:r>
      <w:r>
        <w:t xml:space="preserve"> </w:t>
      </w:r>
      <w:r w:rsidRPr="00DD2821">
        <w:fldChar w:fldCharType="begin">
          <w:fldData xml:space="preserve">PEVuZE5vdGU+PENpdGU+PEF1dGhvcj5CcmF5PC9BdXRob3I+PFllYXI+MjAyMTwvWWVhcj48UmVj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dGFuY2UgdXNlIGRpc29yZGVyPC9rZXl3b3JkPjxrZXl3b3JkPlRoZSBhdXRob3IgQnJld2VydG9u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=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TnVtPjcyODA8L1JlY051bT48RGlzcGxheVRleHQ+WzE0OCwgMTQ5LCAxODUsIDE5NC0xOThdPC9E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=
</w:fldData>
        </w:fldChar>
      </w:r>
      <w:r w:rsidR="00CF3DBA">
        <w:instrText xml:space="preserve"> ADDIN EN.CITE.DATA </w:instrText>
      </w:r>
      <w:r w:rsidR="00CF3DBA">
        <w:fldChar w:fldCharType="end"/>
      </w:r>
      <w:r w:rsidRPr="00DD2821">
        <w:fldChar w:fldCharType="separate"/>
      </w:r>
      <w:r w:rsidR="00CF3DBA">
        <w:rPr>
          <w:noProof/>
        </w:rPr>
        <w:t>[148, 149, 185, 194-198]</w:t>
      </w:r>
      <w:r w:rsidRPr="00DD2821">
        <w:fldChar w:fldCharType="end"/>
      </w:r>
      <w:r>
        <w:t xml:space="preserve">. </w:t>
      </w:r>
      <w:r w:rsidRPr="00DD2821">
        <w:t>They are also not without limitations</w:t>
      </w:r>
      <w:r>
        <w:t xml:space="preserve"> </w:t>
      </w:r>
      <w:r w:rsidRPr="00DD2821">
        <w:fldChar w:fldCharType="begin"/>
      </w:r>
      <w:r w:rsidR="00CF3DBA">
        <w:instrText xml:space="preserve"> ADDIN EN.CITE &lt;EndNote&gt;&lt;Cite&gt;&lt;Author&gt;Bray&lt;/Author&gt;&lt;Year&gt;2021&lt;/Year&gt;&lt;RecNum&gt;7280&lt;/RecNum&gt;&lt;DisplayText&gt;[148]&lt;/DisplayText&gt;&lt;record&gt;&lt;rec-number&gt;7280&lt;/rec-number&gt;&lt;foreign-keys&gt;&lt;key app="EN" db-id="vv2s9rd9przr9lew5tv52rwde9rard2t52rt" timestamp="1636657806"&gt;7280&lt;/key&gt;&lt;/foreign-keys&gt;&lt;ref-type name="Journal Article"&gt;17&lt;/ref-type&gt;&lt;contributors&gt;&lt;authors&gt;&lt;author&gt;Bray, Brenna&lt;/author&gt;&lt;author&gt;Rodríguez-Martín, Boris C.&lt;/author&gt;&lt;author&gt;Wiss, David A.&lt;/author&gt;&lt;author&gt;Bray, Christine E.&lt;/author&gt;&lt;author&gt;Zwickey, Heather&lt;/author&gt;&lt;/authors&gt;&lt;/contributors&gt;&lt;titles&gt;&lt;title&gt;Overeaters Anonymous: An Overlooked Intervention for Binge Eating Disorder&lt;/title&gt;&lt;secondary-title&gt;International Journal of Environmental Research and Public Health&lt;/secondary-title&gt;&lt;/titles&gt;&lt;periodical&gt;&lt;full-title&gt;International Journal of Environmental Research and Public Health&lt;/full-title&gt;&lt;/periodical&gt;&lt;pages&gt;7303 - 7319&lt;/pages&gt;&lt;volume&gt;18&lt;/volume&gt;&lt;number&gt;14&lt;/number&gt;&lt;section&gt;7303&lt;/section&gt;&lt;dates&gt;&lt;year&gt;2021&lt;/year&gt;&lt;/dates&gt;&lt;isbn&gt;1660-4601&lt;/isbn&gt;&lt;urls&gt;&lt;/urls&gt;&lt;electronic-resource-num&gt;10.3390/ijerph18147303&lt;/electronic-resource-num&gt;&lt;/record&gt;&lt;/Cite&gt;&lt;/EndNote&gt;</w:instrText>
      </w:r>
      <w:r w:rsidRPr="00DD2821">
        <w:fldChar w:fldCharType="separate"/>
      </w:r>
      <w:r w:rsidR="00CF3DBA">
        <w:rPr>
          <w:noProof/>
        </w:rPr>
        <w:t>[148]</w:t>
      </w:r>
      <w:r w:rsidRPr="00DD2821">
        <w:fldChar w:fldCharType="end"/>
      </w:r>
      <w:r w:rsidRPr="00DD2821">
        <w:t xml:space="preserve"> and require research funding for empirical testing and manualized clinical delivery or involvement</w:t>
      </w:r>
      <w:r>
        <w:t xml:space="preserve"> </w:t>
      </w:r>
      <w:r w:rsidRPr="00DD2821">
        <w:fldChar w:fldCharType="begin">
          <w:fldData xml:space="preserve">PEVuZE5vdGU+PENpdGU+PEF1dGhvcj5CcmF5PC9BdXRob3I+PFllYXI+MjAyMTwvWWVhcj48UmVj
TnVtPjcyODA8L1JlY051bT48RGlzcGxheVRleHQ+WzE0OCwgMTk0XTwvRGlzcGxheVRleHQ+PHJl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PjwvcmVjb3JkPjwvQ2l0ZT48Q2l0ZT48QXV0aG9yPldpc3M8L0F1dGhvcj48WWVhcj4yMDE3PC9Z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TnVtPjcyODA8L1JlY051bT48RGlzcGxheVRleHQ+WzE0OCwgMTk0XTwvRGlzcGxheVRleHQ+PHJl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</w:fldData>
        </w:fldChar>
      </w:r>
      <w:r w:rsidR="00CF3DBA">
        <w:instrText xml:space="preserve"> ADDIN EN.CITE.DATA </w:instrText>
      </w:r>
      <w:r w:rsidR="00CF3DBA">
        <w:fldChar w:fldCharType="end"/>
      </w:r>
      <w:r w:rsidRPr="00DD2821">
        <w:fldChar w:fldCharType="separate"/>
      </w:r>
      <w:r w:rsidR="00CF3DBA">
        <w:rPr>
          <w:noProof/>
        </w:rPr>
        <w:t>[148, 194]</w:t>
      </w:r>
      <w:r w:rsidRPr="00DD2821">
        <w:fldChar w:fldCharType="end"/>
      </w:r>
      <w:r>
        <w:t>,</w:t>
      </w:r>
      <w:r w:rsidRPr="00DD2821">
        <w:t xml:space="preserve"> as has been done in similar programs for other mental health problems (e.g., 12-Step Facilitation)</w:t>
      </w:r>
      <w:r>
        <w:t xml:space="preserve"> </w:t>
      </w:r>
      <w:r w:rsidRPr="00DD2821">
        <w:fldChar w:fldCharType="begin">
          <w:fldData xml:space="preserve">PEVuZE5vdGU+PENpdGU+PEF1dGhvcj5CcmF5PC9BdXRob3I+PFllYXI+MjAyMTwvWWVhcj48UmVj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aC1ub3Rlcz48L3JlY29yZD48L0NpdGU+PENpdGU+PEF1dGhvcj5Ub25pZ2FuPC9BdXRob3I+PFll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</w:fldData>
        </w:fldChar>
      </w:r>
      <w:r w:rsidR="00CF3DBA">
        <w:instrText xml:space="preserve"> ADDIN EN.CITE </w:instrText>
      </w:r>
      <w:r w:rsidR="00CF3DBA">
        <w:fldChar w:fldCharType="begin">
          <w:fldData xml:space="preserve">PEVuZE5vdGU+PENpdGU+PEF1dGhvcj5CcmF5PC9BdXRob3I+PFllYXI+MjAyMTwvWWVhcj48UmVj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</w:fldData>
        </w:fldChar>
      </w:r>
      <w:r w:rsidR="00CF3DBA">
        <w:instrText xml:space="preserve"> ADDIN EN.CITE.DATA </w:instrText>
      </w:r>
      <w:r w:rsidR="00CF3DBA">
        <w:fldChar w:fldCharType="end"/>
      </w:r>
      <w:r w:rsidRPr="00DD2821">
        <w:fldChar w:fldCharType="separate"/>
      </w:r>
      <w:r w:rsidR="00CF3DBA">
        <w:rPr>
          <w:noProof/>
        </w:rPr>
        <w:t>[148, 152, 153, 186-190]</w:t>
      </w:r>
      <w:r w:rsidRPr="00DD2821">
        <w:fldChar w:fldCharType="end"/>
      </w:r>
      <w:r>
        <w:t>.</w:t>
      </w:r>
    </w:p>
    <w:p w14:paraId="1BFE58C2" w14:textId="70DA42D9" w:rsidR="00DD2821" w:rsidRPr="00DD2821" w:rsidRDefault="00DD2821" w:rsidP="00E71E3B">
      <w:pPr>
        <w:pStyle w:val="MDPI32textnoindent"/>
      </w:pPr>
      <w:r w:rsidRPr="00DD2821">
        <w:t>Fifth, our findings underscore the importance of taking and voicing/circulating/increasing awareness of the patient narrative – both clinically and publicly – to increase awareness and understanding of who BED can affect, what the experience of BED is, what barriers individuals with BED face, and how those barriers can be minimized or overcome. To achieve this objective, qualitative research should also include individuals with BED to better understand barriers to receiving a diagnosis and treatment, as has also been discussed elsewhere in the literature and by experts in this study</w:t>
      </w:r>
      <w:r>
        <w:t xml:space="preserve"> </w:t>
      </w:r>
      <w:r w:rsidRPr="00DD2821">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TnVtPjc4NDA8L1JlY051bT48RGlzcGxheVRleHQ+WzE3XTwvRGlzcGxheVRleHQ+PHJlY29yZD48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</w:fldData>
        </w:fldChar>
      </w:r>
      <w:r w:rsidR="00CF3DBA">
        <w:instrText xml:space="preserve"> ADDIN EN.CITE.DATA </w:instrText>
      </w:r>
      <w:r w:rsidR="00CF3DBA">
        <w:fldChar w:fldCharType="end"/>
      </w:r>
      <w:r w:rsidRPr="00DD2821">
        <w:fldChar w:fldCharType="separate"/>
      </w:r>
      <w:r w:rsidR="00CF3DBA">
        <w:rPr>
          <w:noProof/>
        </w:rPr>
        <w:t>[17]</w:t>
      </w:r>
      <w:r w:rsidRPr="00DD2821">
        <w:fldChar w:fldCharType="end"/>
      </w:r>
      <w:r>
        <w:t>.</w:t>
      </w:r>
      <w:r w:rsidRPr="00DD2821">
        <w:t xml:space="preserve"> Peer-led, mutual help, community-based programs also offer opportunities for individuals with BED to share their experiences and be heard in a safe setting</w:t>
      </w:r>
      <w:r>
        <w:t xml:space="preserve"> </w:t>
      </w:r>
      <w:r w:rsidRPr="00DD2821">
        <w:fldChar w:fldCharType="begin"/>
      </w:r>
      <w:r w:rsidR="00CF3DBA">
        <w:instrText xml:space="preserve"> ADDIN EN.CITE &lt;EndNote&gt;&lt;Cite&gt;&lt;Author&gt;Bray&lt;/Author&gt;&lt;Year&gt;2021&lt;/Year&gt;&lt;RecNum&gt;7280&lt;/RecNum&gt;&lt;DisplayText&gt;[148]&lt;/DisplayText&gt;&lt;record&gt;&lt;rec-number&gt;7280&lt;/rec-number&gt;&lt;foreign-keys&gt;&lt;key app="EN" db-id="vv2s9rd9przr9lew5tv52rwde9rard2t52rt" timestamp="1636657806"&gt;7280&lt;/key&gt;&lt;/foreign-keys&gt;&lt;ref-type name="Journal Article"&gt;17&lt;/ref-type&gt;&lt;contributors&gt;&lt;authors&gt;&lt;author&gt;Bray, Brenna&lt;/author&gt;&lt;author&gt;Rodríguez-Martín, Boris C.&lt;/author&gt;&lt;author&gt;Wiss, David A.&lt;/author&gt;&lt;author&gt;Bray, Christine E.&lt;/author&gt;&lt;author&gt;Zwickey, Heather&lt;/author&gt;&lt;/authors&gt;&lt;/contributors&gt;&lt;titles&gt;&lt;title&gt;Overeaters Anonymous: An Overlooked Intervention for Binge Eating Disorder&lt;/title&gt;&lt;secondary-title&gt;International Journal of Environmental Research and Public Health&lt;/secondary-title&gt;&lt;/titles&gt;&lt;periodical&gt;&lt;full-title&gt;International Journal of Environmental Research and Public Health&lt;/full-title&gt;&lt;/periodical&gt;&lt;pages&gt;7303 - 7319&lt;/pages&gt;&lt;volume&gt;18&lt;/volume&gt;&lt;number&gt;14&lt;/number&gt;&lt;section&gt;7303&lt;/section&gt;&lt;dates&gt;&lt;year&gt;2021&lt;/year&gt;&lt;/dates&gt;&lt;isbn&gt;1660-4601&lt;/isbn&gt;&lt;urls&gt;&lt;/urls&gt;&lt;electronic-resource-num&gt;10.3390/ijerph18147303&lt;/electronic-resource-num&gt;&lt;/record&gt;&lt;/Cite&gt;&lt;/EndNote&gt;</w:instrText>
      </w:r>
      <w:r w:rsidRPr="00DD2821">
        <w:fldChar w:fldCharType="separate"/>
      </w:r>
      <w:r w:rsidR="00CF3DBA">
        <w:rPr>
          <w:noProof/>
        </w:rPr>
        <w:t>[148]</w:t>
      </w:r>
      <w:r w:rsidRPr="00DD2821">
        <w:fldChar w:fldCharType="end"/>
      </w:r>
      <w:r>
        <w:t>.</w:t>
      </w:r>
      <w:r w:rsidRPr="00DD2821">
        <w:t xml:space="preserve"> However, education and training also needs to be implemented within the healthcare system so that healthcare providers can better understand patient challenges and ultimately help direct patients to the care they need.</w:t>
      </w:r>
    </w:p>
    <w:p w14:paraId="7C75ECEC" w14:textId="0AFA9C05" w:rsidR="00DD2821" w:rsidRPr="000D3850" w:rsidRDefault="00DD2821" w:rsidP="00E71E3B">
      <w:pPr>
        <w:pStyle w:val="MDPI22heading2"/>
      </w:pPr>
      <w:r>
        <w:t>4</w:t>
      </w:r>
      <w:r w:rsidRPr="000D3850">
        <w:t>.</w:t>
      </w:r>
      <w:r>
        <w:t>4</w:t>
      </w:r>
      <w:r w:rsidRPr="000D3850">
        <w:t xml:space="preserve">. </w:t>
      </w:r>
      <w:r>
        <w:t>Study Limitations and Strengths</w:t>
      </w:r>
    </w:p>
    <w:p w14:paraId="5A261613" w14:textId="44433E47" w:rsidR="00DD2821" w:rsidRDefault="00DD2821" w:rsidP="00E71E3B">
      <w:pPr>
        <w:pStyle w:val="MDPI32textnoindent"/>
      </w:pPr>
      <w:r w:rsidRPr="00DD2821">
        <w:t>This study has some limitations that should be acknowledged. First, the study’s sample size (n = 14) is appropriate for a mixed-methods analysis of this nature</w:t>
      </w:r>
      <w:r>
        <w:t xml:space="preserve"> </w:t>
      </w:r>
      <w:r w:rsidRPr="00DD2821">
        <w:fldChar w:fldCharType="begin">
          <w:fldData xml:space="preserve">PEVuZE5vdGU+PENpdGU+PEF1dGhvcj5CcmF5PC9BdXRob3I+PFllYXI+MjAyMjwvWWVhcj48UmVj
TnVtPjc4NDA8L1JlY051bT48RGlzcGxheVRleHQ+WzE3LTE5LCAzNy00MV08L0Rpc3BsYXlUZXh0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YW5ndWFnZT48L3JlY29yZD48L0NpdGU+PENpdGU+PEF1dGhvcj5CcmF5PC9BdXRob3I+PFllYXI+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</w:fldData>
        </w:fldChar>
      </w:r>
      <w:r w:rsidR="00CF3DBA">
        <w:instrText xml:space="preserve"> ADDIN EN.CITE </w:instrText>
      </w:r>
      <w:r w:rsidR="00CF3DBA">
        <w:fldChar w:fldCharType="begin">
          <w:fldData xml:space="preserve">PEVuZE5vdGU+PENpdGU+PEF1dGhvcj5CcmF5PC9BdXRob3I+PFllYXI+MjAyMjwvWWVhcj48UmVj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</w:fldData>
        </w:fldChar>
      </w:r>
      <w:r w:rsidR="00CF3DBA">
        <w:instrText xml:space="preserve"> ADDIN EN.CITE.DATA </w:instrText>
      </w:r>
      <w:r w:rsidR="00CF3DBA">
        <w:fldChar w:fldCharType="end"/>
      </w:r>
      <w:r w:rsidRPr="00DD2821">
        <w:fldChar w:fldCharType="separate"/>
      </w:r>
      <w:r w:rsidR="00CF3DBA">
        <w:rPr>
          <w:noProof/>
        </w:rPr>
        <w:t>[17-19, 37-41]</w:t>
      </w:r>
      <w:r w:rsidRPr="00DD2821">
        <w:fldChar w:fldCharType="end"/>
      </w:r>
      <w:r w:rsidRPr="00DD2821">
        <w:t xml:space="preserve"> but limits the ability to generalize the data’s themes and conclusions to the field of BED researchers and clinicians at large. Thus, findings from this study are not necessarily generalizable.</w:t>
      </w:r>
    </w:p>
    <w:p w14:paraId="2EB4757B" w14:textId="77777777" w:rsidR="00DD2821" w:rsidRDefault="00DD2821" w:rsidP="00E71E3B">
      <w:pPr>
        <w:pStyle w:val="MDPI32textnoindent"/>
      </w:pPr>
      <w:r w:rsidRPr="00DD2821">
        <w:t>Second, our data collection and analysis methods were qualitative and subjective, which may introduce biases or errors in interpreting or presenting the data. Therefore, our findings may not be replicable or verifiable by other researchers or methods.</w:t>
      </w:r>
    </w:p>
    <w:p w14:paraId="7A58CF4A" w14:textId="77777777" w:rsidR="00DD2821" w:rsidRDefault="00DD2821" w:rsidP="00E71E3B">
      <w:pPr>
        <w:pStyle w:val="MDPI32textnoindent"/>
      </w:pPr>
      <w:r w:rsidRPr="00DD2821">
        <w:lastRenderedPageBreak/>
        <w:t>Third, our study design was cross-sectional and exploratory, which did not allow us to establish causal relationships or test hypotheses. Therefore, our findings may not be conclusive or definitive about the nature or mechanisms of treatment barriers for BED.</w:t>
      </w:r>
    </w:p>
    <w:p w14:paraId="5BC81002" w14:textId="77777777" w:rsidR="00DD2821" w:rsidRDefault="00DD2821" w:rsidP="00E71E3B">
      <w:pPr>
        <w:pStyle w:val="MDPI32textnoindent"/>
      </w:pPr>
      <w:r w:rsidRPr="00DD2821">
        <w:t>Fourth, we did not directly ask participants about their views on treatment access barriers, and the themes identified in this work have not been verified by the experts themselves. A follow-up questionnaire or Delphi Panel is warranted to gather their direct responses.</w:t>
      </w:r>
    </w:p>
    <w:p w14:paraId="393C8042" w14:textId="77777777" w:rsidR="00DD2821" w:rsidRDefault="00DD2821" w:rsidP="00E71E3B">
      <w:pPr>
        <w:pStyle w:val="MDPI32textnoindent"/>
      </w:pPr>
      <w:r w:rsidRPr="00DD2821">
        <w:t>Fifth, we only present data here that pertains to treatment access barriers. Barriers that affect later stages of treatment, including treatment retention, completion, and long-term follow-up, are not addressed here but should be addressed in future publications, as these stages of treatment certainly have discrete unique patient-, provider-, and systems-level barriers.</w:t>
      </w:r>
    </w:p>
    <w:p w14:paraId="4D882EDE" w14:textId="3E2206AC" w:rsidR="00DD2821" w:rsidRDefault="00DD2821" w:rsidP="00E71E3B">
      <w:pPr>
        <w:pStyle w:val="MDPI32textnoindent"/>
      </w:pPr>
      <w:r w:rsidRPr="00DD2821">
        <w:t>Sixth, there are several limitations in the demographics of the experts interviewed in this study. First, although this study’s sample provides an accurate demographic representation of ED experts (92% White, 100% not Hispanic or Latino), it does not accurately represent the demographic profile of individuals who experience adult BED, which has higher rates of Hispanics, Latinos and Blacks, Indigenous, and Peoples of Color</w:t>
      </w:r>
      <w:r>
        <w:t xml:space="preserve"> </w:t>
      </w:r>
      <w:r w:rsidRPr="00EF3311">
        <w:fldChar w:fldCharType="begin">
          <w:fldData xml:space="preserve">PEVuZE5vdGU+PENpdGU+PEF1dGhvcj5TdHJpZWdlbC1Nb29yZTwvQXV0aG9yPjxZZWFyPjIwMTE8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b2d5PC9hYmJyLTE+PC9wZXJpb2RpY2FsPjxwYWdlcz44OC05NDwvcGFnZXM+PHZvbHVtZT44NDwv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</w:fldData>
        </w:fldChar>
      </w:r>
      <w:r w:rsidR="00CF3DBA">
        <w:instrText xml:space="preserve"> ADDIN EN.CITE </w:instrText>
      </w:r>
      <w:r w:rsidR="00CF3DBA">
        <w:fldChar w:fldCharType="begin">
          <w:fldData xml:space="preserve">PEVuZE5vdGU+PENpdGU+PEF1dGhvcj5TdHJpZWdlbC1Nb29yZTwvQXV0aG9yPjxZZWFyPjIwMTE8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</w:fldData>
        </w:fldChar>
      </w:r>
      <w:r w:rsidR="00CF3DBA">
        <w:instrText xml:space="preserve"> ADDIN EN.CITE.DATA </w:instrText>
      </w:r>
      <w:r w:rsidR="00CF3DBA">
        <w:fldChar w:fldCharType="end"/>
      </w:r>
      <w:r w:rsidRPr="00EF3311">
        <w:fldChar w:fldCharType="separate"/>
      </w:r>
      <w:r w:rsidR="00CF3DBA">
        <w:rPr>
          <w:noProof/>
        </w:rPr>
        <w:t>[54, 171, 199]</w:t>
      </w:r>
      <w:r w:rsidRPr="00EF3311">
        <w:fldChar w:fldCharType="end"/>
      </w:r>
      <w:r>
        <w:t>.</w:t>
      </w:r>
      <w:r w:rsidRPr="00DD2821">
        <w:t xml:space="preserve"> The demographic discrepancies between those who study and treat adult BED and those who experience it are not insignificant. These discrepancies highlight the importance of including marginalized populations in academic and clinical training opportunities for adult BED research and care, and of emphasizing community- and narrative-based approaches to research. Additionally, one of the study’s four possible eligibility criteria for researchers (NIH R01 grant funding; see </w:t>
      </w:r>
      <w:r w:rsidRPr="00DD2821">
        <w:rPr>
          <w:b/>
        </w:rPr>
        <w:fldChar w:fldCharType="begin"/>
      </w:r>
      <w:r w:rsidRPr="00DD2821">
        <w:rPr>
          <w:b/>
        </w:rPr>
        <w:instrText xml:space="preserve"> REF _Ref121053821 \h  \* MERGEFORMAT </w:instrText>
      </w:r>
      <w:r w:rsidRPr="00DD2821">
        <w:rPr>
          <w:b/>
        </w:rPr>
      </w:r>
      <w:r w:rsidRPr="00DD2821">
        <w:rPr>
          <w:b/>
        </w:rPr>
        <w:fldChar w:fldCharType="separate"/>
      </w:r>
      <w:r w:rsidRPr="00DD2821">
        <w:rPr>
          <w:b/>
        </w:rPr>
        <w:t>Table 1</w:t>
      </w:r>
      <w:r w:rsidRPr="00DD2821">
        <w:fldChar w:fldCharType="end"/>
      </w:r>
      <w:r w:rsidRPr="00DD2821">
        <w:t xml:space="preserve">) presents a bias for including participants from the US. There were three other eligibility criteria researchers could meet to be included that were not dependent on any nationality and the final study sample does include participants from the UK, AU, and CA as well as from the US. Nevertheless, it would have been optimal to include criteria for funding from other federal agencies. Treatment access barriers may vary regionally, and it is possible our findings are skewed to place greater emphasis on the treatment barriers specific to the geographic locations of the experts we interviewed. Finally, this study collected demographic data on sex assigned at birth but not gender. This oversight is important because gender is demographically relevant, whereas sex assigned at birth is not relevant to this study question. Further, asking for sex assigned at birth follows an old convention that fails to account for equity and diversity inclusion. </w:t>
      </w:r>
    </w:p>
    <w:p w14:paraId="47FAB420" w14:textId="77777777" w:rsidR="00DD2821" w:rsidRDefault="00DD2821" w:rsidP="00E71E3B">
      <w:pPr>
        <w:pStyle w:val="MDPI32textnoindent"/>
      </w:pPr>
      <w:r w:rsidRPr="00DD2821">
        <w:t xml:space="preserve">Despite these limitations, this study has some strengths that should be recognized. First, our study addressed a novel and important topic that has received little attention in the literature: treatment access barriers for BED from the perspectives of experts. Therefore, our study contributes to filling a gap in the knowledge base and advancing the field of BED research. </w:t>
      </w:r>
    </w:p>
    <w:p w14:paraId="75CBDCB2" w14:textId="2316B7D9" w:rsidR="00DD2821" w:rsidRPr="00DD2821" w:rsidRDefault="00DD2821" w:rsidP="00E71E3B">
      <w:pPr>
        <w:pStyle w:val="MDPI32textnoindent"/>
      </w:pPr>
      <w:r w:rsidRPr="00DD2821">
        <w:t>Additionally, our study used rigorous and transparent methods to collect and analyze the data. For example, this study’s systematic inclusion criteria (</w:t>
      </w:r>
      <w:r w:rsidRPr="00DD2821">
        <w:rPr>
          <w:b/>
        </w:rPr>
        <w:fldChar w:fldCharType="begin"/>
      </w:r>
      <w:r w:rsidRPr="00DD2821">
        <w:rPr>
          <w:b/>
        </w:rPr>
        <w:instrText xml:space="preserve"> REF _Ref121053821 \h  \* MERGEFORMAT </w:instrText>
      </w:r>
      <w:r w:rsidRPr="00DD2821">
        <w:rPr>
          <w:b/>
        </w:rPr>
      </w:r>
      <w:r w:rsidRPr="00DD2821">
        <w:rPr>
          <w:b/>
        </w:rPr>
        <w:fldChar w:fldCharType="separate"/>
      </w:r>
      <w:r w:rsidRPr="00DD2821">
        <w:rPr>
          <w:b/>
        </w:rPr>
        <w:t>Table 1</w:t>
      </w:r>
      <w:r w:rsidRPr="00DD2821">
        <w:fldChar w:fldCharType="end"/>
      </w:r>
      <w:r w:rsidRPr="00DD2821">
        <w:rPr>
          <w:b/>
        </w:rPr>
        <w:t>)</w:t>
      </w:r>
      <w:r w:rsidRPr="00DD2821">
        <w:t xml:space="preserve"> provide a strong population representation of experts who drive the field. This includes researchers with the greatest funding and publication output (recently and historically) and clinicians with high clinical and academic affiliations, as well as those most likely to be accessed by individuals with BED themselves (e.g., most commonly identified through a Google search or popular press books on BED). As a result, the study sample includes a well-rounded balance of BED experts, including researchers, medical doctors, licensed therapists, and dietitians, as well as intuitive eating specialists, healthcare administrators, and public health advocates (</w:t>
      </w:r>
      <w:r w:rsidRPr="00DD2821">
        <w:rPr>
          <w:b/>
        </w:rPr>
        <w:fldChar w:fldCharType="begin"/>
      </w:r>
      <w:r w:rsidRPr="00DD2821">
        <w:rPr>
          <w:b/>
        </w:rPr>
        <w:instrText xml:space="preserve"> REF _Ref121053935 \h  \* MERGEFORMAT </w:instrText>
      </w:r>
      <w:r w:rsidRPr="00DD2821">
        <w:rPr>
          <w:b/>
        </w:rPr>
      </w:r>
      <w:r w:rsidRPr="00DD2821">
        <w:rPr>
          <w:b/>
        </w:rPr>
        <w:fldChar w:fldCharType="separate"/>
      </w:r>
      <w:r w:rsidRPr="00DD2821">
        <w:rPr>
          <w:b/>
        </w:rPr>
        <w:t>Table 3</w:t>
      </w:r>
      <w:r w:rsidRPr="00DD2821">
        <w:fldChar w:fldCharType="end"/>
      </w:r>
      <w:r w:rsidRPr="00DD2821">
        <w:t xml:space="preserve">). Although one of the four possible inclusion criteria for researchers involves NIH funding, this criterion was not required (researchers were required to meet one of the four possible criteria). Thus, while this criterion presents a bias for the inclusion </w:t>
      </w:r>
      <w:r w:rsidRPr="00DD2821">
        <w:lastRenderedPageBreak/>
        <w:t>of academics within the US, the study sample does include a balanced geographic representation, with individuals across the US as well as in the UK, AU, and CA. The study’s use of semi-structured interviews (</w:t>
      </w:r>
      <w:r w:rsidRPr="00DD2821">
        <w:rPr>
          <w:b/>
        </w:rPr>
        <w:fldChar w:fldCharType="begin"/>
      </w:r>
      <w:r w:rsidRPr="00DD2821">
        <w:rPr>
          <w:b/>
        </w:rPr>
        <w:instrText xml:space="preserve"> REF _Ref121053882 \h  \* MERGEFORMAT </w:instrText>
      </w:r>
      <w:r w:rsidRPr="00DD2821">
        <w:rPr>
          <w:b/>
        </w:rPr>
      </w:r>
      <w:r w:rsidRPr="00DD2821">
        <w:rPr>
          <w:b/>
        </w:rPr>
        <w:fldChar w:fldCharType="separate"/>
      </w:r>
      <w:r w:rsidRPr="00DD2821">
        <w:rPr>
          <w:b/>
        </w:rPr>
        <w:t>Table 2</w:t>
      </w:r>
      <w:r w:rsidRPr="00DD2821">
        <w:fldChar w:fldCharType="end"/>
      </w:r>
      <w:r w:rsidRPr="00DD2821">
        <w:t>), reflexive thematic analysis, and peer debriefing further ensure the rigor and transparency of our methodological approach, thus validating the quality and credibility of the data and findings. Finally, our study generated rich and detailed data that captured the complexity and diversity of the experts’ experiences and opinions on treatment barriers. Therefore, our study provides a comprehensive and nuanced understanding of current challenges and opportunities in BED treatment.</w:t>
      </w:r>
    </w:p>
    <w:p w14:paraId="782E67EE" w14:textId="77777777" w:rsidR="00522304" w:rsidRPr="00325902" w:rsidRDefault="00522304" w:rsidP="00E71E3B">
      <w:pPr>
        <w:pStyle w:val="MDPI21heading1"/>
      </w:pPr>
      <w:r>
        <w:t>5. Conclusions</w:t>
      </w:r>
    </w:p>
    <w:p w14:paraId="37D0EC41" w14:textId="77777777" w:rsidR="00DD2821" w:rsidRDefault="00DD2821" w:rsidP="00E71E3B">
      <w:pPr>
        <w:pStyle w:val="MDPI32textnoindent"/>
      </w:pPr>
      <w:r w:rsidRPr="00DD2821">
        <w:t>In conclusion, this study explored the current barriers to treatment access for adult BED from the perspectives of expert researchers, clinicians, and healthcare administrators. We identified several patient-, provider-, and systems-level barriers that can prevent BED detection, diagnosis, treatment-seeking, and treatment engagement. Addressing these barriers requires a concerted effort from healthcare providers, policymakers, and researchers. By reducing internal and external obstacles, improving education, and expanding affordable treatment options, we can enhance the prospects for individuals affected by BED to receive the care they need and improve their mental health outcomes.</w:t>
      </w:r>
    </w:p>
    <w:p w14:paraId="061C0296" w14:textId="77777777" w:rsidR="00DD2821" w:rsidRDefault="00DD2821" w:rsidP="00E71E3B">
      <w:pPr>
        <w:pStyle w:val="MDPI32textnoindent"/>
      </w:pPr>
      <w:r w:rsidRPr="00DD2821">
        <w:t>We also developed a theoretical model of how these barriers can interact and influence each other at different stages of the treatment process. Our findings have implications for research, practice, and policy in the BED field. We suggest that more education and awareness campaigns, more tools that can simplify screening, treatment-seeking and access, more accessible and affordable treatment options, and more supportive and empathic care are needed to improve the identification, referral, and treatment engagement of individuals with BED. We also recommend that future studies further investigate the experiences of individuals with BED (in general and in relation to treatment barriers), identify how to best integrate multi-disciplinary approaches and teams, examine the effectiveness of peer mentorship programs, and secure more funding for BED research.</w:t>
      </w:r>
    </w:p>
    <w:p w14:paraId="55F4941A" w14:textId="5D10C0C5" w:rsidR="00C96E28" w:rsidRPr="00DD2821" w:rsidRDefault="00DD2821" w:rsidP="00E71E3B">
      <w:pPr>
        <w:pStyle w:val="MDPI32textnoindent"/>
        <w:rPr>
          <w:bCs/>
        </w:rPr>
      </w:pPr>
      <w:r w:rsidRPr="00DD2821">
        <w:t>Funding for research that can test new treatment options that are: 1) free or low cost; 2) sensitive to the unique experiences of individuals with BED; 3) inclusive to individuals of all demographics; and 4) easily accessible (e.g., community-based and/or available virtually) is warranted.</w:t>
      </w:r>
    </w:p>
    <w:p w14:paraId="44522A20" w14:textId="2EC72141" w:rsidR="00E1713F" w:rsidRPr="00613B31" w:rsidRDefault="00522304" w:rsidP="00E1713F">
      <w:pPr>
        <w:pStyle w:val="MDPI62BackMatter"/>
      </w:pPr>
      <w:r w:rsidRPr="00613B31">
        <w:rPr>
          <w:b/>
        </w:rPr>
        <w:t>Author Contributions:</w:t>
      </w:r>
      <w:r w:rsidRPr="00613B31">
        <w:t xml:space="preserve"> </w:t>
      </w:r>
      <w:r w:rsidR="00E1713F" w:rsidRPr="00E1713F">
        <w:rPr>
          <w:bCs/>
        </w:rPr>
        <w:t xml:space="preserve">Conceptualization, B.B. and H.Z.; methodology, B.B. and H.Z.; formal analysis, B.B., M. S., and H.Z.; investigation, B.B. and H.Z.; resources, B.B.; data curation, B.B. and M.S.; writing—original draft preparation, B.B.; writing—review and editing, B.B., D.A.W. A.S., A.J.S., M.S., K.B., A.N., C.B., and H.Z.; supervision, H.Z; project administration, B.B. and H.Z. All authors have read and agreed to the published version of the manuscript. </w:t>
      </w:r>
      <w:r w:rsidR="00E1713F" w:rsidRPr="00E1713F">
        <w:rPr>
          <w:bCs/>
          <w:lang w:val="en-GB"/>
        </w:rPr>
        <w:t>All authors agree to be accountable for the content of the work.</w:t>
      </w:r>
    </w:p>
    <w:p w14:paraId="415ACE77" w14:textId="633634C4" w:rsidR="00454361" w:rsidRDefault="00522304" w:rsidP="00454361">
      <w:pPr>
        <w:pStyle w:val="MDPI62BackMatter"/>
      </w:pPr>
      <w:r w:rsidRPr="00613B31">
        <w:rPr>
          <w:b/>
        </w:rPr>
        <w:t>Funding:</w:t>
      </w:r>
      <w:r w:rsidRPr="00613B31">
        <w:t xml:space="preserve"> This research was funded by </w:t>
      </w:r>
      <w:r w:rsidR="00454361" w:rsidRPr="00E57E25">
        <w:t xml:space="preserve">NCCIH, grant number </w:t>
      </w:r>
      <w:r w:rsidR="00E1713F" w:rsidRPr="00E1713F">
        <w:t>5R90AT008924-07</w:t>
      </w:r>
      <w:r w:rsidR="00454361">
        <w:t>.</w:t>
      </w:r>
    </w:p>
    <w:p w14:paraId="73F2241E" w14:textId="71C8ED61" w:rsidR="00454361" w:rsidRPr="007E23EC" w:rsidRDefault="00262314" w:rsidP="007E23EC">
      <w:pPr>
        <w:pStyle w:val="MDPI62BackMatter"/>
      </w:pPr>
      <w:bookmarkStart w:id="13" w:name="_Hlk89945590"/>
      <w:bookmarkStart w:id="14" w:name="_Hlk60054323"/>
      <w:r w:rsidRPr="00B27433">
        <w:rPr>
          <w:b/>
        </w:rPr>
        <w:t xml:space="preserve">Institutional Review Board Statement: </w:t>
      </w:r>
      <w:r w:rsidRPr="00B27433">
        <w:t xml:space="preserve">The study was conducted in accordance with the Declaration of Helsinki, and approved by the Institutional Review Board of </w:t>
      </w:r>
      <w:r w:rsidR="00454361">
        <w:t>THE NATIONAL UNIVERSITY OF NATURAL MEDICINE</w:t>
      </w:r>
      <w:r w:rsidRPr="00B27433">
        <w:t xml:space="preserve"> (protocol code </w:t>
      </w:r>
      <w:r w:rsidR="00454361">
        <w:t>HZ12120</w:t>
      </w:r>
      <w:r w:rsidRPr="00B27433">
        <w:t xml:space="preserve"> </w:t>
      </w:r>
      <w:r w:rsidR="00FF6F99">
        <w:t>approved 12-01-2020</w:t>
      </w:r>
      <w:r w:rsidR="007E23EC">
        <w:t>).</w:t>
      </w:r>
    </w:p>
    <w:bookmarkEnd w:id="13"/>
    <w:p w14:paraId="1113CC65" w14:textId="7F028FE7" w:rsidR="00484C66" w:rsidRDefault="00484C66" w:rsidP="007E23EC">
      <w:pPr>
        <w:pStyle w:val="MDPI62BackMatter"/>
        <w:spacing w:after="0"/>
      </w:pPr>
      <w:r w:rsidRPr="007D75A8">
        <w:rPr>
          <w:b/>
        </w:rPr>
        <w:t xml:space="preserve">Informed Consent Statement: </w:t>
      </w:r>
      <w:r w:rsidRPr="007D75A8">
        <w:t>Informed consent was obtained from all subjects involved in the study.</w:t>
      </w:r>
    </w:p>
    <w:p w14:paraId="20578F19" w14:textId="77777777" w:rsidR="007E23EC" w:rsidRPr="007D75A8" w:rsidRDefault="007E23EC" w:rsidP="007E23EC">
      <w:pPr>
        <w:pStyle w:val="MDPI62BackMatter"/>
        <w:spacing w:after="0"/>
      </w:pPr>
    </w:p>
    <w:p w14:paraId="0C3FE451" w14:textId="4369686F" w:rsidR="007E23EC" w:rsidRPr="00613B31" w:rsidRDefault="00484C66" w:rsidP="007E23EC">
      <w:pPr>
        <w:pStyle w:val="MDPI62BackMatter"/>
      </w:pPr>
      <w:r w:rsidRPr="007D75A8">
        <w:rPr>
          <w:b/>
        </w:rPr>
        <w:t xml:space="preserve">Data Availability Statement: </w:t>
      </w:r>
      <w:r w:rsidR="007E23EC" w:rsidRPr="00E57E25">
        <w:t xml:space="preserve">The data presented in this study are openly available in Zenodo (zenodo.org) at </w:t>
      </w:r>
      <w:r w:rsidR="007E23EC" w:rsidRPr="007E23EC">
        <w:rPr>
          <w:highlight w:val="yellow"/>
        </w:rPr>
        <w:t>doi: 10.5281/zenodo.5075531</w:t>
      </w:r>
      <w:r w:rsidR="007E23EC" w:rsidRPr="00E57E25">
        <w:t xml:space="preserve">, reference number </w:t>
      </w:r>
      <w:r w:rsidR="007E23EC" w:rsidRPr="007E23EC">
        <w:rPr>
          <w:highlight w:val="magenta"/>
        </w:rPr>
        <w:t>5075531</w:t>
      </w:r>
      <w:r w:rsidR="007E23EC" w:rsidRPr="00E57E25">
        <w:t xml:space="preserve">. Available online: </w:t>
      </w:r>
      <w:r w:rsidR="007E23EC" w:rsidRPr="007E23EC">
        <w:rPr>
          <w:highlight w:val="magenta"/>
        </w:rPr>
        <w:t>zenodo.org/deposit/5075531#</w:t>
      </w:r>
      <w:r w:rsidR="007E23EC" w:rsidRPr="00E57E25">
        <w:t>.</w:t>
      </w:r>
    </w:p>
    <w:bookmarkEnd w:id="14"/>
    <w:p w14:paraId="11B7165D" w14:textId="180169D2" w:rsidR="00E1713F" w:rsidRPr="00E1713F" w:rsidRDefault="00522304" w:rsidP="00E1713F">
      <w:pPr>
        <w:pStyle w:val="MDPI62BackMatter"/>
      </w:pPr>
      <w:r w:rsidRPr="00613B31">
        <w:rPr>
          <w:b/>
        </w:rPr>
        <w:t>Acknowledgments:</w:t>
      </w:r>
      <w:r w:rsidRPr="00613B31">
        <w:t xml:space="preserve"> </w:t>
      </w:r>
      <w:r w:rsidR="00E1713F" w:rsidRPr="00E1713F">
        <w:rPr>
          <w:bCs/>
        </w:rPr>
        <w:t xml:space="preserve">The authors would like to acknowledge and thank Elissa Frankel for her work on this project and the participants who made this work possible by sharing their time, trust, perceptions, experiences, and insights. The authors would also like to acknowledge and thank Annie </w:t>
      </w:r>
      <w:r w:rsidR="00E1713F" w:rsidRPr="00E1713F">
        <w:rPr>
          <w:bCs/>
        </w:rPr>
        <w:lastRenderedPageBreak/>
        <w:t>Wentz for pointing out the study’s oversight and limitation of asking for sex assigned at birth but not gender, and for advocating for the experience of transgender individuals in which sex assigned at birth is not relevant to the study question (whereas gender is) and can often be an insensitive question to ask</w:t>
      </w:r>
      <w:r w:rsidR="00E1713F">
        <w:rPr>
          <w:bCs/>
        </w:rPr>
        <w:t>.</w:t>
      </w:r>
    </w:p>
    <w:p w14:paraId="0A7EAE7B" w14:textId="007F5E27" w:rsidR="00522304" w:rsidRPr="00613B31" w:rsidRDefault="00522304" w:rsidP="00522304">
      <w:pPr>
        <w:pStyle w:val="MDPI62BackMatter"/>
      </w:pPr>
      <w:r w:rsidRPr="00613B31">
        <w:rPr>
          <w:b/>
        </w:rPr>
        <w:t>Conflicts of Interest:</w:t>
      </w:r>
      <w:r w:rsidRPr="00613B31">
        <w:t xml:space="preserve"> The authors declare no conflict of interest.</w:t>
      </w:r>
    </w:p>
    <w:p w14:paraId="60CBBFEE" w14:textId="77777777" w:rsidR="00522304" w:rsidRPr="00FA04F1" w:rsidRDefault="00522304" w:rsidP="00E71E3B">
      <w:pPr>
        <w:pStyle w:val="MDPI21heading1"/>
      </w:pPr>
      <w:r w:rsidRPr="00FA04F1">
        <w:t>References</w:t>
      </w:r>
    </w:p>
    <w:p w14:paraId="7EDF4E39" w14:textId="77777777" w:rsidR="00F72395" w:rsidRPr="00F72395" w:rsidRDefault="00CF5DA0" w:rsidP="00F72395">
      <w:pPr>
        <w:pStyle w:val="EndNoteBibliography"/>
        <w:ind w:left="720" w:hanging="720"/>
        <w:rPr>
          <w:noProof/>
        </w:rPr>
      </w:pPr>
      <w:r w:rsidRPr="00E333B3">
        <w:rPr>
          <w:rFonts w:ascii="Palatino Linotype" w:hAnsi="Palatino Linotype" w:cs="Arial"/>
          <w:sz w:val="18"/>
          <w:szCs w:val="18"/>
        </w:rPr>
        <w:fldChar w:fldCharType="begin"/>
      </w:r>
      <w:r w:rsidRPr="00E333B3">
        <w:rPr>
          <w:rFonts w:ascii="Palatino Linotype" w:hAnsi="Palatino Linotype" w:cs="Arial"/>
          <w:sz w:val="18"/>
          <w:szCs w:val="18"/>
        </w:rPr>
        <w:instrText xml:space="preserve"> ADDIN EN.REFLIST </w:instrText>
      </w:r>
      <w:r w:rsidRPr="00E333B3">
        <w:rPr>
          <w:rFonts w:ascii="Palatino Linotype" w:hAnsi="Palatino Linotype" w:cs="Arial"/>
          <w:sz w:val="18"/>
          <w:szCs w:val="18"/>
        </w:rPr>
        <w:fldChar w:fldCharType="separate"/>
      </w:r>
      <w:r w:rsidR="00F72395" w:rsidRPr="00F72395">
        <w:rPr>
          <w:noProof/>
        </w:rPr>
        <w:t>1.</w:t>
      </w:r>
      <w:r w:rsidR="00F72395" w:rsidRPr="00F72395">
        <w:rPr>
          <w:noProof/>
        </w:rPr>
        <w:tab/>
        <w:t xml:space="preserve">APA, </w:t>
      </w:r>
      <w:r w:rsidR="00F72395" w:rsidRPr="00F72395">
        <w:rPr>
          <w:i/>
          <w:noProof/>
        </w:rPr>
        <w:t>Diagnostic and Statistical Manual of Mental Disorders: Diagnostic and Statistical Manual of Mental Disorders, Fifth Edition.</w:t>
      </w:r>
      <w:r w:rsidR="00F72395" w:rsidRPr="00F72395">
        <w:rPr>
          <w:noProof/>
        </w:rPr>
        <w:t xml:space="preserve"> 2013, Arlington, VA: American Psychiatric Association.</w:t>
      </w:r>
    </w:p>
    <w:p w14:paraId="096FC2EE" w14:textId="77777777" w:rsidR="00F72395" w:rsidRPr="00F72395" w:rsidRDefault="00F72395" w:rsidP="00F72395">
      <w:pPr>
        <w:pStyle w:val="EndNoteBibliography"/>
        <w:ind w:left="720" w:hanging="720"/>
        <w:rPr>
          <w:noProof/>
        </w:rPr>
      </w:pPr>
      <w:r w:rsidRPr="00F72395">
        <w:rPr>
          <w:noProof/>
        </w:rPr>
        <w:t>2.</w:t>
      </w:r>
      <w:r w:rsidRPr="00F72395">
        <w:rPr>
          <w:noProof/>
        </w:rPr>
        <w:tab/>
        <w:t xml:space="preserve">Hudson, J.I., et al., </w:t>
      </w:r>
      <w:r w:rsidRPr="00F72395">
        <w:rPr>
          <w:i/>
          <w:noProof/>
        </w:rPr>
        <w:t>The prevalence and correlates of eating disorders in the National Comorbidity Survey Replication.</w:t>
      </w:r>
      <w:r w:rsidRPr="00F72395">
        <w:rPr>
          <w:noProof/>
        </w:rPr>
        <w:t xml:space="preserve"> Biol Psychiatry, 2007. </w:t>
      </w:r>
      <w:r w:rsidRPr="00F72395">
        <w:rPr>
          <w:b/>
          <w:noProof/>
        </w:rPr>
        <w:t>61</w:t>
      </w:r>
      <w:r w:rsidRPr="00F72395">
        <w:rPr>
          <w:noProof/>
        </w:rPr>
        <w:t>(3): p. 348-58.</w:t>
      </w:r>
    </w:p>
    <w:p w14:paraId="559F6689" w14:textId="77777777" w:rsidR="00F72395" w:rsidRPr="00F72395" w:rsidRDefault="00F72395" w:rsidP="00F72395">
      <w:pPr>
        <w:pStyle w:val="EndNoteBibliography"/>
        <w:ind w:left="720" w:hanging="720"/>
        <w:rPr>
          <w:noProof/>
        </w:rPr>
      </w:pPr>
      <w:r w:rsidRPr="00F72395">
        <w:rPr>
          <w:noProof/>
        </w:rPr>
        <w:t>3.</w:t>
      </w:r>
      <w:r w:rsidRPr="00F72395">
        <w:rPr>
          <w:noProof/>
        </w:rPr>
        <w:tab/>
        <w:t xml:space="preserve">Termorshuizen, J.D., et al., </w:t>
      </w:r>
      <w:r w:rsidRPr="00F72395">
        <w:rPr>
          <w:i/>
          <w:noProof/>
        </w:rPr>
        <w:t>Early Impact of COVID-19 on Individuals with Eating Disorders: A survey of ~1000 Individuals in the United States and the Netherlands.</w:t>
      </w:r>
      <w:r w:rsidRPr="00F72395">
        <w:rPr>
          <w:noProof/>
        </w:rPr>
        <w:t xml:space="preserve"> medRxiv, 2020.</w:t>
      </w:r>
    </w:p>
    <w:p w14:paraId="6CB52A20" w14:textId="77777777" w:rsidR="00F72395" w:rsidRPr="00F72395" w:rsidRDefault="00F72395" w:rsidP="00F72395">
      <w:pPr>
        <w:pStyle w:val="EndNoteBibliography"/>
        <w:ind w:left="720" w:hanging="720"/>
        <w:rPr>
          <w:noProof/>
        </w:rPr>
      </w:pPr>
      <w:r w:rsidRPr="00F72395">
        <w:rPr>
          <w:noProof/>
        </w:rPr>
        <w:t>4.</w:t>
      </w:r>
      <w:r w:rsidRPr="00F72395">
        <w:rPr>
          <w:noProof/>
        </w:rPr>
        <w:tab/>
        <w:t xml:space="preserve">Kessler, R.C., et al., </w:t>
      </w:r>
      <w:r w:rsidRPr="00F72395">
        <w:rPr>
          <w:i/>
          <w:noProof/>
        </w:rPr>
        <w:t>The prevalence and correlates of binge eating disorder in the World Health Organization World Mental Health Surveys.</w:t>
      </w:r>
      <w:r w:rsidRPr="00F72395">
        <w:rPr>
          <w:noProof/>
        </w:rPr>
        <w:t xml:space="preserve"> Biol Psychiatry, 2013. </w:t>
      </w:r>
      <w:r w:rsidRPr="00F72395">
        <w:rPr>
          <w:b/>
          <w:noProof/>
        </w:rPr>
        <w:t>73</w:t>
      </w:r>
      <w:r w:rsidRPr="00F72395">
        <w:rPr>
          <w:noProof/>
        </w:rPr>
        <w:t>(9): p. 904-14.</w:t>
      </w:r>
    </w:p>
    <w:p w14:paraId="0895107C" w14:textId="77777777" w:rsidR="00F72395" w:rsidRPr="00F72395" w:rsidRDefault="00F72395" w:rsidP="00F72395">
      <w:pPr>
        <w:pStyle w:val="EndNoteBibliography"/>
        <w:ind w:left="720" w:hanging="720"/>
        <w:rPr>
          <w:noProof/>
        </w:rPr>
      </w:pPr>
      <w:r w:rsidRPr="00F72395">
        <w:rPr>
          <w:noProof/>
        </w:rPr>
        <w:t>5.</w:t>
      </w:r>
      <w:r w:rsidRPr="00F72395">
        <w:rPr>
          <w:noProof/>
        </w:rPr>
        <w:tab/>
        <w:t xml:space="preserve">da Luz, F.Q., et al., </w:t>
      </w:r>
      <w:r w:rsidRPr="00F72395">
        <w:rPr>
          <w:i/>
          <w:noProof/>
        </w:rPr>
        <w:t>Obesity with Comorbid Eating Disorders: Associated Health Risks and Treatment Approaches.</w:t>
      </w:r>
      <w:r w:rsidRPr="00F72395">
        <w:rPr>
          <w:noProof/>
        </w:rPr>
        <w:t xml:space="preserve"> Nutrients, 2018. </w:t>
      </w:r>
      <w:r w:rsidRPr="00F72395">
        <w:rPr>
          <w:b/>
          <w:noProof/>
        </w:rPr>
        <w:t>10</w:t>
      </w:r>
      <w:r w:rsidRPr="00F72395">
        <w:rPr>
          <w:noProof/>
        </w:rPr>
        <w:t>(7): p. 829.</w:t>
      </w:r>
    </w:p>
    <w:p w14:paraId="2223CB41" w14:textId="77777777" w:rsidR="00F72395" w:rsidRPr="00F72395" w:rsidRDefault="00F72395" w:rsidP="00F72395">
      <w:pPr>
        <w:pStyle w:val="EndNoteBibliography"/>
        <w:ind w:left="720" w:hanging="720"/>
        <w:rPr>
          <w:noProof/>
        </w:rPr>
      </w:pPr>
      <w:r w:rsidRPr="00F72395">
        <w:rPr>
          <w:noProof/>
        </w:rPr>
        <w:t>6.</w:t>
      </w:r>
      <w:r w:rsidRPr="00F72395">
        <w:rPr>
          <w:noProof/>
        </w:rPr>
        <w:tab/>
        <w:t xml:space="preserve">Pawaskar, M., et al., </w:t>
      </w:r>
      <w:r w:rsidRPr="00F72395">
        <w:rPr>
          <w:i/>
          <w:noProof/>
        </w:rPr>
        <w:t>Impact of binge eating disorder on functional impairment and work productivity in an adult community sample in the United States.</w:t>
      </w:r>
      <w:r w:rsidRPr="00F72395">
        <w:rPr>
          <w:noProof/>
        </w:rPr>
        <w:t xml:space="preserve"> International Journal of Clinical Practice, 2017. </w:t>
      </w:r>
      <w:r w:rsidRPr="00F72395">
        <w:rPr>
          <w:b/>
          <w:noProof/>
        </w:rPr>
        <w:t>71</w:t>
      </w:r>
      <w:r w:rsidRPr="00F72395">
        <w:rPr>
          <w:noProof/>
        </w:rPr>
        <w:t>(7): p. e12970.</w:t>
      </w:r>
    </w:p>
    <w:p w14:paraId="77E82929" w14:textId="77777777" w:rsidR="00F72395" w:rsidRPr="00F72395" w:rsidRDefault="00F72395" w:rsidP="00F72395">
      <w:pPr>
        <w:pStyle w:val="EndNoteBibliography"/>
        <w:ind w:left="720" w:hanging="720"/>
        <w:rPr>
          <w:noProof/>
        </w:rPr>
      </w:pPr>
      <w:r w:rsidRPr="00F72395">
        <w:rPr>
          <w:noProof/>
        </w:rPr>
        <w:t>7.</w:t>
      </w:r>
      <w:r w:rsidRPr="00F72395">
        <w:rPr>
          <w:noProof/>
        </w:rPr>
        <w:tab/>
        <w:t xml:space="preserve">Mustelin, L., et al., </w:t>
      </w:r>
      <w:r w:rsidRPr="00F72395">
        <w:rPr>
          <w:i/>
          <w:noProof/>
        </w:rPr>
        <w:t>Prevalence and correlates of binge eating disorder related features in the community.</w:t>
      </w:r>
      <w:r w:rsidRPr="00F72395">
        <w:rPr>
          <w:noProof/>
        </w:rPr>
        <w:t xml:space="preserve"> Appetite, 2017. </w:t>
      </w:r>
      <w:r w:rsidRPr="00F72395">
        <w:rPr>
          <w:b/>
          <w:noProof/>
        </w:rPr>
        <w:t>109</w:t>
      </w:r>
      <w:r w:rsidRPr="00F72395">
        <w:rPr>
          <w:noProof/>
        </w:rPr>
        <w:t>: p. 165-171.</w:t>
      </w:r>
    </w:p>
    <w:p w14:paraId="26875D58" w14:textId="77777777" w:rsidR="00F72395" w:rsidRPr="00F72395" w:rsidRDefault="00F72395" w:rsidP="00F72395">
      <w:pPr>
        <w:pStyle w:val="EndNoteBibliography"/>
        <w:ind w:left="720" w:hanging="720"/>
        <w:rPr>
          <w:noProof/>
        </w:rPr>
      </w:pPr>
      <w:r w:rsidRPr="00F72395">
        <w:rPr>
          <w:noProof/>
        </w:rPr>
        <w:lastRenderedPageBreak/>
        <w:t>8.</w:t>
      </w:r>
      <w:r w:rsidRPr="00F72395">
        <w:rPr>
          <w:noProof/>
        </w:rPr>
        <w:tab/>
        <w:t xml:space="preserve">Apovian, C.M., </w:t>
      </w:r>
      <w:r w:rsidRPr="00F72395">
        <w:rPr>
          <w:i/>
          <w:noProof/>
        </w:rPr>
        <w:t>Obesity: definition, comorbidities, causes, and burden.</w:t>
      </w:r>
      <w:r w:rsidRPr="00F72395">
        <w:rPr>
          <w:noProof/>
        </w:rPr>
        <w:t xml:space="preserve"> Am J Manag Care, 2016. </w:t>
      </w:r>
      <w:r w:rsidRPr="00F72395">
        <w:rPr>
          <w:b/>
          <w:noProof/>
        </w:rPr>
        <w:t>22</w:t>
      </w:r>
      <w:r w:rsidRPr="00F72395">
        <w:rPr>
          <w:noProof/>
        </w:rPr>
        <w:t>(7 Suppl): p. s176-85.</w:t>
      </w:r>
    </w:p>
    <w:p w14:paraId="20BDCD34" w14:textId="77777777" w:rsidR="00F72395" w:rsidRPr="00F72395" w:rsidRDefault="00F72395" w:rsidP="00F72395">
      <w:pPr>
        <w:pStyle w:val="EndNoteBibliography"/>
        <w:ind w:left="720" w:hanging="720"/>
        <w:rPr>
          <w:noProof/>
        </w:rPr>
      </w:pPr>
      <w:r w:rsidRPr="00F72395">
        <w:rPr>
          <w:noProof/>
        </w:rPr>
        <w:t>9.</w:t>
      </w:r>
      <w:r w:rsidRPr="00F72395">
        <w:rPr>
          <w:noProof/>
        </w:rPr>
        <w:tab/>
        <w:t xml:space="preserve">Hilbert, A., H.W. Hoek, and R. Schmidt, </w:t>
      </w:r>
      <w:r w:rsidRPr="00F72395">
        <w:rPr>
          <w:i/>
          <w:noProof/>
        </w:rPr>
        <w:t>Evidence-based clinical guidelines for eating disorders: international comparison.</w:t>
      </w:r>
      <w:r w:rsidRPr="00F72395">
        <w:rPr>
          <w:noProof/>
        </w:rPr>
        <w:t xml:space="preserve"> Current opinion in psychiatry, 2017. </w:t>
      </w:r>
      <w:r w:rsidRPr="00F72395">
        <w:rPr>
          <w:b/>
          <w:noProof/>
        </w:rPr>
        <w:t>30</w:t>
      </w:r>
      <w:r w:rsidRPr="00F72395">
        <w:rPr>
          <w:noProof/>
        </w:rPr>
        <w:t>(6): p. 423-437.</w:t>
      </w:r>
    </w:p>
    <w:p w14:paraId="49094FFF" w14:textId="77777777" w:rsidR="00F72395" w:rsidRPr="00F72395" w:rsidRDefault="00F72395" w:rsidP="00F72395">
      <w:pPr>
        <w:pStyle w:val="EndNoteBibliography"/>
        <w:ind w:left="720" w:hanging="720"/>
        <w:rPr>
          <w:noProof/>
        </w:rPr>
      </w:pPr>
      <w:r w:rsidRPr="00F72395">
        <w:rPr>
          <w:noProof/>
        </w:rPr>
        <w:t>10.</w:t>
      </w:r>
      <w:r w:rsidRPr="00F72395">
        <w:rPr>
          <w:noProof/>
        </w:rPr>
        <w:tab/>
        <w:t xml:space="preserve">Hilbert, A., et al., </w:t>
      </w:r>
      <w:r w:rsidRPr="00F72395">
        <w:rPr>
          <w:i/>
          <w:noProof/>
        </w:rPr>
        <w:t>Meta-analysis of the efficacy of psychological and medical treatments for binge-eating disorder.</w:t>
      </w:r>
      <w:r w:rsidRPr="00F72395">
        <w:rPr>
          <w:noProof/>
        </w:rPr>
        <w:t xml:space="preserve"> J Consult Clin Psychol, 2019. </w:t>
      </w:r>
      <w:r w:rsidRPr="00F72395">
        <w:rPr>
          <w:b/>
          <w:noProof/>
        </w:rPr>
        <w:t>87</w:t>
      </w:r>
      <w:r w:rsidRPr="00F72395">
        <w:rPr>
          <w:noProof/>
        </w:rPr>
        <w:t>(1): p. 91-105.</w:t>
      </w:r>
    </w:p>
    <w:p w14:paraId="7AD4B474" w14:textId="77777777" w:rsidR="00F72395" w:rsidRPr="00F72395" w:rsidRDefault="00F72395" w:rsidP="00F72395">
      <w:pPr>
        <w:pStyle w:val="EndNoteBibliography"/>
        <w:ind w:left="720" w:hanging="720"/>
        <w:rPr>
          <w:noProof/>
        </w:rPr>
      </w:pPr>
      <w:r w:rsidRPr="00F72395">
        <w:rPr>
          <w:noProof/>
        </w:rPr>
        <w:t>11.</w:t>
      </w:r>
      <w:r w:rsidRPr="00F72395">
        <w:rPr>
          <w:noProof/>
        </w:rPr>
        <w:tab/>
        <w:t xml:space="preserve">Kenny, T.E., J.C. Carter, and D.L. Safer, </w:t>
      </w:r>
      <w:r w:rsidRPr="00F72395">
        <w:rPr>
          <w:i/>
          <w:noProof/>
        </w:rPr>
        <w:t>Dialectical behavior therapy guided self-help for binge-eating disorder.</w:t>
      </w:r>
      <w:r w:rsidRPr="00F72395">
        <w:rPr>
          <w:noProof/>
        </w:rPr>
        <w:t xml:space="preserve"> Eat Disord, 2020. </w:t>
      </w:r>
      <w:r w:rsidRPr="00F72395">
        <w:rPr>
          <w:b/>
          <w:noProof/>
        </w:rPr>
        <w:t>28</w:t>
      </w:r>
      <w:r w:rsidRPr="00F72395">
        <w:rPr>
          <w:noProof/>
        </w:rPr>
        <w:t>(2): p. 202-211.</w:t>
      </w:r>
    </w:p>
    <w:p w14:paraId="3B058D34" w14:textId="77777777" w:rsidR="00F72395" w:rsidRPr="00F72395" w:rsidRDefault="00F72395" w:rsidP="00F72395">
      <w:pPr>
        <w:pStyle w:val="EndNoteBibliography"/>
        <w:ind w:left="720" w:hanging="720"/>
        <w:rPr>
          <w:noProof/>
        </w:rPr>
      </w:pPr>
      <w:r w:rsidRPr="00F72395">
        <w:rPr>
          <w:noProof/>
        </w:rPr>
        <w:t>12.</w:t>
      </w:r>
      <w:r w:rsidRPr="00F72395">
        <w:rPr>
          <w:noProof/>
        </w:rPr>
        <w:tab/>
        <w:t xml:space="preserve">Carter, J.C., et al., </w:t>
      </w:r>
      <w:r w:rsidRPr="00F72395">
        <w:rPr>
          <w:i/>
          <w:noProof/>
        </w:rPr>
        <w:t>Dialectical behavior therapy self-help for binge-eating disorder: A randomized controlled study.</w:t>
      </w:r>
      <w:r w:rsidRPr="00F72395">
        <w:rPr>
          <w:noProof/>
        </w:rPr>
        <w:t xml:space="preserve"> Int J Eat Disord, 2020. </w:t>
      </w:r>
      <w:r w:rsidRPr="00F72395">
        <w:rPr>
          <w:b/>
          <w:noProof/>
        </w:rPr>
        <w:t>53</w:t>
      </w:r>
      <w:r w:rsidRPr="00F72395">
        <w:rPr>
          <w:noProof/>
        </w:rPr>
        <w:t>(3): p. 451-460.</w:t>
      </w:r>
    </w:p>
    <w:p w14:paraId="13DB249E" w14:textId="77777777" w:rsidR="00F72395" w:rsidRPr="00F72395" w:rsidRDefault="00F72395" w:rsidP="00F72395">
      <w:pPr>
        <w:pStyle w:val="EndNoteBibliography"/>
        <w:ind w:left="720" w:hanging="720"/>
        <w:rPr>
          <w:noProof/>
        </w:rPr>
      </w:pPr>
      <w:r w:rsidRPr="00F72395">
        <w:rPr>
          <w:noProof/>
        </w:rPr>
        <w:t>13.</w:t>
      </w:r>
      <w:r w:rsidRPr="00F72395">
        <w:rPr>
          <w:noProof/>
        </w:rPr>
        <w:tab/>
        <w:t xml:space="preserve">Grilo, C.M., et al., </w:t>
      </w:r>
      <w:r w:rsidRPr="00F72395">
        <w:rPr>
          <w:i/>
          <w:noProof/>
        </w:rPr>
        <w:t>Cognitive-behavioral therapy, behavioral weight loss, and sequential treatment for obese patients with binge-eating disorder: a randomized controlled trial.</w:t>
      </w:r>
      <w:r w:rsidRPr="00F72395">
        <w:rPr>
          <w:noProof/>
        </w:rPr>
        <w:t xml:space="preserve"> J Consult Clin Psychol, 2011. </w:t>
      </w:r>
      <w:r w:rsidRPr="00F72395">
        <w:rPr>
          <w:b/>
          <w:noProof/>
        </w:rPr>
        <w:t>79</w:t>
      </w:r>
      <w:r w:rsidRPr="00F72395">
        <w:rPr>
          <w:noProof/>
        </w:rPr>
        <w:t>(5): p. 675-85.</w:t>
      </w:r>
    </w:p>
    <w:p w14:paraId="248B5850" w14:textId="77777777" w:rsidR="00F72395" w:rsidRPr="00F72395" w:rsidRDefault="00F72395" w:rsidP="00F72395">
      <w:pPr>
        <w:pStyle w:val="EndNoteBibliography"/>
        <w:ind w:left="720" w:hanging="720"/>
        <w:rPr>
          <w:noProof/>
        </w:rPr>
      </w:pPr>
      <w:r w:rsidRPr="00F72395">
        <w:rPr>
          <w:noProof/>
        </w:rPr>
        <w:t>14.</w:t>
      </w:r>
      <w:r w:rsidRPr="00F72395">
        <w:rPr>
          <w:noProof/>
        </w:rPr>
        <w:tab/>
        <w:t xml:space="preserve">Kazdin, A.E., E.E. Fitzsimmons-Craft, and D.E. Wilfley, </w:t>
      </w:r>
      <w:r w:rsidRPr="00F72395">
        <w:rPr>
          <w:i/>
          <w:noProof/>
        </w:rPr>
        <w:t>Addressing critical gaps in the treatment of eating disorders.</w:t>
      </w:r>
      <w:r w:rsidRPr="00F72395">
        <w:rPr>
          <w:noProof/>
        </w:rPr>
        <w:t xml:space="preserve"> International Journal of Eating Disorders, 2017. </w:t>
      </w:r>
      <w:r w:rsidRPr="00F72395">
        <w:rPr>
          <w:b/>
          <w:noProof/>
        </w:rPr>
        <w:t>50</w:t>
      </w:r>
      <w:r w:rsidRPr="00F72395">
        <w:rPr>
          <w:noProof/>
        </w:rPr>
        <w:t>(3): p. 170-189.</w:t>
      </w:r>
    </w:p>
    <w:p w14:paraId="40ADB401" w14:textId="77777777" w:rsidR="00F72395" w:rsidRPr="00F72395" w:rsidRDefault="00F72395" w:rsidP="00F72395">
      <w:pPr>
        <w:pStyle w:val="EndNoteBibliography"/>
        <w:ind w:left="720" w:hanging="720"/>
        <w:rPr>
          <w:noProof/>
        </w:rPr>
      </w:pPr>
      <w:r w:rsidRPr="00F72395">
        <w:rPr>
          <w:noProof/>
        </w:rPr>
        <w:t>15.</w:t>
      </w:r>
      <w:r w:rsidRPr="00F72395">
        <w:rPr>
          <w:noProof/>
        </w:rPr>
        <w:tab/>
        <w:t xml:space="preserve">Sonneville, K.R. and S.K. Lipson, </w:t>
      </w:r>
      <w:r w:rsidRPr="00F72395">
        <w:rPr>
          <w:i/>
          <w:noProof/>
        </w:rPr>
        <w:t>Disparities in eating disorder diagnosis and treatment according to weight status, race/ethnicity, socioeconomic background, and sex among college students.</w:t>
      </w:r>
      <w:r w:rsidRPr="00F72395">
        <w:rPr>
          <w:noProof/>
        </w:rPr>
        <w:t xml:space="preserve"> Int J Eat Disord, 2018. </w:t>
      </w:r>
      <w:r w:rsidRPr="00F72395">
        <w:rPr>
          <w:b/>
          <w:noProof/>
        </w:rPr>
        <w:t>51</w:t>
      </w:r>
      <w:r w:rsidRPr="00F72395">
        <w:rPr>
          <w:noProof/>
        </w:rPr>
        <w:t>(6): p. 518-526.</w:t>
      </w:r>
    </w:p>
    <w:p w14:paraId="3C5CDC7E" w14:textId="77777777" w:rsidR="00F72395" w:rsidRPr="00F72395" w:rsidRDefault="00F72395" w:rsidP="00F72395">
      <w:pPr>
        <w:pStyle w:val="EndNoteBibliography"/>
        <w:ind w:left="720" w:hanging="720"/>
        <w:rPr>
          <w:noProof/>
        </w:rPr>
      </w:pPr>
      <w:r w:rsidRPr="00F72395">
        <w:rPr>
          <w:noProof/>
        </w:rPr>
        <w:lastRenderedPageBreak/>
        <w:t>16.</w:t>
      </w:r>
      <w:r w:rsidRPr="00F72395">
        <w:rPr>
          <w:noProof/>
        </w:rPr>
        <w:tab/>
        <w:t xml:space="preserve">Cossrow, N., et al., </w:t>
      </w:r>
      <w:r w:rsidRPr="00F72395">
        <w:rPr>
          <w:i/>
          <w:noProof/>
        </w:rPr>
        <w:t>Estimating the Prevalence of Binge Eating Disorder in a Community Sample From the United States: Comparing DSM-IV-TR and DSM-5 Criteria.</w:t>
      </w:r>
      <w:r w:rsidRPr="00F72395">
        <w:rPr>
          <w:noProof/>
        </w:rPr>
        <w:t xml:space="preserve"> J Clin Psychiatry, 2016. </w:t>
      </w:r>
      <w:r w:rsidRPr="00F72395">
        <w:rPr>
          <w:b/>
          <w:noProof/>
        </w:rPr>
        <w:t>77</w:t>
      </w:r>
      <w:r w:rsidRPr="00F72395">
        <w:rPr>
          <w:noProof/>
        </w:rPr>
        <w:t>(8): p. e968-74.</w:t>
      </w:r>
    </w:p>
    <w:p w14:paraId="20989CFF" w14:textId="77777777" w:rsidR="00F72395" w:rsidRPr="00F72395" w:rsidRDefault="00F72395" w:rsidP="00F72395">
      <w:pPr>
        <w:pStyle w:val="EndNoteBibliography"/>
        <w:ind w:left="720" w:hanging="720"/>
        <w:rPr>
          <w:noProof/>
        </w:rPr>
      </w:pPr>
      <w:r w:rsidRPr="00F72395">
        <w:rPr>
          <w:noProof/>
        </w:rPr>
        <w:t>17.</w:t>
      </w:r>
      <w:r w:rsidRPr="00F72395">
        <w:rPr>
          <w:noProof/>
        </w:rPr>
        <w:tab/>
        <w:t xml:space="preserve">Bray, B., et al., </w:t>
      </w:r>
      <w:r w:rsidRPr="00F72395">
        <w:rPr>
          <w:i/>
          <w:noProof/>
        </w:rPr>
        <w:t>Binge Eating Disorder Is a Social Justice Issue: A Cross-Sectional Mixed-Methods Study of Binge Eating Disorder Experts' Opinions.</w:t>
      </w:r>
      <w:r w:rsidRPr="00F72395">
        <w:rPr>
          <w:noProof/>
        </w:rPr>
        <w:t xml:space="preserve"> Int J Environ Res Public Health, 2022. </w:t>
      </w:r>
      <w:r w:rsidRPr="00F72395">
        <w:rPr>
          <w:b/>
          <w:noProof/>
        </w:rPr>
        <w:t>19</w:t>
      </w:r>
      <w:r w:rsidRPr="00F72395">
        <w:rPr>
          <w:noProof/>
        </w:rPr>
        <w:t>(10): p. 6243 - 6280.</w:t>
      </w:r>
    </w:p>
    <w:p w14:paraId="36107CC1" w14:textId="77777777" w:rsidR="00F72395" w:rsidRPr="00F72395" w:rsidRDefault="00F72395" w:rsidP="00F72395">
      <w:pPr>
        <w:pStyle w:val="EndNoteBibliography"/>
        <w:ind w:left="720" w:hanging="720"/>
        <w:rPr>
          <w:noProof/>
        </w:rPr>
      </w:pPr>
      <w:r w:rsidRPr="00F72395">
        <w:rPr>
          <w:noProof/>
        </w:rPr>
        <w:t>18.</w:t>
      </w:r>
      <w:r w:rsidRPr="00F72395">
        <w:rPr>
          <w:noProof/>
        </w:rPr>
        <w:tab/>
        <w:t xml:space="preserve">Bray, B., et al., </w:t>
      </w:r>
      <w:r w:rsidRPr="00F72395">
        <w:rPr>
          <w:i/>
          <w:noProof/>
        </w:rPr>
        <w:t>Mental health aspects of binge eating disorder: A cross-sectional mixed-methods study of binge eating disorder experts' perspectives.</w:t>
      </w:r>
      <w:r w:rsidRPr="00F72395">
        <w:rPr>
          <w:noProof/>
        </w:rPr>
        <w:t xml:space="preserve"> Front Psychiatry, 2022. </w:t>
      </w:r>
      <w:r w:rsidRPr="00F72395">
        <w:rPr>
          <w:b/>
          <w:noProof/>
        </w:rPr>
        <w:t>13</w:t>
      </w:r>
      <w:r w:rsidRPr="00F72395">
        <w:rPr>
          <w:noProof/>
        </w:rPr>
        <w:t>: p. 953203.</w:t>
      </w:r>
    </w:p>
    <w:p w14:paraId="562A335B" w14:textId="77777777" w:rsidR="00F72395" w:rsidRPr="00F72395" w:rsidRDefault="00F72395" w:rsidP="00F72395">
      <w:pPr>
        <w:pStyle w:val="EndNoteBibliography"/>
        <w:ind w:left="720" w:hanging="720"/>
        <w:rPr>
          <w:noProof/>
        </w:rPr>
      </w:pPr>
      <w:r w:rsidRPr="00F72395">
        <w:rPr>
          <w:noProof/>
        </w:rPr>
        <w:t>19.</w:t>
      </w:r>
      <w:r w:rsidRPr="00F72395">
        <w:rPr>
          <w:noProof/>
        </w:rPr>
        <w:tab/>
        <w:t xml:space="preserve">Bray, B., et al., </w:t>
      </w:r>
      <w:r w:rsidRPr="00F72395">
        <w:rPr>
          <w:i/>
          <w:noProof/>
        </w:rPr>
        <w:t>Clinical aspects of binge eating disorder: A cross-sectional mixed-methods study of binge eating disorder experts' perspectives.</w:t>
      </w:r>
      <w:r w:rsidRPr="00F72395">
        <w:rPr>
          <w:noProof/>
        </w:rPr>
        <w:t xml:space="preserve"> Frontiers in Psychiatry, 2023. </w:t>
      </w:r>
      <w:r w:rsidRPr="00F72395">
        <w:rPr>
          <w:b/>
          <w:noProof/>
        </w:rPr>
        <w:t>13</w:t>
      </w:r>
      <w:r w:rsidRPr="00F72395">
        <w:rPr>
          <w:noProof/>
        </w:rPr>
        <w:t>.</w:t>
      </w:r>
    </w:p>
    <w:p w14:paraId="030966F4" w14:textId="33BA4966" w:rsidR="00F72395" w:rsidRPr="00F72395" w:rsidRDefault="00F72395" w:rsidP="00F72395">
      <w:pPr>
        <w:pStyle w:val="EndNoteBibliography"/>
        <w:ind w:left="720" w:hanging="720"/>
        <w:rPr>
          <w:noProof/>
        </w:rPr>
      </w:pPr>
      <w:r w:rsidRPr="00F72395">
        <w:rPr>
          <w:noProof/>
        </w:rPr>
        <w:t>20.</w:t>
      </w:r>
      <w:r w:rsidRPr="00F72395">
        <w:rPr>
          <w:noProof/>
        </w:rPr>
        <w:tab/>
        <w:t xml:space="preserve">AED, A.f.E.D. </w:t>
      </w:r>
      <w:r w:rsidRPr="00F72395">
        <w:rPr>
          <w:i/>
          <w:noProof/>
        </w:rPr>
        <w:t>About AED: Honors &amp; Awards</w:t>
      </w:r>
      <w:r w:rsidRPr="00F72395">
        <w:rPr>
          <w:noProof/>
        </w:rPr>
        <w:t xml:space="preserve">. About AED 2020 2020 [cited 2021 8-16-21]; Available from: </w:t>
      </w:r>
      <w:hyperlink r:id="rId23" w:history="1">
        <w:r w:rsidRPr="00F72395">
          <w:rPr>
            <w:rStyle w:val="Hyperlink"/>
            <w:noProof/>
          </w:rPr>
          <w:t>https://www.aedweb.org/about-aed/honors-awards</w:t>
        </w:r>
      </w:hyperlink>
      <w:r w:rsidRPr="00F72395">
        <w:rPr>
          <w:noProof/>
        </w:rPr>
        <w:t>.</w:t>
      </w:r>
    </w:p>
    <w:p w14:paraId="36233894" w14:textId="77777777" w:rsidR="00F72395" w:rsidRPr="00F72395" w:rsidRDefault="00F72395" w:rsidP="00F72395">
      <w:pPr>
        <w:pStyle w:val="EndNoteBibliography"/>
        <w:ind w:left="720" w:hanging="720"/>
        <w:rPr>
          <w:noProof/>
        </w:rPr>
      </w:pPr>
      <w:r w:rsidRPr="00F72395">
        <w:rPr>
          <w:noProof/>
        </w:rPr>
        <w:t>21.</w:t>
      </w:r>
      <w:r w:rsidRPr="00F72395">
        <w:rPr>
          <w:noProof/>
        </w:rPr>
        <w:tab/>
      </w:r>
      <w:r w:rsidRPr="00F72395">
        <w:rPr>
          <w:i/>
          <w:noProof/>
        </w:rPr>
        <w:t>Castle Connolly Top Doctors</w:t>
      </w:r>
      <w:r w:rsidRPr="00F72395">
        <w:rPr>
          <w:noProof/>
        </w:rPr>
        <w:t>. 2021  [cited 2021 8-16-2021]; Available from: Castle Connolly®.</w:t>
      </w:r>
    </w:p>
    <w:p w14:paraId="71150F70" w14:textId="77777777" w:rsidR="00F72395" w:rsidRPr="00F72395" w:rsidRDefault="00F72395" w:rsidP="00F72395">
      <w:pPr>
        <w:pStyle w:val="EndNoteBibliography"/>
        <w:ind w:left="720" w:hanging="720"/>
        <w:rPr>
          <w:noProof/>
        </w:rPr>
      </w:pPr>
      <w:r w:rsidRPr="00F72395">
        <w:rPr>
          <w:noProof/>
        </w:rPr>
        <w:t>22.</w:t>
      </w:r>
      <w:r w:rsidRPr="00F72395">
        <w:rPr>
          <w:noProof/>
        </w:rPr>
        <w:tab/>
        <w:t xml:space="preserve">AND, A.o.N.a.D. </w:t>
      </w:r>
      <w:r w:rsidRPr="00F72395">
        <w:rPr>
          <w:i/>
          <w:noProof/>
        </w:rPr>
        <w:t>Academy of Nutrition and Dietetics Leadership</w:t>
      </w:r>
      <w:r w:rsidRPr="00F72395">
        <w:rPr>
          <w:noProof/>
        </w:rPr>
        <w:t>. 2022  [cited 2022.</w:t>
      </w:r>
    </w:p>
    <w:p w14:paraId="67049D1E" w14:textId="4952B3CB" w:rsidR="00F72395" w:rsidRPr="00F72395" w:rsidRDefault="00F72395" w:rsidP="00F72395">
      <w:pPr>
        <w:pStyle w:val="EndNoteBibliography"/>
        <w:ind w:left="720" w:hanging="720"/>
        <w:rPr>
          <w:noProof/>
        </w:rPr>
      </w:pPr>
      <w:r w:rsidRPr="00F72395">
        <w:rPr>
          <w:noProof/>
        </w:rPr>
        <w:t>23.</w:t>
      </w:r>
      <w:r w:rsidRPr="00F72395">
        <w:rPr>
          <w:noProof/>
        </w:rPr>
        <w:tab/>
        <w:t xml:space="preserve">FAED, A.f.E.D.F. </w:t>
      </w:r>
      <w:r w:rsidRPr="00F72395">
        <w:rPr>
          <w:i/>
          <w:noProof/>
        </w:rPr>
        <w:t>Academy for Eating DIsorder Fellows</w:t>
      </w:r>
      <w:r w:rsidRPr="00F72395">
        <w:rPr>
          <w:noProof/>
        </w:rPr>
        <w:t xml:space="preserve">. About AED 2020 2020 [cited 2021 8-16-21]; Available from: </w:t>
      </w:r>
      <w:hyperlink r:id="rId24" w:history="1">
        <w:r w:rsidRPr="00F72395">
          <w:rPr>
            <w:rStyle w:val="Hyperlink"/>
            <w:noProof/>
          </w:rPr>
          <w:t>https://www.aedweb.org/aedold/about/fellows</w:t>
        </w:r>
      </w:hyperlink>
      <w:r w:rsidRPr="00F72395">
        <w:rPr>
          <w:noProof/>
        </w:rPr>
        <w:t>.</w:t>
      </w:r>
    </w:p>
    <w:p w14:paraId="5B030E8B" w14:textId="77777777" w:rsidR="00F72395" w:rsidRPr="00F72395" w:rsidRDefault="00F72395" w:rsidP="00F72395">
      <w:pPr>
        <w:pStyle w:val="EndNoteBibliography"/>
        <w:ind w:left="720" w:hanging="720"/>
        <w:rPr>
          <w:noProof/>
        </w:rPr>
      </w:pPr>
      <w:r w:rsidRPr="00F72395">
        <w:rPr>
          <w:noProof/>
        </w:rPr>
        <w:t>24.</w:t>
      </w:r>
      <w:r w:rsidRPr="00F72395">
        <w:rPr>
          <w:noProof/>
        </w:rPr>
        <w:tab/>
        <w:t xml:space="preserve">ASMBS, T.A.S.f.M.B.S. </w:t>
      </w:r>
      <w:r w:rsidRPr="00F72395">
        <w:rPr>
          <w:i/>
          <w:noProof/>
        </w:rPr>
        <w:t>American Society for Metabolic and Bariatric Surgery Executive Council</w:t>
      </w:r>
      <w:r w:rsidRPr="00F72395">
        <w:rPr>
          <w:noProof/>
        </w:rPr>
        <w:t>. 2022  [cited 2022.</w:t>
      </w:r>
    </w:p>
    <w:p w14:paraId="21754B6E" w14:textId="77777777" w:rsidR="00F72395" w:rsidRPr="00F72395" w:rsidRDefault="00F72395" w:rsidP="00F72395">
      <w:pPr>
        <w:pStyle w:val="EndNoteBibliography"/>
        <w:ind w:left="720" w:hanging="720"/>
        <w:rPr>
          <w:noProof/>
        </w:rPr>
      </w:pPr>
      <w:r w:rsidRPr="00F72395">
        <w:rPr>
          <w:noProof/>
        </w:rPr>
        <w:lastRenderedPageBreak/>
        <w:t>25.</w:t>
      </w:r>
      <w:r w:rsidRPr="00F72395">
        <w:rPr>
          <w:noProof/>
        </w:rPr>
        <w:tab/>
        <w:t xml:space="preserve">BHN, B.H.N.a.d.p.g.o.t.A.o.N.a.D. </w:t>
      </w:r>
      <w:r w:rsidRPr="00F72395">
        <w:rPr>
          <w:i/>
          <w:noProof/>
        </w:rPr>
        <w:t>Behavioral Health Nutrition Executive Committee 2021-2022</w:t>
      </w:r>
      <w:r w:rsidRPr="00F72395">
        <w:rPr>
          <w:noProof/>
        </w:rPr>
        <w:t>. 2022  [cited 2022.</w:t>
      </w:r>
    </w:p>
    <w:p w14:paraId="1F02AF83" w14:textId="77777777" w:rsidR="00F72395" w:rsidRPr="00F72395" w:rsidRDefault="00F72395" w:rsidP="00F72395">
      <w:pPr>
        <w:pStyle w:val="EndNoteBibliography"/>
        <w:ind w:left="720" w:hanging="720"/>
        <w:rPr>
          <w:noProof/>
        </w:rPr>
      </w:pPr>
      <w:r w:rsidRPr="00F72395">
        <w:rPr>
          <w:noProof/>
        </w:rPr>
        <w:t>26.</w:t>
      </w:r>
      <w:r w:rsidRPr="00F72395">
        <w:rPr>
          <w:noProof/>
        </w:rPr>
        <w:tab/>
        <w:t xml:space="preserve">EDRS, E.D.R.S. </w:t>
      </w:r>
      <w:r w:rsidRPr="00F72395">
        <w:rPr>
          <w:i/>
          <w:noProof/>
        </w:rPr>
        <w:t>Eating Disorder Research Society Board of Directors</w:t>
      </w:r>
      <w:r w:rsidRPr="00F72395">
        <w:rPr>
          <w:noProof/>
        </w:rPr>
        <w:t>. 2022  [cited 2022.</w:t>
      </w:r>
    </w:p>
    <w:p w14:paraId="517E37DC" w14:textId="77777777" w:rsidR="00F72395" w:rsidRPr="00F72395" w:rsidRDefault="00F72395" w:rsidP="00F72395">
      <w:pPr>
        <w:pStyle w:val="EndNoteBibliography"/>
        <w:ind w:left="720" w:hanging="720"/>
        <w:rPr>
          <w:noProof/>
        </w:rPr>
      </w:pPr>
      <w:r w:rsidRPr="00F72395">
        <w:rPr>
          <w:noProof/>
        </w:rPr>
        <w:t>27.</w:t>
      </w:r>
      <w:r w:rsidRPr="00F72395">
        <w:rPr>
          <w:noProof/>
        </w:rPr>
        <w:tab/>
        <w:t xml:space="preserve">IAEDP, I.A.o.E.D.P. </w:t>
      </w:r>
      <w:r w:rsidRPr="00F72395">
        <w:rPr>
          <w:i/>
          <w:noProof/>
        </w:rPr>
        <w:t>International Association of Eating Disorders Providers (IAEDP) Foundation Membership</w:t>
      </w:r>
      <w:r w:rsidRPr="00F72395">
        <w:rPr>
          <w:noProof/>
        </w:rPr>
        <w:t>. 2022  [cited 2022.</w:t>
      </w:r>
    </w:p>
    <w:p w14:paraId="7CC27869" w14:textId="77777777" w:rsidR="00F72395" w:rsidRPr="00F72395" w:rsidRDefault="00F72395" w:rsidP="00F72395">
      <w:pPr>
        <w:pStyle w:val="EndNoteBibliography"/>
        <w:ind w:left="720" w:hanging="720"/>
        <w:rPr>
          <w:noProof/>
        </w:rPr>
      </w:pPr>
      <w:r w:rsidRPr="00F72395">
        <w:rPr>
          <w:noProof/>
        </w:rPr>
        <w:t>28.</w:t>
      </w:r>
      <w:r w:rsidRPr="00F72395">
        <w:rPr>
          <w:noProof/>
        </w:rPr>
        <w:tab/>
      </w:r>
      <w:r w:rsidRPr="00F72395">
        <w:rPr>
          <w:i/>
          <w:noProof/>
        </w:rPr>
        <w:t>Johns Hopkins 2020 Eating Disorders Conference Faculty</w:t>
      </w:r>
      <w:r w:rsidRPr="00F72395">
        <w:rPr>
          <w:noProof/>
        </w:rPr>
        <w:t>. 2022  [cited 2022.</w:t>
      </w:r>
    </w:p>
    <w:p w14:paraId="6703EBE0" w14:textId="77777777" w:rsidR="00F72395" w:rsidRPr="00F72395" w:rsidRDefault="00F72395" w:rsidP="00F72395">
      <w:pPr>
        <w:pStyle w:val="EndNoteBibliography"/>
        <w:ind w:left="720" w:hanging="720"/>
        <w:rPr>
          <w:noProof/>
        </w:rPr>
      </w:pPr>
      <w:r w:rsidRPr="00F72395">
        <w:rPr>
          <w:noProof/>
        </w:rPr>
        <w:t>29.</w:t>
      </w:r>
      <w:r w:rsidRPr="00F72395">
        <w:rPr>
          <w:noProof/>
        </w:rPr>
        <w:tab/>
        <w:t xml:space="preserve">NCEED, N.C.o.E.f.E.D. </w:t>
      </w:r>
      <w:r w:rsidRPr="00F72395">
        <w:rPr>
          <w:i/>
          <w:noProof/>
        </w:rPr>
        <w:t>National Center of Excellence for Eating Disorders (NCEED) Leadership Team</w:t>
      </w:r>
      <w:r w:rsidRPr="00F72395">
        <w:rPr>
          <w:noProof/>
        </w:rPr>
        <w:t>. 2022  [cited 2022.</w:t>
      </w:r>
    </w:p>
    <w:p w14:paraId="00206FB3" w14:textId="77777777" w:rsidR="00F72395" w:rsidRPr="00F72395" w:rsidRDefault="00F72395" w:rsidP="00F72395">
      <w:pPr>
        <w:pStyle w:val="EndNoteBibliography"/>
        <w:ind w:left="720" w:hanging="720"/>
        <w:rPr>
          <w:noProof/>
        </w:rPr>
      </w:pPr>
      <w:r w:rsidRPr="00F72395">
        <w:rPr>
          <w:noProof/>
        </w:rPr>
        <w:t>30.</w:t>
      </w:r>
      <w:r w:rsidRPr="00F72395">
        <w:rPr>
          <w:noProof/>
        </w:rPr>
        <w:tab/>
        <w:t xml:space="preserve">NEDA, N.E.D.A. </w:t>
      </w:r>
      <w:r w:rsidRPr="00F72395">
        <w:rPr>
          <w:i/>
          <w:noProof/>
        </w:rPr>
        <w:t>National Eating Disorder Association (NEDA) Advisors</w:t>
      </w:r>
      <w:r w:rsidRPr="00F72395">
        <w:rPr>
          <w:noProof/>
        </w:rPr>
        <w:t>. 2022  [cited 2022.</w:t>
      </w:r>
    </w:p>
    <w:p w14:paraId="33F4EE16" w14:textId="77777777" w:rsidR="00F72395" w:rsidRPr="00F72395" w:rsidRDefault="00F72395" w:rsidP="00F72395">
      <w:pPr>
        <w:pStyle w:val="EndNoteBibliography"/>
        <w:ind w:left="720" w:hanging="720"/>
        <w:rPr>
          <w:noProof/>
        </w:rPr>
      </w:pPr>
      <w:r w:rsidRPr="00F72395">
        <w:rPr>
          <w:noProof/>
        </w:rPr>
        <w:t>31.</w:t>
      </w:r>
      <w:r w:rsidRPr="00F72395">
        <w:rPr>
          <w:noProof/>
        </w:rPr>
        <w:tab/>
        <w:t xml:space="preserve">TOS, T.O.S. </w:t>
      </w:r>
      <w:r w:rsidRPr="00F72395">
        <w:rPr>
          <w:i/>
          <w:noProof/>
        </w:rPr>
        <w:t>The Obesity Society Governing Board</w:t>
      </w:r>
      <w:r w:rsidRPr="00F72395">
        <w:rPr>
          <w:noProof/>
        </w:rPr>
        <w:t>. 2022  [cited 2022.</w:t>
      </w:r>
    </w:p>
    <w:p w14:paraId="2308B166" w14:textId="77777777" w:rsidR="00F72395" w:rsidRPr="00F72395" w:rsidRDefault="00F72395" w:rsidP="00F72395">
      <w:pPr>
        <w:pStyle w:val="EndNoteBibliography"/>
        <w:ind w:left="720" w:hanging="720"/>
        <w:rPr>
          <w:noProof/>
        </w:rPr>
      </w:pPr>
      <w:r w:rsidRPr="00F72395">
        <w:rPr>
          <w:noProof/>
        </w:rPr>
        <w:t>32.</w:t>
      </w:r>
      <w:r w:rsidRPr="00F72395">
        <w:rPr>
          <w:noProof/>
        </w:rPr>
        <w:tab/>
        <w:t xml:space="preserve">(NEDA), N.E.D.A. </w:t>
      </w:r>
      <w:r w:rsidRPr="00F72395">
        <w:rPr>
          <w:i/>
          <w:noProof/>
        </w:rPr>
        <w:t>NEDA Treatment Providers</w:t>
      </w:r>
      <w:r w:rsidRPr="00F72395">
        <w:rPr>
          <w:noProof/>
        </w:rPr>
        <w:t>. 2018  [cited 2022.</w:t>
      </w:r>
    </w:p>
    <w:p w14:paraId="1AF6ACC2" w14:textId="77777777" w:rsidR="00F72395" w:rsidRPr="00F72395" w:rsidRDefault="00F72395" w:rsidP="00F72395">
      <w:pPr>
        <w:pStyle w:val="EndNoteBibliography"/>
        <w:ind w:left="720" w:hanging="720"/>
        <w:rPr>
          <w:noProof/>
        </w:rPr>
      </w:pPr>
      <w:r w:rsidRPr="00F72395">
        <w:rPr>
          <w:noProof/>
        </w:rPr>
        <w:t>33.</w:t>
      </w:r>
      <w:r w:rsidRPr="00F72395">
        <w:rPr>
          <w:noProof/>
        </w:rPr>
        <w:tab/>
        <w:t xml:space="preserve">Disorders, N.A.f.E. </w:t>
      </w:r>
      <w:r w:rsidRPr="00F72395">
        <w:rPr>
          <w:i/>
          <w:noProof/>
        </w:rPr>
        <w:t>Treatment Center &amp; Practitioner Directory</w:t>
      </w:r>
      <w:r w:rsidRPr="00F72395">
        <w:rPr>
          <w:noProof/>
        </w:rPr>
        <w:t>. 2022  [cited 2021.</w:t>
      </w:r>
    </w:p>
    <w:p w14:paraId="6549E357" w14:textId="425BC73E" w:rsidR="00F72395" w:rsidRPr="00F72395" w:rsidRDefault="00F72395" w:rsidP="00F72395">
      <w:pPr>
        <w:pStyle w:val="EndNoteBibliography"/>
        <w:ind w:left="720" w:hanging="720"/>
        <w:rPr>
          <w:noProof/>
        </w:rPr>
      </w:pPr>
      <w:r w:rsidRPr="00F72395">
        <w:rPr>
          <w:noProof/>
        </w:rPr>
        <w:t>34.</w:t>
      </w:r>
      <w:r w:rsidRPr="00F72395">
        <w:rPr>
          <w:noProof/>
        </w:rPr>
        <w:tab/>
        <w:t xml:space="preserve">Goode, E., </w:t>
      </w:r>
      <w:r w:rsidRPr="00F72395">
        <w:rPr>
          <w:i/>
          <w:noProof/>
        </w:rPr>
        <w:t>Centers to Treat Eating Disorders Are Growing, and Raising Concerns</w:t>
      </w:r>
      <w:r w:rsidRPr="00F72395">
        <w:rPr>
          <w:noProof/>
        </w:rPr>
        <w:t xml:space="preserve">, in </w:t>
      </w:r>
      <w:r w:rsidRPr="00F72395">
        <w:rPr>
          <w:i/>
          <w:noProof/>
        </w:rPr>
        <w:t>The New York Times</w:t>
      </w:r>
      <w:r w:rsidRPr="00F72395">
        <w:rPr>
          <w:noProof/>
        </w:rPr>
        <w:t xml:space="preserve">. 2016, The New York Times: </w:t>
      </w:r>
      <w:hyperlink r:id="rId25" w:history="1">
        <w:r w:rsidRPr="00F72395">
          <w:rPr>
            <w:rStyle w:val="Hyperlink"/>
            <w:noProof/>
          </w:rPr>
          <w:t>https://www.nytimes.com/2016/03/15/health/eating-disorders-anorexia-bulimia-treatment-centers.html</w:t>
        </w:r>
      </w:hyperlink>
      <w:r w:rsidRPr="00F72395">
        <w:rPr>
          <w:noProof/>
        </w:rPr>
        <w:t>.</w:t>
      </w:r>
    </w:p>
    <w:p w14:paraId="3FE22A45" w14:textId="77777777" w:rsidR="00F72395" w:rsidRPr="00F72395" w:rsidRDefault="00F72395" w:rsidP="00F72395">
      <w:pPr>
        <w:pStyle w:val="EndNoteBibliography"/>
        <w:ind w:left="720" w:hanging="720"/>
        <w:rPr>
          <w:noProof/>
        </w:rPr>
      </w:pPr>
      <w:r w:rsidRPr="00F72395">
        <w:rPr>
          <w:noProof/>
        </w:rPr>
        <w:t>35.</w:t>
      </w:r>
      <w:r w:rsidRPr="00F72395">
        <w:rPr>
          <w:noProof/>
        </w:rPr>
        <w:tab/>
        <w:t xml:space="preserve">Linardon, J. </w:t>
      </w:r>
      <w:r w:rsidRPr="00F72395">
        <w:rPr>
          <w:i/>
          <w:noProof/>
        </w:rPr>
        <w:t>15 Best Eating Disorder Books Of All-Time To Improve Your Eating Behaviors</w:t>
      </w:r>
      <w:r w:rsidRPr="00F72395">
        <w:rPr>
          <w:noProof/>
        </w:rPr>
        <w:t>. BreakBingeEating.com, 2021.</w:t>
      </w:r>
    </w:p>
    <w:p w14:paraId="33C58F58" w14:textId="77777777" w:rsidR="00F72395" w:rsidRPr="00F72395" w:rsidRDefault="00F72395" w:rsidP="00F72395">
      <w:pPr>
        <w:pStyle w:val="EndNoteBibliography"/>
        <w:ind w:left="720" w:hanging="720"/>
        <w:rPr>
          <w:noProof/>
        </w:rPr>
      </w:pPr>
      <w:r w:rsidRPr="00F72395">
        <w:rPr>
          <w:noProof/>
        </w:rPr>
        <w:lastRenderedPageBreak/>
        <w:t>36.</w:t>
      </w:r>
      <w:r w:rsidRPr="00F72395">
        <w:rPr>
          <w:noProof/>
        </w:rPr>
        <w:tab/>
        <w:t xml:space="preserve">Bray, B., et al., </w:t>
      </w:r>
      <w:r w:rsidRPr="00F72395">
        <w:rPr>
          <w:i/>
          <w:noProof/>
        </w:rPr>
        <w:t>Complementary and Integrative Health Use in Binge Eating Disoder: A cross-sectional mixed-methods study of binge eating disorder experts' perspectives.</w:t>
      </w:r>
      <w:r w:rsidRPr="00F72395">
        <w:rPr>
          <w:noProof/>
        </w:rPr>
        <w:t xml:space="preserve"> Int J Nurs Health Care Res, 2024. </w:t>
      </w:r>
      <w:r w:rsidRPr="00F72395">
        <w:rPr>
          <w:b/>
          <w:noProof/>
        </w:rPr>
        <w:t>7</w:t>
      </w:r>
      <w:r w:rsidRPr="00F72395">
        <w:rPr>
          <w:noProof/>
        </w:rPr>
        <w:t>(1549).</w:t>
      </w:r>
    </w:p>
    <w:p w14:paraId="256A4CEC" w14:textId="77777777" w:rsidR="00F72395" w:rsidRPr="00F72395" w:rsidRDefault="00F72395" w:rsidP="00F72395">
      <w:pPr>
        <w:pStyle w:val="EndNoteBibliography"/>
        <w:ind w:left="720" w:hanging="720"/>
        <w:rPr>
          <w:noProof/>
        </w:rPr>
      </w:pPr>
      <w:r w:rsidRPr="00F72395">
        <w:rPr>
          <w:noProof/>
        </w:rPr>
        <w:t>37.</w:t>
      </w:r>
      <w:r w:rsidRPr="00F72395">
        <w:rPr>
          <w:noProof/>
        </w:rPr>
        <w:tab/>
        <w:t xml:space="preserve">Braun, V. and V. Clarke, </w:t>
      </w:r>
      <w:r w:rsidRPr="00F72395">
        <w:rPr>
          <w:i/>
          <w:noProof/>
        </w:rPr>
        <w:t>One size fits all? What counts as quality practice in (reflexive) thematic analysis?</w:t>
      </w:r>
      <w:r w:rsidRPr="00F72395">
        <w:rPr>
          <w:noProof/>
        </w:rPr>
        <w:t xml:space="preserve"> Qualitative Research in Psychology, 2021. </w:t>
      </w:r>
      <w:r w:rsidRPr="00F72395">
        <w:rPr>
          <w:b/>
          <w:noProof/>
        </w:rPr>
        <w:t>18</w:t>
      </w:r>
      <w:r w:rsidRPr="00F72395">
        <w:rPr>
          <w:noProof/>
        </w:rPr>
        <w:t>(3): p. 328-352.</w:t>
      </w:r>
    </w:p>
    <w:p w14:paraId="30CA5271" w14:textId="77777777" w:rsidR="00F72395" w:rsidRPr="00F72395" w:rsidRDefault="00F72395" w:rsidP="00F72395">
      <w:pPr>
        <w:pStyle w:val="EndNoteBibliography"/>
        <w:ind w:left="720" w:hanging="720"/>
        <w:rPr>
          <w:noProof/>
        </w:rPr>
      </w:pPr>
      <w:r w:rsidRPr="00F72395">
        <w:rPr>
          <w:noProof/>
        </w:rPr>
        <w:t>38.</w:t>
      </w:r>
      <w:r w:rsidRPr="00F72395">
        <w:rPr>
          <w:noProof/>
        </w:rPr>
        <w:tab/>
        <w:t xml:space="preserve">Braun, V. and V. Clarke, </w:t>
      </w:r>
      <w:r w:rsidRPr="00F72395">
        <w:rPr>
          <w:i/>
          <w:noProof/>
        </w:rPr>
        <w:t>Using thematic analysis in psychology.</w:t>
      </w:r>
      <w:r w:rsidRPr="00F72395">
        <w:rPr>
          <w:noProof/>
        </w:rPr>
        <w:t xml:space="preserve"> Qualitative Research in Psychology, 2006. </w:t>
      </w:r>
      <w:r w:rsidRPr="00F72395">
        <w:rPr>
          <w:b/>
          <w:noProof/>
        </w:rPr>
        <w:t>3</w:t>
      </w:r>
      <w:r w:rsidRPr="00F72395">
        <w:rPr>
          <w:noProof/>
        </w:rPr>
        <w:t>: p. 77-101.</w:t>
      </w:r>
    </w:p>
    <w:p w14:paraId="6AEEB84F" w14:textId="77777777" w:rsidR="00F72395" w:rsidRPr="00F72395" w:rsidRDefault="00F72395" w:rsidP="00F72395">
      <w:pPr>
        <w:pStyle w:val="EndNoteBibliography"/>
        <w:ind w:left="720" w:hanging="720"/>
        <w:rPr>
          <w:noProof/>
        </w:rPr>
      </w:pPr>
      <w:r w:rsidRPr="00F72395">
        <w:rPr>
          <w:noProof/>
        </w:rPr>
        <w:t>39.</w:t>
      </w:r>
      <w:r w:rsidRPr="00F72395">
        <w:rPr>
          <w:noProof/>
        </w:rPr>
        <w:tab/>
        <w:t xml:space="preserve">Wilkinson, S., </w:t>
      </w:r>
      <w:r w:rsidRPr="00F72395">
        <w:rPr>
          <w:i/>
          <w:noProof/>
        </w:rPr>
        <w:t>Women with breast cancer talking causes: Comparing content, biographical and discursive analyses.</w:t>
      </w:r>
      <w:r w:rsidRPr="00F72395">
        <w:rPr>
          <w:noProof/>
        </w:rPr>
        <w:t xml:space="preserve"> Feminism &amp; Psychology, 2000. </w:t>
      </w:r>
      <w:r w:rsidRPr="00F72395">
        <w:rPr>
          <w:b/>
          <w:noProof/>
        </w:rPr>
        <w:t>10</w:t>
      </w:r>
      <w:r w:rsidRPr="00F72395">
        <w:rPr>
          <w:noProof/>
        </w:rPr>
        <w:t>(4): p. 431-460.</w:t>
      </w:r>
    </w:p>
    <w:p w14:paraId="1DB88BAC" w14:textId="77777777" w:rsidR="00F72395" w:rsidRPr="00F72395" w:rsidRDefault="00F72395" w:rsidP="00F72395">
      <w:pPr>
        <w:pStyle w:val="EndNoteBibliography"/>
        <w:ind w:left="720" w:hanging="720"/>
        <w:rPr>
          <w:noProof/>
        </w:rPr>
      </w:pPr>
      <w:r w:rsidRPr="00F72395">
        <w:rPr>
          <w:noProof/>
        </w:rPr>
        <w:t>40.</w:t>
      </w:r>
      <w:r w:rsidRPr="00F72395">
        <w:rPr>
          <w:noProof/>
        </w:rPr>
        <w:tab/>
        <w:t xml:space="preserve">Ryan, G.W. and H.R. Bernard, </w:t>
      </w:r>
      <w:r w:rsidRPr="00F72395">
        <w:rPr>
          <w:i/>
          <w:noProof/>
        </w:rPr>
        <w:t>Data management and analysis methods.</w:t>
      </w:r>
      <w:r w:rsidRPr="00F72395">
        <w:rPr>
          <w:noProof/>
        </w:rPr>
        <w:t xml:space="preserve"> Handbook of qualitative research, 2000. </w:t>
      </w:r>
      <w:r w:rsidRPr="00F72395">
        <w:rPr>
          <w:b/>
          <w:noProof/>
        </w:rPr>
        <w:t>2</w:t>
      </w:r>
      <w:r w:rsidRPr="00F72395">
        <w:rPr>
          <w:noProof/>
        </w:rPr>
        <w:t>(1): p. 769-802.</w:t>
      </w:r>
    </w:p>
    <w:p w14:paraId="5D0B7FF2" w14:textId="77777777" w:rsidR="00F72395" w:rsidRPr="00F72395" w:rsidRDefault="00F72395" w:rsidP="00F72395">
      <w:pPr>
        <w:pStyle w:val="EndNoteBibliography"/>
        <w:ind w:left="720" w:hanging="720"/>
        <w:rPr>
          <w:noProof/>
        </w:rPr>
      </w:pPr>
      <w:r w:rsidRPr="00F72395">
        <w:rPr>
          <w:noProof/>
        </w:rPr>
        <w:t>41.</w:t>
      </w:r>
      <w:r w:rsidRPr="00F72395">
        <w:rPr>
          <w:noProof/>
        </w:rPr>
        <w:tab/>
        <w:t xml:space="preserve">Levitt, H.M., et al., </w:t>
      </w:r>
      <w:r w:rsidRPr="00F72395">
        <w:rPr>
          <w:i/>
          <w:noProof/>
        </w:rPr>
        <w:t>Journal article reporting standards for qualitative primary, qualitative meta-analytic, and mixed methods research in psychology: The APA Publications and Communications Board task force report.</w:t>
      </w:r>
      <w:r w:rsidRPr="00F72395">
        <w:rPr>
          <w:noProof/>
        </w:rPr>
        <w:t xml:space="preserve"> American Psychologist, 2018. </w:t>
      </w:r>
      <w:r w:rsidRPr="00F72395">
        <w:rPr>
          <w:b/>
          <w:noProof/>
        </w:rPr>
        <w:t>73</w:t>
      </w:r>
      <w:r w:rsidRPr="00F72395">
        <w:rPr>
          <w:noProof/>
        </w:rPr>
        <w:t>(1): p. 26.</w:t>
      </w:r>
    </w:p>
    <w:p w14:paraId="116C858C" w14:textId="77777777" w:rsidR="00F72395" w:rsidRPr="00F72395" w:rsidRDefault="00F72395" w:rsidP="00F72395">
      <w:pPr>
        <w:pStyle w:val="EndNoteBibliography"/>
        <w:ind w:left="720" w:hanging="720"/>
        <w:rPr>
          <w:noProof/>
        </w:rPr>
      </w:pPr>
      <w:r w:rsidRPr="00F72395">
        <w:rPr>
          <w:noProof/>
        </w:rPr>
        <w:t>42.</w:t>
      </w:r>
      <w:r w:rsidRPr="00F72395">
        <w:rPr>
          <w:noProof/>
        </w:rPr>
        <w:tab/>
        <w:t xml:space="preserve">Cachelin, F.M., et al., </w:t>
      </w:r>
      <w:r w:rsidRPr="00F72395">
        <w:rPr>
          <w:i/>
          <w:noProof/>
        </w:rPr>
        <w:t>Barriers to treatment for eating disorders among ethnically diverse women.</w:t>
      </w:r>
      <w:r w:rsidRPr="00F72395">
        <w:rPr>
          <w:noProof/>
        </w:rPr>
        <w:t xml:space="preserve"> International Journal of Eating Disorders, 2001. </w:t>
      </w:r>
      <w:r w:rsidRPr="00F72395">
        <w:rPr>
          <w:b/>
          <w:noProof/>
        </w:rPr>
        <w:t>30</w:t>
      </w:r>
      <w:r w:rsidRPr="00F72395">
        <w:rPr>
          <w:noProof/>
        </w:rPr>
        <w:t>(3): p. 269-278.</w:t>
      </w:r>
    </w:p>
    <w:p w14:paraId="203C5920" w14:textId="77777777" w:rsidR="00F72395" w:rsidRPr="00F72395" w:rsidRDefault="00F72395" w:rsidP="00F72395">
      <w:pPr>
        <w:pStyle w:val="EndNoteBibliography"/>
        <w:ind w:left="720" w:hanging="720"/>
        <w:rPr>
          <w:noProof/>
        </w:rPr>
      </w:pPr>
      <w:r w:rsidRPr="00F72395">
        <w:rPr>
          <w:noProof/>
        </w:rPr>
        <w:t>43.</w:t>
      </w:r>
      <w:r w:rsidRPr="00F72395">
        <w:rPr>
          <w:noProof/>
        </w:rPr>
        <w:tab/>
        <w:t xml:space="preserve">Bilić, S., J. Sander, and S. Bauer, </w:t>
      </w:r>
      <w:r w:rsidRPr="00F72395">
        <w:rPr>
          <w:i/>
          <w:noProof/>
        </w:rPr>
        <w:t>Overcoming Barriers to the Treatment of Binge Eating</w:t>
      </w:r>
      <w:r w:rsidRPr="00F72395">
        <w:rPr>
          <w:noProof/>
        </w:rPr>
        <w:t xml:space="preserve">, in </w:t>
      </w:r>
      <w:r w:rsidRPr="00F72395">
        <w:rPr>
          <w:i/>
          <w:noProof/>
        </w:rPr>
        <w:t>Binge Eating: A Transdiagnostic Psychopathology</w:t>
      </w:r>
      <w:r w:rsidRPr="00F72395">
        <w:rPr>
          <w:noProof/>
        </w:rPr>
        <w:t>, G.K.W. Frank and L.A. Berner, Editors. 2020, Springer International Publishing: Cham. p. 311-321.</w:t>
      </w:r>
    </w:p>
    <w:p w14:paraId="4F67AD50" w14:textId="77777777" w:rsidR="00F72395" w:rsidRPr="00F72395" w:rsidRDefault="00F72395" w:rsidP="00F72395">
      <w:pPr>
        <w:pStyle w:val="EndNoteBibliography"/>
        <w:ind w:left="720" w:hanging="720"/>
        <w:rPr>
          <w:noProof/>
        </w:rPr>
      </w:pPr>
      <w:r w:rsidRPr="00F72395">
        <w:rPr>
          <w:noProof/>
        </w:rPr>
        <w:lastRenderedPageBreak/>
        <w:t>44.</w:t>
      </w:r>
      <w:r w:rsidRPr="00F72395">
        <w:rPr>
          <w:noProof/>
        </w:rPr>
        <w:tab/>
        <w:t xml:space="preserve">Schoen, E.G., et al., </w:t>
      </w:r>
      <w:r w:rsidRPr="00F72395">
        <w:rPr>
          <w:i/>
          <w:noProof/>
        </w:rPr>
        <w:t>A retrospective look at the internal help-seeking process in young women with eating disorders.</w:t>
      </w:r>
      <w:r w:rsidRPr="00F72395">
        <w:rPr>
          <w:noProof/>
        </w:rPr>
        <w:t xml:space="preserve"> Eat Disord, 2012. </w:t>
      </w:r>
      <w:r w:rsidRPr="00F72395">
        <w:rPr>
          <w:b/>
          <w:noProof/>
        </w:rPr>
        <w:t>20</w:t>
      </w:r>
      <w:r w:rsidRPr="00F72395">
        <w:rPr>
          <w:noProof/>
        </w:rPr>
        <w:t>(1): p. 14-30.</w:t>
      </w:r>
    </w:p>
    <w:p w14:paraId="1BD0A34C" w14:textId="77777777" w:rsidR="00F72395" w:rsidRPr="00F72395" w:rsidRDefault="00F72395" w:rsidP="00F72395">
      <w:pPr>
        <w:pStyle w:val="EndNoteBibliography"/>
        <w:ind w:left="720" w:hanging="720"/>
        <w:rPr>
          <w:noProof/>
        </w:rPr>
      </w:pPr>
      <w:r w:rsidRPr="00F72395">
        <w:rPr>
          <w:noProof/>
        </w:rPr>
        <w:t>45.</w:t>
      </w:r>
      <w:r w:rsidRPr="00F72395">
        <w:rPr>
          <w:noProof/>
        </w:rPr>
        <w:tab/>
        <w:t xml:space="preserve">Ali, K., et al., </w:t>
      </w:r>
      <w:r w:rsidRPr="00F72395">
        <w:rPr>
          <w:i/>
          <w:noProof/>
        </w:rPr>
        <w:t>Perceived barriers and facilitators towards help-seeking for eating disorders: A systematic review.</w:t>
      </w:r>
      <w:r w:rsidRPr="00F72395">
        <w:rPr>
          <w:noProof/>
        </w:rPr>
        <w:t xml:space="preserve"> Int J Eat Disord, 2017. </w:t>
      </w:r>
      <w:r w:rsidRPr="00F72395">
        <w:rPr>
          <w:b/>
          <w:noProof/>
        </w:rPr>
        <w:t>50</w:t>
      </w:r>
      <w:r w:rsidRPr="00F72395">
        <w:rPr>
          <w:noProof/>
        </w:rPr>
        <w:t>(1): p. 9-21.</w:t>
      </w:r>
    </w:p>
    <w:p w14:paraId="36857296" w14:textId="77777777" w:rsidR="00F72395" w:rsidRPr="00F72395" w:rsidRDefault="00F72395" w:rsidP="00F72395">
      <w:pPr>
        <w:pStyle w:val="EndNoteBibliography"/>
        <w:ind w:left="720" w:hanging="720"/>
        <w:rPr>
          <w:noProof/>
        </w:rPr>
      </w:pPr>
      <w:r w:rsidRPr="00F72395">
        <w:rPr>
          <w:noProof/>
        </w:rPr>
        <w:t>46.</w:t>
      </w:r>
      <w:r w:rsidRPr="00F72395">
        <w:rPr>
          <w:noProof/>
        </w:rPr>
        <w:tab/>
        <w:t xml:space="preserve">Herman, B.K., et al., </w:t>
      </w:r>
      <w:r w:rsidRPr="00F72395">
        <w:rPr>
          <w:i/>
          <w:noProof/>
        </w:rPr>
        <w:t>The patient experience with DSM-5-defined binge eating disorder: characteristics, barriers to treatment, and implications for primary care physicians.</w:t>
      </w:r>
      <w:r w:rsidRPr="00F72395">
        <w:rPr>
          <w:noProof/>
        </w:rPr>
        <w:t xml:space="preserve"> Postgrad Med, 2014. </w:t>
      </w:r>
      <w:r w:rsidRPr="00F72395">
        <w:rPr>
          <w:b/>
          <w:noProof/>
        </w:rPr>
        <w:t>126</w:t>
      </w:r>
      <w:r w:rsidRPr="00F72395">
        <w:rPr>
          <w:noProof/>
        </w:rPr>
        <w:t>(5): p. 52-63.</w:t>
      </w:r>
    </w:p>
    <w:p w14:paraId="373AD40B" w14:textId="10A850EC" w:rsidR="00F72395" w:rsidRPr="00F72395" w:rsidRDefault="00F72395" w:rsidP="00F72395">
      <w:pPr>
        <w:pStyle w:val="EndNoteBibliography"/>
        <w:ind w:left="720" w:hanging="720"/>
        <w:rPr>
          <w:noProof/>
        </w:rPr>
      </w:pPr>
      <w:r w:rsidRPr="00F72395">
        <w:rPr>
          <w:noProof/>
        </w:rPr>
        <w:t>47.</w:t>
      </w:r>
      <w:r w:rsidRPr="00F72395">
        <w:rPr>
          <w:noProof/>
        </w:rPr>
        <w:tab/>
        <w:t xml:space="preserve">Bialka, G., </w:t>
      </w:r>
      <w:r w:rsidRPr="00F72395">
        <w:rPr>
          <w:i/>
          <w:noProof/>
        </w:rPr>
        <w:t>Letting Go of Shame During Binge Eating Disorder Recovery</w:t>
      </w:r>
      <w:r w:rsidRPr="00F72395">
        <w:rPr>
          <w:noProof/>
        </w:rPr>
        <w:t xml:space="preserve">. 2017, HealthyPlace Inc.: </w:t>
      </w:r>
      <w:hyperlink r:id="rId26" w:history="1">
        <w:r w:rsidRPr="00F72395">
          <w:rPr>
            <w:rStyle w:val="Hyperlink"/>
            <w:noProof/>
          </w:rPr>
          <w:t>https://www.healthyplace.com/blogs/bingeeatingrecovery/2017/05/letting-go-of-shame-during-binge-eating-disorder-recovery</w:t>
        </w:r>
      </w:hyperlink>
      <w:r w:rsidRPr="00F72395">
        <w:rPr>
          <w:noProof/>
        </w:rPr>
        <w:t>.</w:t>
      </w:r>
    </w:p>
    <w:p w14:paraId="44681F5A" w14:textId="77777777" w:rsidR="00F72395" w:rsidRPr="00F72395" w:rsidRDefault="00F72395" w:rsidP="00F72395">
      <w:pPr>
        <w:pStyle w:val="EndNoteBibliography"/>
        <w:ind w:left="720" w:hanging="720"/>
        <w:rPr>
          <w:noProof/>
        </w:rPr>
      </w:pPr>
      <w:r w:rsidRPr="00F72395">
        <w:rPr>
          <w:noProof/>
        </w:rPr>
        <w:t>48.</w:t>
      </w:r>
      <w:r w:rsidRPr="00F72395">
        <w:rPr>
          <w:noProof/>
        </w:rPr>
        <w:tab/>
        <w:t xml:space="preserve">Thapliyal, P., D. Mitchison, and P. Hay, </w:t>
      </w:r>
      <w:r w:rsidRPr="00F72395">
        <w:rPr>
          <w:i/>
          <w:noProof/>
        </w:rPr>
        <w:t>Insights into the experiences of treatment for an eating disorder in men: a qualitative study of autobiographies.</w:t>
      </w:r>
      <w:r w:rsidRPr="00F72395">
        <w:rPr>
          <w:noProof/>
        </w:rPr>
        <w:t xml:space="preserve"> Behavioral sciences, 2017. </w:t>
      </w:r>
      <w:r w:rsidRPr="00F72395">
        <w:rPr>
          <w:b/>
          <w:noProof/>
        </w:rPr>
        <w:t>7</w:t>
      </w:r>
      <w:r w:rsidRPr="00F72395">
        <w:rPr>
          <w:noProof/>
        </w:rPr>
        <w:t>(2): p. 38.</w:t>
      </w:r>
    </w:p>
    <w:p w14:paraId="081B78A8" w14:textId="77777777" w:rsidR="00F72395" w:rsidRPr="00F72395" w:rsidRDefault="00F72395" w:rsidP="00F72395">
      <w:pPr>
        <w:pStyle w:val="EndNoteBibliography"/>
        <w:ind w:left="720" w:hanging="720"/>
        <w:rPr>
          <w:noProof/>
        </w:rPr>
      </w:pPr>
      <w:r w:rsidRPr="00F72395">
        <w:rPr>
          <w:noProof/>
        </w:rPr>
        <w:t>49.</w:t>
      </w:r>
      <w:r w:rsidRPr="00F72395">
        <w:rPr>
          <w:noProof/>
        </w:rPr>
        <w:tab/>
        <w:t xml:space="preserve">Becker, A.E., et al., </w:t>
      </w:r>
      <w:r w:rsidRPr="00F72395">
        <w:rPr>
          <w:i/>
          <w:noProof/>
        </w:rPr>
        <w:t>A qualitative study of perceived social barriers to care for eating disorders: perspectives from ethnically diverse health care consumers.</w:t>
      </w:r>
      <w:r w:rsidRPr="00F72395">
        <w:rPr>
          <w:noProof/>
        </w:rPr>
        <w:t xml:space="preserve"> International Journal of Eating Disorders, 2010. </w:t>
      </w:r>
      <w:r w:rsidRPr="00F72395">
        <w:rPr>
          <w:b/>
          <w:noProof/>
        </w:rPr>
        <w:t>43</w:t>
      </w:r>
      <w:r w:rsidRPr="00F72395">
        <w:rPr>
          <w:noProof/>
        </w:rPr>
        <w:t>(7): p. 633-647.</w:t>
      </w:r>
    </w:p>
    <w:p w14:paraId="04D5BB01" w14:textId="77777777" w:rsidR="00F72395" w:rsidRPr="00F72395" w:rsidRDefault="00F72395" w:rsidP="00F72395">
      <w:pPr>
        <w:pStyle w:val="EndNoteBibliography"/>
        <w:ind w:left="720" w:hanging="720"/>
        <w:rPr>
          <w:noProof/>
        </w:rPr>
      </w:pPr>
      <w:r w:rsidRPr="00F72395">
        <w:rPr>
          <w:noProof/>
        </w:rPr>
        <w:t>50.</w:t>
      </w:r>
      <w:r w:rsidRPr="00F72395">
        <w:rPr>
          <w:noProof/>
        </w:rPr>
        <w:tab/>
        <w:t xml:space="preserve">Neyland, M.K.H. and A.M. Bardone-Cone, </w:t>
      </w:r>
      <w:r w:rsidRPr="00F72395">
        <w:rPr>
          <w:i/>
          <w:noProof/>
        </w:rPr>
        <w:t>Treatment experiences of Latinas with current or past binge eating disorder and/or bulimia nervosa.</w:t>
      </w:r>
      <w:r w:rsidRPr="00F72395">
        <w:rPr>
          <w:noProof/>
        </w:rPr>
        <w:t xml:space="preserve"> Eat Disord, 2019. </w:t>
      </w:r>
      <w:r w:rsidRPr="00F72395">
        <w:rPr>
          <w:b/>
          <w:noProof/>
        </w:rPr>
        <w:t>27</w:t>
      </w:r>
      <w:r w:rsidRPr="00F72395">
        <w:rPr>
          <w:noProof/>
        </w:rPr>
        <w:t>(2): p. 253-265.</w:t>
      </w:r>
    </w:p>
    <w:p w14:paraId="71FB3CA3" w14:textId="77777777" w:rsidR="00F72395" w:rsidRPr="00F72395" w:rsidRDefault="00F72395" w:rsidP="00F72395">
      <w:pPr>
        <w:pStyle w:val="EndNoteBibliography"/>
        <w:ind w:left="720" w:hanging="720"/>
        <w:rPr>
          <w:noProof/>
        </w:rPr>
      </w:pPr>
      <w:r w:rsidRPr="00F72395">
        <w:rPr>
          <w:noProof/>
        </w:rPr>
        <w:lastRenderedPageBreak/>
        <w:t>51.</w:t>
      </w:r>
      <w:r w:rsidRPr="00F72395">
        <w:rPr>
          <w:noProof/>
        </w:rPr>
        <w:tab/>
        <w:t xml:space="preserve">Reas, D.L., </w:t>
      </w:r>
      <w:r w:rsidRPr="00F72395">
        <w:rPr>
          <w:i/>
          <w:noProof/>
        </w:rPr>
        <w:t>Public and Healthcare Professionals' Knowledge and Attitudes toward Binge Eating Disorder: A Narrative Review.</w:t>
      </w:r>
      <w:r w:rsidRPr="00F72395">
        <w:rPr>
          <w:noProof/>
        </w:rPr>
        <w:t xml:space="preserve"> Nutrients, 2017. </w:t>
      </w:r>
      <w:r w:rsidRPr="00F72395">
        <w:rPr>
          <w:b/>
          <w:noProof/>
        </w:rPr>
        <w:t>9</w:t>
      </w:r>
      <w:r w:rsidRPr="00F72395">
        <w:rPr>
          <w:noProof/>
        </w:rPr>
        <w:t>(11).</w:t>
      </w:r>
    </w:p>
    <w:p w14:paraId="0C45FC1B" w14:textId="77777777" w:rsidR="00F72395" w:rsidRPr="00F72395" w:rsidRDefault="00F72395" w:rsidP="00F72395">
      <w:pPr>
        <w:pStyle w:val="EndNoteBibliography"/>
        <w:ind w:left="720" w:hanging="720"/>
        <w:rPr>
          <w:noProof/>
        </w:rPr>
      </w:pPr>
      <w:r w:rsidRPr="00F72395">
        <w:rPr>
          <w:noProof/>
        </w:rPr>
        <w:t>52.</w:t>
      </w:r>
      <w:r w:rsidRPr="00F72395">
        <w:rPr>
          <w:noProof/>
        </w:rPr>
        <w:tab/>
        <w:t xml:space="preserve">Hepworth, N. and S.J. Paxton, </w:t>
      </w:r>
      <w:r w:rsidRPr="00F72395">
        <w:rPr>
          <w:i/>
          <w:noProof/>
        </w:rPr>
        <w:t>Pathways to help‐seeking in bulimia nervosa and binge eating problems: A concept mapping approach.</w:t>
      </w:r>
      <w:r w:rsidRPr="00F72395">
        <w:rPr>
          <w:noProof/>
        </w:rPr>
        <w:t xml:space="preserve"> International journal of eating disorders, 2007. </w:t>
      </w:r>
      <w:r w:rsidRPr="00F72395">
        <w:rPr>
          <w:b/>
          <w:noProof/>
        </w:rPr>
        <w:t>40</w:t>
      </w:r>
      <w:r w:rsidRPr="00F72395">
        <w:rPr>
          <w:noProof/>
        </w:rPr>
        <w:t>(6): p. 493-504.</w:t>
      </w:r>
    </w:p>
    <w:p w14:paraId="3C809878" w14:textId="77777777" w:rsidR="00F72395" w:rsidRPr="00F72395" w:rsidRDefault="00F72395" w:rsidP="00F72395">
      <w:pPr>
        <w:pStyle w:val="EndNoteBibliography"/>
        <w:ind w:left="720" w:hanging="720"/>
        <w:rPr>
          <w:noProof/>
        </w:rPr>
      </w:pPr>
      <w:r w:rsidRPr="00F72395">
        <w:rPr>
          <w:noProof/>
        </w:rPr>
        <w:t>53.</w:t>
      </w:r>
      <w:r w:rsidRPr="00F72395">
        <w:rPr>
          <w:noProof/>
        </w:rPr>
        <w:tab/>
        <w:t xml:space="preserve">Innes, N.T., B.A. Clough, and L.M. Casey, </w:t>
      </w:r>
      <w:r w:rsidRPr="00F72395">
        <w:rPr>
          <w:i/>
          <w:noProof/>
        </w:rPr>
        <w:t>Assessing treatment barriers in eating disorders: A systematic review.</w:t>
      </w:r>
      <w:r w:rsidRPr="00F72395">
        <w:rPr>
          <w:noProof/>
        </w:rPr>
        <w:t xml:space="preserve"> Eat Disord, 2017. </w:t>
      </w:r>
      <w:r w:rsidRPr="00F72395">
        <w:rPr>
          <w:b/>
          <w:noProof/>
        </w:rPr>
        <w:t>25</w:t>
      </w:r>
      <w:r w:rsidRPr="00F72395">
        <w:rPr>
          <w:noProof/>
        </w:rPr>
        <w:t>(1): p. 1-21.</w:t>
      </w:r>
    </w:p>
    <w:p w14:paraId="18E689A9" w14:textId="77777777" w:rsidR="00F72395" w:rsidRPr="00F72395" w:rsidRDefault="00F72395" w:rsidP="00F72395">
      <w:pPr>
        <w:pStyle w:val="EndNoteBibliography"/>
        <w:ind w:left="720" w:hanging="720"/>
        <w:rPr>
          <w:noProof/>
        </w:rPr>
      </w:pPr>
      <w:r w:rsidRPr="00F72395">
        <w:rPr>
          <w:noProof/>
        </w:rPr>
        <w:t>54.</w:t>
      </w:r>
      <w:r w:rsidRPr="00F72395">
        <w:rPr>
          <w:noProof/>
        </w:rPr>
        <w:tab/>
        <w:t xml:space="preserve">Striegel-Moore, R.H., et al., </w:t>
      </w:r>
      <w:r w:rsidRPr="00F72395">
        <w:rPr>
          <w:i/>
          <w:noProof/>
        </w:rPr>
        <w:t>Behavioral symptoms of eating disorders in Native Americans: results from the ADD Health Survey Wave III.</w:t>
      </w:r>
      <w:r w:rsidRPr="00F72395">
        <w:rPr>
          <w:noProof/>
        </w:rPr>
        <w:t xml:space="preserve"> Int J Eat Disord, 2011. </w:t>
      </w:r>
      <w:r w:rsidRPr="00F72395">
        <w:rPr>
          <w:b/>
          <w:noProof/>
        </w:rPr>
        <w:t>44</w:t>
      </w:r>
      <w:r w:rsidRPr="00F72395">
        <w:rPr>
          <w:noProof/>
        </w:rPr>
        <w:t>(6): p. 561-6.</w:t>
      </w:r>
    </w:p>
    <w:p w14:paraId="3D41D10D" w14:textId="77777777" w:rsidR="00F72395" w:rsidRPr="00F72395" w:rsidRDefault="00F72395" w:rsidP="00F72395">
      <w:pPr>
        <w:pStyle w:val="EndNoteBibliography"/>
        <w:ind w:left="720" w:hanging="720"/>
        <w:rPr>
          <w:noProof/>
        </w:rPr>
      </w:pPr>
      <w:r w:rsidRPr="00F72395">
        <w:rPr>
          <w:noProof/>
        </w:rPr>
        <w:t>55.</w:t>
      </w:r>
      <w:r w:rsidRPr="00F72395">
        <w:rPr>
          <w:noProof/>
        </w:rPr>
        <w:tab/>
        <w:t xml:space="preserve">Weissman, R.S. and F. Rosselli, </w:t>
      </w:r>
      <w:r w:rsidRPr="00F72395">
        <w:rPr>
          <w:i/>
          <w:noProof/>
        </w:rPr>
        <w:t>Reducing the burden of suffering from eating disorders: Unmet treatment needs, cost of illness, and the quest for cost-effectiveness.</w:t>
      </w:r>
      <w:r w:rsidRPr="00F72395">
        <w:rPr>
          <w:noProof/>
        </w:rPr>
        <w:t xml:space="preserve"> Behaviour research and therapy, 2017. </w:t>
      </w:r>
      <w:r w:rsidRPr="00F72395">
        <w:rPr>
          <w:b/>
          <w:noProof/>
        </w:rPr>
        <w:t>88</w:t>
      </w:r>
      <w:r w:rsidRPr="00F72395">
        <w:rPr>
          <w:noProof/>
        </w:rPr>
        <w:t>: p. 49-64.</w:t>
      </w:r>
    </w:p>
    <w:p w14:paraId="0F1CAD45" w14:textId="77777777" w:rsidR="00F72395" w:rsidRPr="00F72395" w:rsidRDefault="00F72395" w:rsidP="00F72395">
      <w:pPr>
        <w:pStyle w:val="EndNoteBibliography"/>
        <w:ind w:left="720" w:hanging="720"/>
        <w:rPr>
          <w:noProof/>
        </w:rPr>
      </w:pPr>
      <w:r w:rsidRPr="00F72395">
        <w:rPr>
          <w:noProof/>
        </w:rPr>
        <w:t>56.</w:t>
      </w:r>
      <w:r w:rsidRPr="00F72395">
        <w:rPr>
          <w:noProof/>
        </w:rPr>
        <w:tab/>
        <w:t xml:space="preserve">Ahorsu, D.K., et al., </w:t>
      </w:r>
      <w:r w:rsidRPr="00F72395">
        <w:rPr>
          <w:i/>
          <w:noProof/>
        </w:rPr>
        <w:t>A prospective study on the link between weight-related self-stigma and binge eating: Role of food addiction and psychological distress.</w:t>
      </w:r>
      <w:r w:rsidRPr="00F72395">
        <w:rPr>
          <w:noProof/>
        </w:rPr>
        <w:t xml:space="preserve"> Int J Eat Disord, 2020. </w:t>
      </w:r>
      <w:r w:rsidRPr="00F72395">
        <w:rPr>
          <w:b/>
          <w:noProof/>
        </w:rPr>
        <w:t>53</w:t>
      </w:r>
      <w:r w:rsidRPr="00F72395">
        <w:rPr>
          <w:noProof/>
        </w:rPr>
        <w:t>(3): p. 442-450.</w:t>
      </w:r>
    </w:p>
    <w:p w14:paraId="1EF86EB2" w14:textId="77777777" w:rsidR="00F72395" w:rsidRPr="00F72395" w:rsidRDefault="00F72395" w:rsidP="00F72395">
      <w:pPr>
        <w:pStyle w:val="EndNoteBibliography"/>
        <w:ind w:left="720" w:hanging="720"/>
        <w:rPr>
          <w:noProof/>
        </w:rPr>
      </w:pPr>
      <w:r w:rsidRPr="00F72395">
        <w:rPr>
          <w:noProof/>
        </w:rPr>
        <w:t>57.</w:t>
      </w:r>
      <w:r w:rsidRPr="00F72395">
        <w:rPr>
          <w:noProof/>
        </w:rPr>
        <w:tab/>
        <w:t xml:space="preserve">Himmelstein, M.S., R.M. Puhl, and D.M. Quinn, </w:t>
      </w:r>
      <w:r w:rsidRPr="00F72395">
        <w:rPr>
          <w:i/>
          <w:noProof/>
        </w:rPr>
        <w:t>Overlooked and Understudied: Health Consequences of Weight Stigma in Men.</w:t>
      </w:r>
      <w:r w:rsidRPr="00F72395">
        <w:rPr>
          <w:noProof/>
        </w:rPr>
        <w:t xml:space="preserve"> Obesity (Silver Spring), 2019. </w:t>
      </w:r>
      <w:r w:rsidRPr="00F72395">
        <w:rPr>
          <w:b/>
          <w:noProof/>
        </w:rPr>
        <w:t>27</w:t>
      </w:r>
      <w:r w:rsidRPr="00F72395">
        <w:rPr>
          <w:noProof/>
        </w:rPr>
        <w:t>(10): p. 1598-1605.</w:t>
      </w:r>
    </w:p>
    <w:p w14:paraId="21C9BC5E" w14:textId="77777777" w:rsidR="00F72395" w:rsidRPr="00F72395" w:rsidRDefault="00F72395" w:rsidP="00F72395">
      <w:pPr>
        <w:pStyle w:val="EndNoteBibliography"/>
        <w:ind w:left="720" w:hanging="720"/>
        <w:rPr>
          <w:noProof/>
        </w:rPr>
      </w:pPr>
      <w:r w:rsidRPr="00F72395">
        <w:rPr>
          <w:noProof/>
        </w:rPr>
        <w:t>58.</w:t>
      </w:r>
      <w:r w:rsidRPr="00F72395">
        <w:rPr>
          <w:noProof/>
        </w:rPr>
        <w:tab/>
        <w:t xml:space="preserve">Wellman, J.D., et al., </w:t>
      </w:r>
      <w:r w:rsidRPr="00F72395">
        <w:rPr>
          <w:i/>
          <w:noProof/>
        </w:rPr>
        <w:t>Sex differences in the relationships among weight stigma, depression, and binge eating.</w:t>
      </w:r>
      <w:r w:rsidRPr="00F72395">
        <w:rPr>
          <w:noProof/>
        </w:rPr>
        <w:t xml:space="preserve"> Appetite, 2019. </w:t>
      </w:r>
      <w:r w:rsidRPr="00F72395">
        <w:rPr>
          <w:b/>
          <w:noProof/>
        </w:rPr>
        <w:t>133</w:t>
      </w:r>
      <w:r w:rsidRPr="00F72395">
        <w:rPr>
          <w:noProof/>
        </w:rPr>
        <w:t>: p. 166-173.</w:t>
      </w:r>
    </w:p>
    <w:p w14:paraId="445CEAF8" w14:textId="77777777" w:rsidR="00F72395" w:rsidRPr="00F72395" w:rsidRDefault="00F72395" w:rsidP="00F72395">
      <w:pPr>
        <w:pStyle w:val="EndNoteBibliography"/>
        <w:ind w:left="720" w:hanging="720"/>
        <w:rPr>
          <w:noProof/>
        </w:rPr>
      </w:pPr>
      <w:r w:rsidRPr="00F72395">
        <w:rPr>
          <w:noProof/>
        </w:rPr>
        <w:lastRenderedPageBreak/>
        <w:t>59.</w:t>
      </w:r>
      <w:r w:rsidRPr="00F72395">
        <w:rPr>
          <w:noProof/>
        </w:rPr>
        <w:tab/>
        <w:t xml:space="preserve">Salvia, M.G., et al., </w:t>
      </w:r>
      <w:r w:rsidRPr="00F72395">
        <w:rPr>
          <w:i/>
          <w:noProof/>
        </w:rPr>
        <w:t>Women's perceptions of weight stigma and experiences of weight-neutral treatment for binge eating disorder: A qualitative study.</w:t>
      </w:r>
      <w:r w:rsidRPr="00F72395">
        <w:rPr>
          <w:noProof/>
        </w:rPr>
        <w:t xml:space="preserve"> EClinicalMedicine, 2023. </w:t>
      </w:r>
      <w:r w:rsidRPr="00F72395">
        <w:rPr>
          <w:b/>
          <w:noProof/>
        </w:rPr>
        <w:t>56</w:t>
      </w:r>
      <w:r w:rsidRPr="00F72395">
        <w:rPr>
          <w:noProof/>
        </w:rPr>
        <w:t>.</w:t>
      </w:r>
    </w:p>
    <w:p w14:paraId="3C95DCD5" w14:textId="77777777" w:rsidR="00F72395" w:rsidRPr="00F72395" w:rsidRDefault="00F72395" w:rsidP="00F72395">
      <w:pPr>
        <w:pStyle w:val="EndNoteBibliography"/>
        <w:ind w:left="720" w:hanging="720"/>
        <w:rPr>
          <w:noProof/>
        </w:rPr>
      </w:pPr>
      <w:r w:rsidRPr="00F72395">
        <w:rPr>
          <w:noProof/>
        </w:rPr>
        <w:t>60.</w:t>
      </w:r>
      <w:r w:rsidRPr="00F72395">
        <w:rPr>
          <w:noProof/>
        </w:rPr>
        <w:tab/>
        <w:t xml:space="preserve">Duarte, C., J. Pinto‐Gouveia, and C. Ferreira, </w:t>
      </w:r>
      <w:r w:rsidRPr="00F72395">
        <w:rPr>
          <w:i/>
          <w:noProof/>
        </w:rPr>
        <w:t>Ashamed and fused with body image and eating: Binge eating as an avoidance strategy.</w:t>
      </w:r>
      <w:r w:rsidRPr="00F72395">
        <w:rPr>
          <w:noProof/>
        </w:rPr>
        <w:t xml:space="preserve"> Clinical psychology &amp; psychotherapy, 2017. </w:t>
      </w:r>
      <w:r w:rsidRPr="00F72395">
        <w:rPr>
          <w:b/>
          <w:noProof/>
        </w:rPr>
        <w:t>24</w:t>
      </w:r>
      <w:r w:rsidRPr="00F72395">
        <w:rPr>
          <w:noProof/>
        </w:rPr>
        <w:t>(1): p. 195-202.</w:t>
      </w:r>
    </w:p>
    <w:p w14:paraId="78A10388" w14:textId="77777777" w:rsidR="00F72395" w:rsidRPr="00F72395" w:rsidRDefault="00F72395" w:rsidP="00F72395">
      <w:pPr>
        <w:pStyle w:val="EndNoteBibliography"/>
        <w:ind w:left="720" w:hanging="720"/>
        <w:rPr>
          <w:noProof/>
        </w:rPr>
      </w:pPr>
      <w:r w:rsidRPr="00F72395">
        <w:rPr>
          <w:noProof/>
        </w:rPr>
        <w:t>61.</w:t>
      </w:r>
      <w:r w:rsidRPr="00F72395">
        <w:rPr>
          <w:noProof/>
        </w:rPr>
        <w:tab/>
        <w:t xml:space="preserve">Hamed, S., et al., </w:t>
      </w:r>
      <w:r w:rsidRPr="00F72395">
        <w:rPr>
          <w:i/>
          <w:noProof/>
        </w:rPr>
        <w:t>Racism in healthcare: a scoping review.</w:t>
      </w:r>
      <w:r w:rsidRPr="00F72395">
        <w:rPr>
          <w:noProof/>
        </w:rPr>
        <w:t xml:space="preserve"> BMC Public Health, 2022. </w:t>
      </w:r>
      <w:r w:rsidRPr="00F72395">
        <w:rPr>
          <w:b/>
          <w:noProof/>
        </w:rPr>
        <w:t>22</w:t>
      </w:r>
      <w:r w:rsidRPr="00F72395">
        <w:rPr>
          <w:noProof/>
        </w:rPr>
        <w:t>(1): p. 988.</w:t>
      </w:r>
    </w:p>
    <w:p w14:paraId="680707CF" w14:textId="77777777" w:rsidR="00F72395" w:rsidRPr="00F72395" w:rsidRDefault="00F72395" w:rsidP="00F72395">
      <w:pPr>
        <w:pStyle w:val="EndNoteBibliography"/>
        <w:ind w:left="720" w:hanging="720"/>
        <w:rPr>
          <w:noProof/>
        </w:rPr>
      </w:pPr>
      <w:r w:rsidRPr="00F72395">
        <w:rPr>
          <w:noProof/>
        </w:rPr>
        <w:t>62.</w:t>
      </w:r>
      <w:r w:rsidRPr="00F72395">
        <w:rPr>
          <w:noProof/>
        </w:rPr>
        <w:tab/>
        <w:t xml:space="preserve">Evans, E.J., et al., </w:t>
      </w:r>
      <w:r w:rsidRPr="00F72395">
        <w:rPr>
          <w:i/>
          <w:noProof/>
        </w:rPr>
        <w:t>Barriers to help-seeking in young women with eating disorders: a qualitative exploration in a longitudinal community survey.</w:t>
      </w:r>
      <w:r w:rsidRPr="00F72395">
        <w:rPr>
          <w:noProof/>
        </w:rPr>
        <w:t xml:space="preserve"> Eat Disord, 2011. </w:t>
      </w:r>
      <w:r w:rsidRPr="00F72395">
        <w:rPr>
          <w:b/>
          <w:noProof/>
        </w:rPr>
        <w:t>19</w:t>
      </w:r>
      <w:r w:rsidRPr="00F72395">
        <w:rPr>
          <w:noProof/>
        </w:rPr>
        <w:t>(3): p. 270-85.</w:t>
      </w:r>
    </w:p>
    <w:p w14:paraId="5BBA22D3" w14:textId="77777777" w:rsidR="00F72395" w:rsidRPr="00F72395" w:rsidRDefault="00F72395" w:rsidP="00F72395">
      <w:pPr>
        <w:pStyle w:val="EndNoteBibliography"/>
        <w:ind w:left="720" w:hanging="720"/>
        <w:rPr>
          <w:noProof/>
        </w:rPr>
      </w:pPr>
      <w:r w:rsidRPr="00F72395">
        <w:rPr>
          <w:noProof/>
        </w:rPr>
        <w:t>63.</w:t>
      </w:r>
      <w:r w:rsidRPr="00F72395">
        <w:rPr>
          <w:noProof/>
        </w:rPr>
        <w:tab/>
        <w:t xml:space="preserve">Johns, G., et al., </w:t>
      </w:r>
      <w:r w:rsidRPr="00F72395">
        <w:rPr>
          <w:i/>
          <w:noProof/>
        </w:rPr>
        <w:t>Current eating disorder healthcare services–the perspectives and experiences of individuals with eating disorders, their families and health professionals: systematic review and thematic synthesis.</w:t>
      </w:r>
      <w:r w:rsidRPr="00F72395">
        <w:rPr>
          <w:noProof/>
        </w:rPr>
        <w:t xml:space="preserve"> BJPsych open, 2019. </w:t>
      </w:r>
      <w:r w:rsidRPr="00F72395">
        <w:rPr>
          <w:b/>
          <w:noProof/>
        </w:rPr>
        <w:t>5</w:t>
      </w:r>
      <w:r w:rsidRPr="00F72395">
        <w:rPr>
          <w:noProof/>
        </w:rPr>
        <w:t>(4): p. e59.</w:t>
      </w:r>
    </w:p>
    <w:p w14:paraId="528C0C1C" w14:textId="77777777" w:rsidR="00F72395" w:rsidRPr="00F72395" w:rsidRDefault="00F72395" w:rsidP="00F72395">
      <w:pPr>
        <w:pStyle w:val="EndNoteBibliography"/>
        <w:ind w:left="720" w:hanging="720"/>
        <w:rPr>
          <w:noProof/>
        </w:rPr>
      </w:pPr>
      <w:r w:rsidRPr="00F72395">
        <w:rPr>
          <w:noProof/>
        </w:rPr>
        <w:t>64.</w:t>
      </w:r>
      <w:r w:rsidRPr="00F72395">
        <w:rPr>
          <w:noProof/>
        </w:rPr>
        <w:tab/>
        <w:t xml:space="preserve">Higgins Neyland, M.K., L.M. Shank, and J.M. Lavender, </w:t>
      </w:r>
      <w:r w:rsidRPr="00F72395">
        <w:rPr>
          <w:i/>
          <w:noProof/>
        </w:rPr>
        <w:t>Theoretical Development and Maintenance Models of Binge Eating</w:t>
      </w:r>
      <w:r w:rsidRPr="00F72395">
        <w:rPr>
          <w:noProof/>
        </w:rPr>
        <w:t xml:space="preserve">, in </w:t>
      </w:r>
      <w:r w:rsidRPr="00F72395">
        <w:rPr>
          <w:i/>
          <w:noProof/>
        </w:rPr>
        <w:t>Binge Eating: A Transdiagnostic Psychopathology</w:t>
      </w:r>
      <w:r w:rsidRPr="00F72395">
        <w:rPr>
          <w:noProof/>
        </w:rPr>
        <w:t>, G.K.W. Frank and L.A. Berner, Editors. 2021, Springer Nature: Switzerland. p. 69-82.</w:t>
      </w:r>
    </w:p>
    <w:p w14:paraId="6254C6AA" w14:textId="77777777" w:rsidR="00F72395" w:rsidRPr="00F72395" w:rsidRDefault="00F72395" w:rsidP="00F72395">
      <w:pPr>
        <w:pStyle w:val="EndNoteBibliography"/>
        <w:ind w:left="720" w:hanging="720"/>
        <w:rPr>
          <w:noProof/>
        </w:rPr>
      </w:pPr>
      <w:r w:rsidRPr="00F72395">
        <w:rPr>
          <w:noProof/>
        </w:rPr>
        <w:lastRenderedPageBreak/>
        <w:t>65.</w:t>
      </w:r>
      <w:r w:rsidRPr="00F72395">
        <w:rPr>
          <w:noProof/>
        </w:rPr>
        <w:tab/>
        <w:t xml:space="preserve">Hart, L.M., et al., </w:t>
      </w:r>
      <w:r w:rsidRPr="00F72395">
        <w:rPr>
          <w:i/>
          <w:noProof/>
        </w:rPr>
        <w:t>Unmet need for treatment in the eating disorders: a systematic review of eating disorder specific treatment seeking among community cases.</w:t>
      </w:r>
      <w:r w:rsidRPr="00F72395">
        <w:rPr>
          <w:noProof/>
        </w:rPr>
        <w:t xml:space="preserve"> Clinical psychology review, 2011. </w:t>
      </w:r>
      <w:r w:rsidRPr="00F72395">
        <w:rPr>
          <w:b/>
          <w:noProof/>
        </w:rPr>
        <w:t>31</w:t>
      </w:r>
      <w:r w:rsidRPr="00F72395">
        <w:rPr>
          <w:noProof/>
        </w:rPr>
        <w:t>(5): p. 727-735.</w:t>
      </w:r>
    </w:p>
    <w:p w14:paraId="30E810AC" w14:textId="77777777" w:rsidR="00F72395" w:rsidRPr="00F72395" w:rsidRDefault="00F72395" w:rsidP="00F72395">
      <w:pPr>
        <w:pStyle w:val="EndNoteBibliography"/>
        <w:ind w:left="720" w:hanging="720"/>
        <w:rPr>
          <w:noProof/>
        </w:rPr>
      </w:pPr>
      <w:r w:rsidRPr="00F72395">
        <w:rPr>
          <w:noProof/>
        </w:rPr>
        <w:t>66.</w:t>
      </w:r>
      <w:r w:rsidRPr="00F72395">
        <w:rPr>
          <w:noProof/>
        </w:rPr>
        <w:tab/>
        <w:t xml:space="preserve">McNicholas, F., et al., </w:t>
      </w:r>
      <w:r w:rsidRPr="00F72395">
        <w:rPr>
          <w:i/>
          <w:noProof/>
        </w:rPr>
        <w:t>Stigma and treatment of eating disorders in Ireland: healthcare professionals' knowledge and attitudes.</w:t>
      </w:r>
      <w:r w:rsidRPr="00F72395">
        <w:rPr>
          <w:noProof/>
        </w:rPr>
        <w:t xml:space="preserve"> Ir J Psychol Med, 2016. </w:t>
      </w:r>
      <w:r w:rsidRPr="00F72395">
        <w:rPr>
          <w:b/>
          <w:noProof/>
        </w:rPr>
        <w:t>33</w:t>
      </w:r>
      <w:r w:rsidRPr="00F72395">
        <w:rPr>
          <w:noProof/>
        </w:rPr>
        <w:t>(1): p. 21-31.</w:t>
      </w:r>
    </w:p>
    <w:p w14:paraId="657FEEF5" w14:textId="77777777" w:rsidR="00F72395" w:rsidRPr="00F72395" w:rsidRDefault="00F72395" w:rsidP="00F72395">
      <w:pPr>
        <w:pStyle w:val="EndNoteBibliography"/>
        <w:ind w:left="720" w:hanging="720"/>
        <w:rPr>
          <w:noProof/>
        </w:rPr>
      </w:pPr>
      <w:r w:rsidRPr="00F72395">
        <w:rPr>
          <w:noProof/>
        </w:rPr>
        <w:t>67.</w:t>
      </w:r>
      <w:r w:rsidRPr="00F72395">
        <w:rPr>
          <w:noProof/>
        </w:rPr>
        <w:tab/>
        <w:t xml:space="preserve">Ebneter, D.S. and J.D. Latner, </w:t>
      </w:r>
      <w:r w:rsidRPr="00F72395">
        <w:rPr>
          <w:i/>
          <w:noProof/>
        </w:rPr>
        <w:t>Stigmatizing attitudes differ across mental health disorders: a comparison of stigma across eating disorders, obesity, and major depressive disorder.</w:t>
      </w:r>
      <w:r w:rsidRPr="00F72395">
        <w:rPr>
          <w:noProof/>
        </w:rPr>
        <w:t xml:space="preserve"> The Journal of nervous and mental disease, 2013. </w:t>
      </w:r>
      <w:r w:rsidRPr="00F72395">
        <w:rPr>
          <w:b/>
          <w:noProof/>
        </w:rPr>
        <w:t>201</w:t>
      </w:r>
      <w:r w:rsidRPr="00F72395">
        <w:rPr>
          <w:noProof/>
        </w:rPr>
        <w:t>(4): p. 281-285.</w:t>
      </w:r>
    </w:p>
    <w:p w14:paraId="39646931" w14:textId="77777777" w:rsidR="00F72395" w:rsidRPr="00F72395" w:rsidRDefault="00F72395" w:rsidP="00F72395">
      <w:pPr>
        <w:pStyle w:val="EndNoteBibliography"/>
        <w:ind w:left="720" w:hanging="720"/>
        <w:rPr>
          <w:noProof/>
        </w:rPr>
      </w:pPr>
      <w:r w:rsidRPr="00F72395">
        <w:rPr>
          <w:noProof/>
        </w:rPr>
        <w:t>68.</w:t>
      </w:r>
      <w:r w:rsidRPr="00F72395">
        <w:rPr>
          <w:noProof/>
        </w:rPr>
        <w:tab/>
        <w:t xml:space="preserve">Crisp, A., </w:t>
      </w:r>
      <w:r w:rsidRPr="00F72395">
        <w:rPr>
          <w:i/>
          <w:noProof/>
        </w:rPr>
        <w:t>Stigmatization of and discrimination against people with eating disorders including a report of two nationwide surveys.</w:t>
      </w:r>
      <w:r w:rsidRPr="00F72395">
        <w:rPr>
          <w:noProof/>
        </w:rPr>
        <w:t xml:space="preserve"> European Eating Disorders Review: The Professional Journal of the Eating Disorders Association, 2005. </w:t>
      </w:r>
      <w:r w:rsidRPr="00F72395">
        <w:rPr>
          <w:b/>
          <w:noProof/>
        </w:rPr>
        <w:t>13</w:t>
      </w:r>
      <w:r w:rsidRPr="00F72395">
        <w:rPr>
          <w:noProof/>
        </w:rPr>
        <w:t>(3): p. 147-152.</w:t>
      </w:r>
    </w:p>
    <w:p w14:paraId="64513910" w14:textId="77777777" w:rsidR="00F72395" w:rsidRPr="00F72395" w:rsidRDefault="00F72395" w:rsidP="00F72395">
      <w:pPr>
        <w:pStyle w:val="EndNoteBibliography"/>
        <w:ind w:left="720" w:hanging="720"/>
        <w:rPr>
          <w:noProof/>
        </w:rPr>
      </w:pPr>
      <w:r w:rsidRPr="00F72395">
        <w:rPr>
          <w:noProof/>
        </w:rPr>
        <w:t>69.</w:t>
      </w:r>
      <w:r w:rsidRPr="00F72395">
        <w:rPr>
          <w:noProof/>
        </w:rPr>
        <w:tab/>
        <w:t xml:space="preserve">Puhl, R. and Y. Suh, </w:t>
      </w:r>
      <w:r w:rsidRPr="00F72395">
        <w:rPr>
          <w:i/>
          <w:noProof/>
        </w:rPr>
        <w:t>Stigma and eating and weight disorders.</w:t>
      </w:r>
      <w:r w:rsidRPr="00F72395">
        <w:rPr>
          <w:noProof/>
        </w:rPr>
        <w:t xml:space="preserve"> Curr Psychiatry Rep, 2015. </w:t>
      </w:r>
      <w:r w:rsidRPr="00F72395">
        <w:rPr>
          <w:b/>
          <w:noProof/>
        </w:rPr>
        <w:t>17</w:t>
      </w:r>
      <w:r w:rsidRPr="00F72395">
        <w:rPr>
          <w:noProof/>
        </w:rPr>
        <w:t>(3): p. 552.</w:t>
      </w:r>
    </w:p>
    <w:p w14:paraId="799BC605" w14:textId="77777777" w:rsidR="00F72395" w:rsidRPr="00F72395" w:rsidRDefault="00F72395" w:rsidP="00F72395">
      <w:pPr>
        <w:pStyle w:val="EndNoteBibliography"/>
        <w:ind w:left="720" w:hanging="720"/>
        <w:rPr>
          <w:noProof/>
        </w:rPr>
      </w:pPr>
      <w:r w:rsidRPr="00F72395">
        <w:rPr>
          <w:noProof/>
        </w:rPr>
        <w:t>70.</w:t>
      </w:r>
      <w:r w:rsidRPr="00F72395">
        <w:rPr>
          <w:noProof/>
        </w:rPr>
        <w:tab/>
        <w:t xml:space="preserve">Puhl, R. and Y. Suh, </w:t>
      </w:r>
      <w:r w:rsidRPr="00F72395">
        <w:rPr>
          <w:i/>
          <w:noProof/>
        </w:rPr>
        <w:t>Health Consequences of Weight Stigma: Implications for Obesity Prevention and Treatment.</w:t>
      </w:r>
      <w:r w:rsidRPr="00F72395">
        <w:rPr>
          <w:noProof/>
        </w:rPr>
        <w:t xml:space="preserve"> Curr Obes Rep, 2015. </w:t>
      </w:r>
      <w:r w:rsidRPr="00F72395">
        <w:rPr>
          <w:b/>
          <w:noProof/>
        </w:rPr>
        <w:t>4</w:t>
      </w:r>
      <w:r w:rsidRPr="00F72395">
        <w:rPr>
          <w:noProof/>
        </w:rPr>
        <w:t>(2): p. 182-90.</w:t>
      </w:r>
    </w:p>
    <w:p w14:paraId="6DB572E2" w14:textId="77777777" w:rsidR="00F72395" w:rsidRPr="00F72395" w:rsidRDefault="00F72395" w:rsidP="00F72395">
      <w:pPr>
        <w:pStyle w:val="EndNoteBibliography"/>
        <w:ind w:left="720" w:hanging="720"/>
        <w:rPr>
          <w:noProof/>
        </w:rPr>
      </w:pPr>
      <w:r w:rsidRPr="00F72395">
        <w:rPr>
          <w:noProof/>
        </w:rPr>
        <w:t>71.</w:t>
      </w:r>
      <w:r w:rsidRPr="00F72395">
        <w:rPr>
          <w:noProof/>
        </w:rPr>
        <w:tab/>
        <w:t xml:space="preserve">Almeida, L., S. Savoy, and P. Boxer, </w:t>
      </w:r>
      <w:r w:rsidRPr="00F72395">
        <w:rPr>
          <w:i/>
          <w:noProof/>
        </w:rPr>
        <w:t>The role of weight stigmatization in cumulative risk for binge eating.</w:t>
      </w:r>
      <w:r w:rsidRPr="00F72395">
        <w:rPr>
          <w:noProof/>
        </w:rPr>
        <w:t xml:space="preserve"> Journal of clinical psychology, 2011. </w:t>
      </w:r>
      <w:r w:rsidRPr="00F72395">
        <w:rPr>
          <w:b/>
          <w:noProof/>
        </w:rPr>
        <w:t>67</w:t>
      </w:r>
      <w:r w:rsidRPr="00F72395">
        <w:rPr>
          <w:noProof/>
        </w:rPr>
        <w:t>(3): p. 278-292.</w:t>
      </w:r>
    </w:p>
    <w:p w14:paraId="75DD330C" w14:textId="77777777" w:rsidR="00F72395" w:rsidRPr="00F72395" w:rsidRDefault="00F72395" w:rsidP="00F72395">
      <w:pPr>
        <w:pStyle w:val="EndNoteBibliography"/>
        <w:ind w:left="720" w:hanging="720"/>
        <w:rPr>
          <w:noProof/>
        </w:rPr>
      </w:pPr>
      <w:r w:rsidRPr="00F72395">
        <w:rPr>
          <w:noProof/>
        </w:rPr>
        <w:t>72.</w:t>
      </w:r>
      <w:r w:rsidRPr="00F72395">
        <w:rPr>
          <w:noProof/>
        </w:rPr>
        <w:tab/>
        <w:t xml:space="preserve">Barnes, R.D., V. Ivezaj, and C.M. Grilo, </w:t>
      </w:r>
      <w:r w:rsidRPr="00F72395">
        <w:rPr>
          <w:i/>
          <w:noProof/>
        </w:rPr>
        <w:t>An examination of weight bias among treatment-seeking obese patients with and without binge eating disorder.</w:t>
      </w:r>
      <w:r w:rsidRPr="00F72395">
        <w:rPr>
          <w:noProof/>
        </w:rPr>
        <w:t xml:space="preserve"> Gen Hosp Psychiatry, 2014. </w:t>
      </w:r>
      <w:r w:rsidRPr="00F72395">
        <w:rPr>
          <w:b/>
          <w:noProof/>
        </w:rPr>
        <w:t>36</w:t>
      </w:r>
      <w:r w:rsidRPr="00F72395">
        <w:rPr>
          <w:noProof/>
        </w:rPr>
        <w:t>(2): p. 177-80.</w:t>
      </w:r>
    </w:p>
    <w:p w14:paraId="52D19313" w14:textId="77777777" w:rsidR="00F72395" w:rsidRPr="00F72395" w:rsidRDefault="00F72395" w:rsidP="00F72395">
      <w:pPr>
        <w:pStyle w:val="EndNoteBibliography"/>
        <w:ind w:left="720" w:hanging="720"/>
        <w:rPr>
          <w:noProof/>
        </w:rPr>
      </w:pPr>
      <w:r w:rsidRPr="00F72395">
        <w:rPr>
          <w:noProof/>
        </w:rPr>
        <w:lastRenderedPageBreak/>
        <w:t>73.</w:t>
      </w:r>
      <w:r w:rsidRPr="00F72395">
        <w:rPr>
          <w:noProof/>
        </w:rPr>
        <w:tab/>
        <w:t xml:space="preserve">Reyes-Rodríguez, M.L., et al., </w:t>
      </w:r>
      <w:r w:rsidRPr="00F72395">
        <w:rPr>
          <w:i/>
          <w:noProof/>
        </w:rPr>
        <w:t>Exploring barriers and facilitators in eating disorders treatment among Latinas in the United States.</w:t>
      </w:r>
      <w:r w:rsidRPr="00F72395">
        <w:rPr>
          <w:noProof/>
        </w:rPr>
        <w:t xml:space="preserve"> Journal of Latina/o psychology, 2013. </w:t>
      </w:r>
      <w:r w:rsidRPr="00F72395">
        <w:rPr>
          <w:b/>
          <w:noProof/>
        </w:rPr>
        <w:t>1</w:t>
      </w:r>
      <w:r w:rsidRPr="00F72395">
        <w:rPr>
          <w:noProof/>
        </w:rPr>
        <w:t>(2): p. 112.</w:t>
      </w:r>
    </w:p>
    <w:p w14:paraId="32595451" w14:textId="77777777" w:rsidR="00F72395" w:rsidRPr="00F72395" w:rsidRDefault="00F72395" w:rsidP="00F72395">
      <w:pPr>
        <w:pStyle w:val="EndNoteBibliography"/>
        <w:ind w:left="720" w:hanging="720"/>
        <w:rPr>
          <w:noProof/>
        </w:rPr>
      </w:pPr>
      <w:r w:rsidRPr="00F72395">
        <w:rPr>
          <w:noProof/>
        </w:rPr>
        <w:t>74.</w:t>
      </w:r>
      <w:r w:rsidRPr="00F72395">
        <w:rPr>
          <w:noProof/>
        </w:rPr>
        <w:tab/>
        <w:t xml:space="preserve">Saeed, S.A. and R.M. Masters, </w:t>
      </w:r>
      <w:r w:rsidRPr="00F72395">
        <w:rPr>
          <w:i/>
          <w:noProof/>
        </w:rPr>
        <w:t>Disparities in health care and the digital divide.</w:t>
      </w:r>
      <w:r w:rsidRPr="00F72395">
        <w:rPr>
          <w:noProof/>
        </w:rPr>
        <w:t xml:space="preserve"> Current psychiatry reports, 2021. </w:t>
      </w:r>
      <w:r w:rsidRPr="00F72395">
        <w:rPr>
          <w:b/>
          <w:noProof/>
        </w:rPr>
        <w:t>23</w:t>
      </w:r>
      <w:r w:rsidRPr="00F72395">
        <w:rPr>
          <w:noProof/>
        </w:rPr>
        <w:t>: p. 1-6.</w:t>
      </w:r>
    </w:p>
    <w:p w14:paraId="5512CD49" w14:textId="77777777" w:rsidR="00F72395" w:rsidRPr="00F72395" w:rsidRDefault="00F72395" w:rsidP="00F72395">
      <w:pPr>
        <w:pStyle w:val="EndNoteBibliography"/>
        <w:ind w:left="720" w:hanging="720"/>
        <w:rPr>
          <w:noProof/>
        </w:rPr>
      </w:pPr>
      <w:r w:rsidRPr="00F72395">
        <w:rPr>
          <w:noProof/>
        </w:rPr>
        <w:t>75.</w:t>
      </w:r>
      <w:r w:rsidRPr="00F72395">
        <w:rPr>
          <w:noProof/>
        </w:rPr>
        <w:tab/>
        <w:t xml:space="preserve">Chunara, R., et al., </w:t>
      </w:r>
      <w:r w:rsidRPr="00F72395">
        <w:rPr>
          <w:i/>
          <w:noProof/>
        </w:rPr>
        <w:t>Telemedicine and healthcare disparities: a cohort study in a large healthcare system in New York City during COVID-19.</w:t>
      </w:r>
      <w:r w:rsidRPr="00F72395">
        <w:rPr>
          <w:noProof/>
        </w:rPr>
        <w:t xml:space="preserve"> Journal of the American Medical Informatics Association, 2021. </w:t>
      </w:r>
      <w:r w:rsidRPr="00F72395">
        <w:rPr>
          <w:b/>
          <w:noProof/>
        </w:rPr>
        <w:t>28</w:t>
      </w:r>
      <w:r w:rsidRPr="00F72395">
        <w:rPr>
          <w:noProof/>
        </w:rPr>
        <w:t>(1): p. 33-41.</w:t>
      </w:r>
    </w:p>
    <w:p w14:paraId="1CFBF965" w14:textId="77777777" w:rsidR="00F72395" w:rsidRPr="00F72395" w:rsidRDefault="00F72395" w:rsidP="00F72395">
      <w:pPr>
        <w:pStyle w:val="EndNoteBibliography"/>
        <w:ind w:left="720" w:hanging="720"/>
        <w:rPr>
          <w:noProof/>
        </w:rPr>
      </w:pPr>
      <w:r w:rsidRPr="00F72395">
        <w:rPr>
          <w:noProof/>
        </w:rPr>
        <w:t>76.</w:t>
      </w:r>
      <w:r w:rsidRPr="00F72395">
        <w:rPr>
          <w:noProof/>
        </w:rPr>
        <w:tab/>
        <w:t xml:space="preserve">Barbosa, W., et al., </w:t>
      </w:r>
      <w:r w:rsidRPr="00F72395">
        <w:rPr>
          <w:i/>
          <w:noProof/>
        </w:rPr>
        <w:t>Improving Access to Care: Telemedicine Across Medical Domains.</w:t>
      </w:r>
      <w:r w:rsidRPr="00F72395">
        <w:rPr>
          <w:noProof/>
        </w:rPr>
        <w:t xml:space="preserve"> Annu Rev Public Health, 2021. </w:t>
      </w:r>
      <w:r w:rsidRPr="00F72395">
        <w:rPr>
          <w:b/>
          <w:noProof/>
        </w:rPr>
        <w:t>42</w:t>
      </w:r>
      <w:r w:rsidRPr="00F72395">
        <w:rPr>
          <w:noProof/>
        </w:rPr>
        <w:t>: p. 463-481.</w:t>
      </w:r>
    </w:p>
    <w:p w14:paraId="43A00049" w14:textId="77777777" w:rsidR="00F72395" w:rsidRPr="00F72395" w:rsidRDefault="00F72395" w:rsidP="00F72395">
      <w:pPr>
        <w:pStyle w:val="EndNoteBibliography"/>
        <w:ind w:left="720" w:hanging="720"/>
        <w:rPr>
          <w:noProof/>
        </w:rPr>
      </w:pPr>
      <w:r w:rsidRPr="00F72395">
        <w:rPr>
          <w:noProof/>
        </w:rPr>
        <w:t>77.</w:t>
      </w:r>
      <w:r w:rsidRPr="00F72395">
        <w:rPr>
          <w:noProof/>
        </w:rPr>
        <w:tab/>
        <w:t xml:space="preserve">Yang, K.G., et al., </w:t>
      </w:r>
      <w:r w:rsidRPr="00F72395">
        <w:rPr>
          <w:i/>
          <w:noProof/>
        </w:rPr>
        <w:t>Disparities in mental health care utilization and perceived need among Asian Americans: 2012–2016.</w:t>
      </w:r>
      <w:r w:rsidRPr="00F72395">
        <w:rPr>
          <w:noProof/>
        </w:rPr>
        <w:t xml:space="preserve"> Psychiatric Services, 2020. </w:t>
      </w:r>
      <w:r w:rsidRPr="00F72395">
        <w:rPr>
          <w:b/>
          <w:noProof/>
        </w:rPr>
        <w:t>71</w:t>
      </w:r>
      <w:r w:rsidRPr="00F72395">
        <w:rPr>
          <w:noProof/>
        </w:rPr>
        <w:t>(1): p. 21-27.</w:t>
      </w:r>
    </w:p>
    <w:p w14:paraId="77D31C43" w14:textId="77777777" w:rsidR="00F72395" w:rsidRPr="00F72395" w:rsidRDefault="00F72395" w:rsidP="00F72395">
      <w:pPr>
        <w:pStyle w:val="EndNoteBibliography"/>
        <w:ind w:left="720" w:hanging="720"/>
        <w:rPr>
          <w:noProof/>
        </w:rPr>
      </w:pPr>
      <w:r w:rsidRPr="00F72395">
        <w:rPr>
          <w:noProof/>
        </w:rPr>
        <w:t>78.</w:t>
      </w:r>
      <w:r w:rsidRPr="00F72395">
        <w:rPr>
          <w:noProof/>
        </w:rPr>
        <w:tab/>
        <w:t xml:space="preserve">Yang, J., et al., </w:t>
      </w:r>
      <w:r w:rsidRPr="00F72395">
        <w:rPr>
          <w:i/>
          <w:noProof/>
        </w:rPr>
        <w:t>Disparities in outpatient visits for mental health and/or substance use disorders during the COVID surge and partial reopening in Massachusetts.</w:t>
      </w:r>
      <w:r w:rsidRPr="00F72395">
        <w:rPr>
          <w:noProof/>
        </w:rPr>
        <w:t xml:space="preserve"> General Hospital Psychiatry, 2020. </w:t>
      </w:r>
      <w:r w:rsidRPr="00F72395">
        <w:rPr>
          <w:b/>
          <w:noProof/>
        </w:rPr>
        <w:t>67</w:t>
      </w:r>
      <w:r w:rsidRPr="00F72395">
        <w:rPr>
          <w:noProof/>
        </w:rPr>
        <w:t>: p. 100-106.</w:t>
      </w:r>
    </w:p>
    <w:p w14:paraId="468E678F" w14:textId="77777777" w:rsidR="00F72395" w:rsidRPr="00F72395" w:rsidRDefault="00F72395" w:rsidP="00F72395">
      <w:pPr>
        <w:pStyle w:val="EndNoteBibliography"/>
        <w:ind w:left="720" w:hanging="720"/>
        <w:rPr>
          <w:noProof/>
        </w:rPr>
      </w:pPr>
      <w:r w:rsidRPr="00F72395">
        <w:rPr>
          <w:noProof/>
        </w:rPr>
        <w:t>79.</w:t>
      </w:r>
      <w:r w:rsidRPr="00F72395">
        <w:rPr>
          <w:noProof/>
        </w:rPr>
        <w:tab/>
        <w:t xml:space="preserve">Cook, B.L., et al., </w:t>
      </w:r>
      <w:r w:rsidRPr="00F72395">
        <w:rPr>
          <w:i/>
          <w:noProof/>
        </w:rPr>
        <w:t>Assessing racial/ethnic disparities in treatment across episodes of mental health care.</w:t>
      </w:r>
      <w:r w:rsidRPr="00F72395">
        <w:rPr>
          <w:noProof/>
        </w:rPr>
        <w:t xml:space="preserve"> Health services research, 2014. </w:t>
      </w:r>
      <w:r w:rsidRPr="00F72395">
        <w:rPr>
          <w:b/>
          <w:noProof/>
        </w:rPr>
        <w:t>49</w:t>
      </w:r>
      <w:r w:rsidRPr="00F72395">
        <w:rPr>
          <w:noProof/>
        </w:rPr>
        <w:t>(1): p. 206-229.</w:t>
      </w:r>
    </w:p>
    <w:p w14:paraId="706CC53F" w14:textId="77777777" w:rsidR="00F72395" w:rsidRPr="00F72395" w:rsidRDefault="00F72395" w:rsidP="00F72395">
      <w:pPr>
        <w:pStyle w:val="EndNoteBibliography"/>
        <w:ind w:left="720" w:hanging="720"/>
        <w:rPr>
          <w:noProof/>
        </w:rPr>
      </w:pPr>
      <w:r w:rsidRPr="00F72395">
        <w:rPr>
          <w:noProof/>
        </w:rPr>
        <w:t>80.</w:t>
      </w:r>
      <w:r w:rsidRPr="00F72395">
        <w:rPr>
          <w:noProof/>
        </w:rPr>
        <w:tab/>
        <w:t xml:space="preserve">Goode, R.W., C.K. Webster, and R.E. Gwira, </w:t>
      </w:r>
      <w:r w:rsidRPr="00F72395">
        <w:rPr>
          <w:i/>
          <w:noProof/>
        </w:rPr>
        <w:t>A Review of Binge-Eating Disorder in Black Women: Treatment Recommendations and Implications for Healthcare Providers.</w:t>
      </w:r>
      <w:r w:rsidRPr="00F72395">
        <w:rPr>
          <w:noProof/>
        </w:rPr>
        <w:t xml:space="preserve"> Curr Psychiatry Rep, 2022. </w:t>
      </w:r>
      <w:r w:rsidRPr="00F72395">
        <w:rPr>
          <w:b/>
          <w:noProof/>
        </w:rPr>
        <w:t>24</w:t>
      </w:r>
      <w:r w:rsidRPr="00F72395">
        <w:rPr>
          <w:noProof/>
        </w:rPr>
        <w:t>(12): p. 757-766.</w:t>
      </w:r>
    </w:p>
    <w:p w14:paraId="59016BF2" w14:textId="77777777" w:rsidR="00F72395" w:rsidRPr="00F72395" w:rsidRDefault="00F72395" w:rsidP="00F72395">
      <w:pPr>
        <w:pStyle w:val="EndNoteBibliography"/>
        <w:ind w:left="720" w:hanging="720"/>
        <w:rPr>
          <w:noProof/>
        </w:rPr>
      </w:pPr>
      <w:r w:rsidRPr="00F72395">
        <w:rPr>
          <w:noProof/>
        </w:rPr>
        <w:lastRenderedPageBreak/>
        <w:t>81.</w:t>
      </w:r>
      <w:r w:rsidRPr="00F72395">
        <w:rPr>
          <w:noProof/>
        </w:rPr>
        <w:tab/>
        <w:t xml:space="preserve">Agras, W.S., </w:t>
      </w:r>
      <w:r w:rsidRPr="00F72395">
        <w:rPr>
          <w:i/>
          <w:noProof/>
        </w:rPr>
        <w:t>The consequences and costs of the eating disorders.</w:t>
      </w:r>
      <w:r w:rsidRPr="00F72395">
        <w:rPr>
          <w:noProof/>
        </w:rPr>
        <w:t xml:space="preserve"> Psychiatric Clinics of North America, 2001. </w:t>
      </w:r>
      <w:r w:rsidRPr="00F72395">
        <w:rPr>
          <w:b/>
          <w:noProof/>
        </w:rPr>
        <w:t>24</w:t>
      </w:r>
      <w:r w:rsidRPr="00F72395">
        <w:rPr>
          <w:noProof/>
        </w:rPr>
        <w:t>(2): p. 371-379.</w:t>
      </w:r>
    </w:p>
    <w:p w14:paraId="46886871" w14:textId="77777777" w:rsidR="00F72395" w:rsidRPr="00F72395" w:rsidRDefault="00F72395" w:rsidP="00F72395">
      <w:pPr>
        <w:pStyle w:val="EndNoteBibliography"/>
        <w:ind w:left="720" w:hanging="720"/>
        <w:rPr>
          <w:noProof/>
        </w:rPr>
      </w:pPr>
      <w:r w:rsidRPr="00F72395">
        <w:rPr>
          <w:noProof/>
        </w:rPr>
        <w:t>82.</w:t>
      </w:r>
      <w:r w:rsidRPr="00F72395">
        <w:rPr>
          <w:noProof/>
        </w:rPr>
        <w:tab/>
        <w:t xml:space="preserve">Streatfeild, J., et al., </w:t>
      </w:r>
      <w:r w:rsidRPr="00F72395">
        <w:rPr>
          <w:i/>
          <w:noProof/>
        </w:rPr>
        <w:t>Social and economic cost of eating disorders in the United States: Evidence to inform policy action.</w:t>
      </w:r>
      <w:r w:rsidRPr="00F72395">
        <w:rPr>
          <w:noProof/>
        </w:rPr>
        <w:t xml:space="preserve"> Int J Eat Disord, 2021. </w:t>
      </w:r>
      <w:r w:rsidRPr="00F72395">
        <w:rPr>
          <w:b/>
          <w:noProof/>
        </w:rPr>
        <w:t>54</w:t>
      </w:r>
      <w:r w:rsidRPr="00F72395">
        <w:rPr>
          <w:noProof/>
        </w:rPr>
        <w:t>(5): p. 851-868.</w:t>
      </w:r>
    </w:p>
    <w:p w14:paraId="75B11E15" w14:textId="77777777" w:rsidR="00F72395" w:rsidRPr="00F72395" w:rsidRDefault="00F72395" w:rsidP="00F72395">
      <w:pPr>
        <w:pStyle w:val="EndNoteBibliography"/>
        <w:ind w:left="720" w:hanging="720"/>
        <w:rPr>
          <w:noProof/>
        </w:rPr>
      </w:pPr>
      <w:r w:rsidRPr="00F72395">
        <w:rPr>
          <w:noProof/>
        </w:rPr>
        <w:t>83.</w:t>
      </w:r>
      <w:r w:rsidRPr="00F72395">
        <w:rPr>
          <w:noProof/>
        </w:rPr>
        <w:tab/>
        <w:t xml:space="preserve">Economics, D.A., </w:t>
      </w:r>
      <w:r w:rsidRPr="00F72395">
        <w:rPr>
          <w:i/>
          <w:noProof/>
        </w:rPr>
        <w:t>The Social and Economic Cost of Eating Disorders in the United States of America: A Report for the Strategic Training Initiative for the Prevention of Eating Disorders and the Academy for Eating Disorders</w:t>
      </w:r>
      <w:r w:rsidRPr="00F72395">
        <w:rPr>
          <w:noProof/>
        </w:rPr>
        <w:t>. 2020, Strategic Training Initiative for the Prevention of Eating Disorders (STRIPED), Academy of Eating Disorders (AED).</w:t>
      </w:r>
    </w:p>
    <w:p w14:paraId="27697D6E" w14:textId="77777777" w:rsidR="00F72395" w:rsidRPr="00F72395" w:rsidRDefault="00F72395" w:rsidP="00F72395">
      <w:pPr>
        <w:pStyle w:val="EndNoteBibliography"/>
        <w:ind w:left="720" w:hanging="720"/>
        <w:rPr>
          <w:noProof/>
        </w:rPr>
      </w:pPr>
      <w:r w:rsidRPr="00F72395">
        <w:rPr>
          <w:noProof/>
        </w:rPr>
        <w:t>84.</w:t>
      </w:r>
      <w:r w:rsidRPr="00F72395">
        <w:rPr>
          <w:noProof/>
        </w:rPr>
        <w:tab/>
        <w:t xml:space="preserve">Crow, S.J. and N. Smiley, </w:t>
      </w:r>
      <w:r w:rsidRPr="00F72395">
        <w:rPr>
          <w:i/>
          <w:noProof/>
        </w:rPr>
        <w:t>Costs and cost-effectiveness in eating disorders.</w:t>
      </w:r>
      <w:r w:rsidRPr="00F72395">
        <w:rPr>
          <w:noProof/>
        </w:rPr>
        <w:t xml:space="preserve"> The Oxford handbook of eating disorders, 2010: p. 480-485.</w:t>
      </w:r>
    </w:p>
    <w:p w14:paraId="62ECEE68" w14:textId="77777777" w:rsidR="00F72395" w:rsidRPr="00F72395" w:rsidRDefault="00F72395" w:rsidP="00F72395">
      <w:pPr>
        <w:pStyle w:val="EndNoteBibliography"/>
        <w:ind w:left="720" w:hanging="720"/>
        <w:rPr>
          <w:noProof/>
        </w:rPr>
      </w:pPr>
      <w:r w:rsidRPr="00F72395">
        <w:rPr>
          <w:noProof/>
        </w:rPr>
        <w:t>85.</w:t>
      </w:r>
      <w:r w:rsidRPr="00F72395">
        <w:rPr>
          <w:noProof/>
        </w:rPr>
        <w:tab/>
        <w:t xml:space="preserve">Tamargo, C.L. and K. Goodman, </w:t>
      </w:r>
      <w:r w:rsidRPr="00F72395">
        <w:rPr>
          <w:i/>
          <w:noProof/>
        </w:rPr>
        <w:t>Ethical implications of insurance coverage limitations in eating disorder treatment.</w:t>
      </w:r>
      <w:r w:rsidRPr="00F72395">
        <w:rPr>
          <w:noProof/>
        </w:rPr>
        <w:t xml:space="preserve"> 2022.</w:t>
      </w:r>
    </w:p>
    <w:p w14:paraId="445CB2B7" w14:textId="77777777" w:rsidR="00F72395" w:rsidRPr="00F72395" w:rsidRDefault="00F72395" w:rsidP="00F72395">
      <w:pPr>
        <w:pStyle w:val="EndNoteBibliography"/>
        <w:ind w:left="720" w:hanging="720"/>
        <w:rPr>
          <w:noProof/>
        </w:rPr>
      </w:pPr>
      <w:r w:rsidRPr="00F72395">
        <w:rPr>
          <w:noProof/>
        </w:rPr>
        <w:t>86.</w:t>
      </w:r>
      <w:r w:rsidRPr="00F72395">
        <w:rPr>
          <w:noProof/>
        </w:rPr>
        <w:tab/>
        <w:t xml:space="preserve">Egbert, A., et al., </w:t>
      </w:r>
      <w:r w:rsidRPr="00F72395">
        <w:rPr>
          <w:i/>
          <w:noProof/>
        </w:rPr>
        <w:t>Reporting Racial and Ethnic Diversity in Eating Disorder Research Over the Past 20 Years.</w:t>
      </w:r>
      <w:r w:rsidRPr="00F72395">
        <w:rPr>
          <w:noProof/>
        </w:rPr>
        <w:t xml:space="preserve"> Int J Eat Disord, 2021. </w:t>
      </w:r>
      <w:r w:rsidRPr="00F72395">
        <w:rPr>
          <w:b/>
          <w:noProof/>
        </w:rPr>
        <w:t>55</w:t>
      </w:r>
      <w:r w:rsidRPr="00F72395">
        <w:rPr>
          <w:noProof/>
        </w:rPr>
        <w:t>(4): p. 455-462.</w:t>
      </w:r>
    </w:p>
    <w:p w14:paraId="5F2A961F" w14:textId="77777777" w:rsidR="00F72395" w:rsidRPr="00F72395" w:rsidRDefault="00F72395" w:rsidP="00F72395">
      <w:pPr>
        <w:pStyle w:val="EndNoteBibliography"/>
        <w:ind w:left="720" w:hanging="720"/>
        <w:rPr>
          <w:noProof/>
        </w:rPr>
      </w:pPr>
      <w:r w:rsidRPr="00F72395">
        <w:rPr>
          <w:noProof/>
        </w:rPr>
        <w:t>87.</w:t>
      </w:r>
      <w:r w:rsidRPr="00F72395">
        <w:rPr>
          <w:noProof/>
        </w:rPr>
        <w:tab/>
        <w:t xml:space="preserve">Gordon, K.H., et al., </w:t>
      </w:r>
      <w:r w:rsidRPr="00F72395">
        <w:rPr>
          <w:i/>
          <w:noProof/>
        </w:rPr>
        <w:t>The impact of client race on clinician detection of eating disorders.</w:t>
      </w:r>
      <w:r w:rsidRPr="00F72395">
        <w:rPr>
          <w:noProof/>
        </w:rPr>
        <w:t xml:space="preserve"> Behav Ther, 2006. </w:t>
      </w:r>
      <w:r w:rsidRPr="00F72395">
        <w:rPr>
          <w:b/>
          <w:noProof/>
        </w:rPr>
        <w:t>37</w:t>
      </w:r>
      <w:r w:rsidRPr="00F72395">
        <w:rPr>
          <w:noProof/>
        </w:rPr>
        <w:t>(4): p. 319-25.</w:t>
      </w:r>
    </w:p>
    <w:p w14:paraId="41F44F9A" w14:textId="77777777" w:rsidR="00F72395" w:rsidRPr="00F72395" w:rsidRDefault="00F72395" w:rsidP="00F72395">
      <w:pPr>
        <w:pStyle w:val="EndNoteBibliography"/>
        <w:ind w:left="720" w:hanging="720"/>
        <w:rPr>
          <w:noProof/>
        </w:rPr>
      </w:pPr>
      <w:r w:rsidRPr="00F72395">
        <w:rPr>
          <w:noProof/>
        </w:rPr>
        <w:t>88.</w:t>
      </w:r>
      <w:r w:rsidRPr="00F72395">
        <w:rPr>
          <w:noProof/>
        </w:rPr>
        <w:tab/>
        <w:t xml:space="preserve">Becker, A.E., et al., </w:t>
      </w:r>
      <w:r w:rsidRPr="00F72395">
        <w:rPr>
          <w:i/>
          <w:noProof/>
        </w:rPr>
        <w:t>Ethnicity and differential access to care for eating disorder symptoms.</w:t>
      </w:r>
      <w:r w:rsidRPr="00F72395">
        <w:rPr>
          <w:noProof/>
        </w:rPr>
        <w:t xml:space="preserve"> Int J Eat Disord, 2003. </w:t>
      </w:r>
      <w:r w:rsidRPr="00F72395">
        <w:rPr>
          <w:b/>
          <w:noProof/>
        </w:rPr>
        <w:t>33</w:t>
      </w:r>
      <w:r w:rsidRPr="00F72395">
        <w:rPr>
          <w:noProof/>
        </w:rPr>
        <w:t>(2): p. 205-12.</w:t>
      </w:r>
    </w:p>
    <w:p w14:paraId="65AD63A1" w14:textId="77777777" w:rsidR="00F72395" w:rsidRPr="00F72395" w:rsidRDefault="00F72395" w:rsidP="00F72395">
      <w:pPr>
        <w:pStyle w:val="EndNoteBibliography"/>
        <w:ind w:left="720" w:hanging="720"/>
        <w:rPr>
          <w:noProof/>
        </w:rPr>
      </w:pPr>
      <w:r w:rsidRPr="00F72395">
        <w:rPr>
          <w:noProof/>
        </w:rPr>
        <w:t>89.</w:t>
      </w:r>
      <w:r w:rsidRPr="00F72395">
        <w:rPr>
          <w:noProof/>
        </w:rPr>
        <w:tab/>
        <w:t xml:space="preserve">Chao, A.M., et al., </w:t>
      </w:r>
      <w:r w:rsidRPr="00F72395">
        <w:rPr>
          <w:i/>
          <w:noProof/>
        </w:rPr>
        <w:t>Identification of Binge Eating Disorder Criteria: Results of a National Survey of Healthcare Providers.</w:t>
      </w:r>
      <w:r w:rsidRPr="00F72395">
        <w:rPr>
          <w:noProof/>
        </w:rPr>
        <w:t xml:space="preserve"> J Nurs Scholarsh, 2019. </w:t>
      </w:r>
      <w:r w:rsidRPr="00F72395">
        <w:rPr>
          <w:b/>
          <w:noProof/>
        </w:rPr>
        <w:t>51</w:t>
      </w:r>
      <w:r w:rsidRPr="00F72395">
        <w:rPr>
          <w:noProof/>
        </w:rPr>
        <w:t>(4): p. 399-407.</w:t>
      </w:r>
    </w:p>
    <w:p w14:paraId="7B9B6A10" w14:textId="77777777" w:rsidR="00F72395" w:rsidRPr="00F72395" w:rsidRDefault="00F72395" w:rsidP="00F72395">
      <w:pPr>
        <w:pStyle w:val="EndNoteBibliography"/>
        <w:ind w:left="720" w:hanging="720"/>
        <w:rPr>
          <w:noProof/>
        </w:rPr>
      </w:pPr>
      <w:r w:rsidRPr="00F72395">
        <w:rPr>
          <w:noProof/>
        </w:rPr>
        <w:lastRenderedPageBreak/>
        <w:t>90.</w:t>
      </w:r>
      <w:r w:rsidRPr="00F72395">
        <w:rPr>
          <w:noProof/>
        </w:rPr>
        <w:tab/>
        <w:t xml:space="preserve">Bray, B., et al., </w:t>
      </w:r>
      <w:r w:rsidRPr="00F72395">
        <w:rPr>
          <w:i/>
          <w:noProof/>
        </w:rPr>
        <w:t>Treatment Access Barriers in Binge Eating Disoder: A cross-sectional mixed-methods study of binge eating disorder experts' perspectives.</w:t>
      </w:r>
      <w:r w:rsidRPr="00F72395">
        <w:rPr>
          <w:noProof/>
        </w:rPr>
        <w:t xml:space="preserve"> International Journal of Environmental Health Research, 2025 (submitted December 2024). </w:t>
      </w:r>
      <w:r w:rsidRPr="00F72395">
        <w:rPr>
          <w:b/>
          <w:noProof/>
        </w:rPr>
        <w:t>Submitted/Under Review</w:t>
      </w:r>
      <w:r w:rsidRPr="00F72395">
        <w:rPr>
          <w:noProof/>
        </w:rPr>
        <w:t>.</w:t>
      </w:r>
    </w:p>
    <w:p w14:paraId="71437DFF" w14:textId="77777777" w:rsidR="00F72395" w:rsidRPr="00F72395" w:rsidRDefault="00F72395" w:rsidP="00F72395">
      <w:pPr>
        <w:pStyle w:val="EndNoteBibliography"/>
        <w:ind w:left="720" w:hanging="720"/>
        <w:rPr>
          <w:noProof/>
        </w:rPr>
      </w:pPr>
      <w:r w:rsidRPr="00F72395">
        <w:rPr>
          <w:noProof/>
        </w:rPr>
        <w:t>91.</w:t>
      </w:r>
      <w:r w:rsidRPr="00F72395">
        <w:rPr>
          <w:noProof/>
        </w:rPr>
        <w:tab/>
        <w:t xml:space="preserve">Grange, D.l. and T. Gelman, </w:t>
      </w:r>
      <w:r w:rsidRPr="00F72395">
        <w:rPr>
          <w:i/>
          <w:noProof/>
        </w:rPr>
        <w:t>Patients' perspective of treatment in eating disorders: A preliminary study.</w:t>
      </w:r>
      <w:r w:rsidRPr="00F72395">
        <w:rPr>
          <w:noProof/>
        </w:rPr>
        <w:t xml:space="preserve"> South African journal of psychology, 1998. </w:t>
      </w:r>
      <w:r w:rsidRPr="00F72395">
        <w:rPr>
          <w:b/>
          <w:noProof/>
        </w:rPr>
        <w:t>28</w:t>
      </w:r>
      <w:r w:rsidRPr="00F72395">
        <w:rPr>
          <w:noProof/>
        </w:rPr>
        <w:t>(3): p. 182-186.</w:t>
      </w:r>
    </w:p>
    <w:p w14:paraId="488FDD23" w14:textId="77777777" w:rsidR="00F72395" w:rsidRPr="00F72395" w:rsidRDefault="00F72395" w:rsidP="00F72395">
      <w:pPr>
        <w:pStyle w:val="EndNoteBibliography"/>
        <w:ind w:left="720" w:hanging="720"/>
        <w:rPr>
          <w:noProof/>
        </w:rPr>
      </w:pPr>
      <w:r w:rsidRPr="00F72395">
        <w:rPr>
          <w:noProof/>
        </w:rPr>
        <w:t>92.</w:t>
      </w:r>
      <w:r w:rsidRPr="00F72395">
        <w:rPr>
          <w:noProof/>
        </w:rPr>
        <w:tab/>
        <w:t xml:space="preserve">Bravender, T., H. Elkus, and H. Lange, </w:t>
      </w:r>
      <w:r w:rsidRPr="00F72395">
        <w:rPr>
          <w:i/>
          <w:noProof/>
        </w:rPr>
        <w:t>Inpatient medical stabilization for adolescents with eating disorders: patient and parent perspectives.</w:t>
      </w:r>
      <w:r w:rsidRPr="00F72395">
        <w:rPr>
          <w:noProof/>
        </w:rPr>
        <w:t xml:space="preserve"> Eating and Weight Disorders-Studies on Anorexia, Bulimia and Obesity, 2017. </w:t>
      </w:r>
      <w:r w:rsidRPr="00F72395">
        <w:rPr>
          <w:b/>
          <w:noProof/>
        </w:rPr>
        <w:t>22</w:t>
      </w:r>
      <w:r w:rsidRPr="00F72395">
        <w:rPr>
          <w:noProof/>
        </w:rPr>
        <w:t>: p. 483-489.</w:t>
      </w:r>
    </w:p>
    <w:p w14:paraId="347C824F" w14:textId="77777777" w:rsidR="00F72395" w:rsidRPr="00F72395" w:rsidRDefault="00F72395" w:rsidP="00F72395">
      <w:pPr>
        <w:pStyle w:val="EndNoteBibliography"/>
        <w:ind w:left="720" w:hanging="720"/>
        <w:rPr>
          <w:noProof/>
        </w:rPr>
      </w:pPr>
      <w:r w:rsidRPr="00F72395">
        <w:rPr>
          <w:noProof/>
        </w:rPr>
        <w:t>93.</w:t>
      </w:r>
      <w:r w:rsidRPr="00F72395">
        <w:rPr>
          <w:noProof/>
        </w:rPr>
        <w:tab/>
        <w:t xml:space="preserve">Rosenvinge, J.H. and A.K. Klusmeier, </w:t>
      </w:r>
      <w:r w:rsidRPr="00F72395">
        <w:rPr>
          <w:i/>
          <w:noProof/>
        </w:rPr>
        <w:t>Treatment for eating disorders from a patient satisfaction perspective: a Norwegian replication of a British study.</w:t>
      </w:r>
      <w:r w:rsidRPr="00F72395">
        <w:rPr>
          <w:noProof/>
        </w:rPr>
        <w:t xml:space="preserve"> European eating disorders review, 2000. </w:t>
      </w:r>
      <w:r w:rsidRPr="00F72395">
        <w:rPr>
          <w:b/>
          <w:noProof/>
        </w:rPr>
        <w:t>8</w:t>
      </w:r>
      <w:r w:rsidRPr="00F72395">
        <w:rPr>
          <w:noProof/>
        </w:rPr>
        <w:t>(4): p. 293-300.</w:t>
      </w:r>
    </w:p>
    <w:p w14:paraId="3E3A5331" w14:textId="77777777" w:rsidR="00F72395" w:rsidRPr="00F72395" w:rsidRDefault="00F72395" w:rsidP="00F72395">
      <w:pPr>
        <w:pStyle w:val="EndNoteBibliography"/>
        <w:ind w:left="720" w:hanging="720"/>
        <w:rPr>
          <w:noProof/>
        </w:rPr>
      </w:pPr>
      <w:r w:rsidRPr="00F72395">
        <w:rPr>
          <w:noProof/>
        </w:rPr>
        <w:t>94.</w:t>
      </w:r>
      <w:r w:rsidRPr="00F72395">
        <w:rPr>
          <w:noProof/>
        </w:rPr>
        <w:tab/>
        <w:t xml:space="preserve">Heruc, G., et al., </w:t>
      </w:r>
      <w:r w:rsidRPr="00F72395">
        <w:rPr>
          <w:i/>
          <w:noProof/>
        </w:rPr>
        <w:t>ANZAED eating disorder treatment principles and general clinical practice and training standards.</w:t>
      </w:r>
      <w:r w:rsidRPr="00F72395">
        <w:rPr>
          <w:noProof/>
        </w:rPr>
        <w:t xml:space="preserve"> J Eat Disord, 2020. </w:t>
      </w:r>
      <w:r w:rsidRPr="00F72395">
        <w:rPr>
          <w:b/>
          <w:noProof/>
        </w:rPr>
        <w:t>8</w:t>
      </w:r>
      <w:r w:rsidRPr="00F72395">
        <w:rPr>
          <w:noProof/>
        </w:rPr>
        <w:t>(1): p. 63.</w:t>
      </w:r>
    </w:p>
    <w:p w14:paraId="47F60735" w14:textId="77777777" w:rsidR="00F72395" w:rsidRPr="00F72395" w:rsidRDefault="00F72395" w:rsidP="00F72395">
      <w:pPr>
        <w:pStyle w:val="EndNoteBibliography"/>
        <w:ind w:left="720" w:hanging="720"/>
        <w:rPr>
          <w:noProof/>
        </w:rPr>
      </w:pPr>
      <w:r w:rsidRPr="00F72395">
        <w:rPr>
          <w:noProof/>
        </w:rPr>
        <w:t>95.</w:t>
      </w:r>
      <w:r w:rsidRPr="00F72395">
        <w:rPr>
          <w:noProof/>
        </w:rPr>
        <w:tab/>
        <w:t xml:space="preserve">Goode, R.W., et al., </w:t>
      </w:r>
      <w:r w:rsidRPr="00F72395">
        <w:rPr>
          <w:i/>
          <w:noProof/>
        </w:rPr>
        <w:t>Creating an appetite awareness and lifestyle modification intervention for Black women at risk for binge eating disorder: A pilot open trial.</w:t>
      </w:r>
      <w:r w:rsidRPr="00F72395">
        <w:rPr>
          <w:noProof/>
        </w:rPr>
        <w:t xml:space="preserve"> Clinical Obesity, 2023: p. e12613.</w:t>
      </w:r>
    </w:p>
    <w:p w14:paraId="1EDBE12E" w14:textId="77777777" w:rsidR="00F72395" w:rsidRPr="00F72395" w:rsidRDefault="00F72395" w:rsidP="00F72395">
      <w:pPr>
        <w:pStyle w:val="EndNoteBibliography"/>
        <w:ind w:left="720" w:hanging="720"/>
        <w:rPr>
          <w:noProof/>
        </w:rPr>
      </w:pPr>
      <w:r w:rsidRPr="00F72395">
        <w:rPr>
          <w:noProof/>
        </w:rPr>
        <w:t>96.</w:t>
      </w:r>
      <w:r w:rsidRPr="00F72395">
        <w:rPr>
          <w:noProof/>
        </w:rPr>
        <w:tab/>
        <w:t xml:space="preserve">Wilfley, D.E., et al., </w:t>
      </w:r>
      <w:r w:rsidRPr="00F72395">
        <w:rPr>
          <w:i/>
          <w:noProof/>
        </w:rPr>
        <w:t>Comorbid psychopathology in binge eating disorder: relation to eating disorder severity at baseline and following treatment.</w:t>
      </w:r>
      <w:r w:rsidRPr="00F72395">
        <w:rPr>
          <w:noProof/>
        </w:rPr>
        <w:t xml:space="preserve"> Journal of consulting and clinical psychology, 2000. </w:t>
      </w:r>
      <w:r w:rsidRPr="00F72395">
        <w:rPr>
          <w:b/>
          <w:noProof/>
        </w:rPr>
        <w:t>68</w:t>
      </w:r>
      <w:r w:rsidRPr="00F72395">
        <w:rPr>
          <w:noProof/>
        </w:rPr>
        <w:t>(4): p. 641.</w:t>
      </w:r>
    </w:p>
    <w:p w14:paraId="03E90BC9" w14:textId="77777777" w:rsidR="00F72395" w:rsidRPr="00F72395" w:rsidRDefault="00F72395" w:rsidP="00F72395">
      <w:pPr>
        <w:pStyle w:val="EndNoteBibliography"/>
        <w:ind w:left="720" w:hanging="720"/>
        <w:rPr>
          <w:noProof/>
        </w:rPr>
      </w:pPr>
      <w:r w:rsidRPr="00F72395">
        <w:rPr>
          <w:noProof/>
        </w:rPr>
        <w:lastRenderedPageBreak/>
        <w:t>97.</w:t>
      </w:r>
      <w:r w:rsidRPr="00F72395">
        <w:rPr>
          <w:noProof/>
        </w:rPr>
        <w:tab/>
        <w:t xml:space="preserve">Striegel‐Moore, R.H., et al., </w:t>
      </w:r>
      <w:r w:rsidRPr="00F72395">
        <w:rPr>
          <w:i/>
          <w:noProof/>
        </w:rPr>
        <w:t>Comparison of binge eating disorder and bulimia nervosa in a community sample.</w:t>
      </w:r>
      <w:r w:rsidRPr="00F72395">
        <w:rPr>
          <w:noProof/>
        </w:rPr>
        <w:t xml:space="preserve"> International Journal of Eating Disorders, 2001. </w:t>
      </w:r>
      <w:r w:rsidRPr="00F72395">
        <w:rPr>
          <w:b/>
          <w:noProof/>
        </w:rPr>
        <w:t>29</w:t>
      </w:r>
      <w:r w:rsidRPr="00F72395">
        <w:rPr>
          <w:noProof/>
        </w:rPr>
        <w:t>(2): p. 157-165.</w:t>
      </w:r>
    </w:p>
    <w:p w14:paraId="715F8CA0" w14:textId="77777777" w:rsidR="00F72395" w:rsidRPr="00F72395" w:rsidRDefault="00F72395" w:rsidP="00F72395">
      <w:pPr>
        <w:pStyle w:val="EndNoteBibliography"/>
        <w:ind w:left="720" w:hanging="720"/>
        <w:rPr>
          <w:noProof/>
        </w:rPr>
      </w:pPr>
      <w:r w:rsidRPr="00F72395">
        <w:rPr>
          <w:noProof/>
        </w:rPr>
        <w:t>98.</w:t>
      </w:r>
      <w:r w:rsidRPr="00F72395">
        <w:rPr>
          <w:noProof/>
        </w:rPr>
        <w:tab/>
        <w:t xml:space="preserve">Jenkins, P.E., </w:t>
      </w:r>
      <w:r w:rsidRPr="00F72395">
        <w:rPr>
          <w:i/>
          <w:noProof/>
        </w:rPr>
        <w:t>Cost-of-illness for non-underweight binge-eating disorders.</w:t>
      </w:r>
      <w:r w:rsidRPr="00F72395">
        <w:rPr>
          <w:noProof/>
        </w:rPr>
        <w:t xml:space="preserve"> Eating and Weight Disorders-Studies on Anorexia, Bulimia and Obesity, 2022: p. 1-8.</w:t>
      </w:r>
    </w:p>
    <w:p w14:paraId="7783A092" w14:textId="77777777" w:rsidR="00F72395" w:rsidRPr="00F72395" w:rsidRDefault="00F72395" w:rsidP="00F72395">
      <w:pPr>
        <w:pStyle w:val="EndNoteBibliography"/>
        <w:ind w:left="720" w:hanging="720"/>
        <w:rPr>
          <w:noProof/>
        </w:rPr>
      </w:pPr>
      <w:r w:rsidRPr="00F72395">
        <w:rPr>
          <w:noProof/>
        </w:rPr>
        <w:t>99.</w:t>
      </w:r>
      <w:r w:rsidRPr="00F72395">
        <w:rPr>
          <w:noProof/>
        </w:rPr>
        <w:tab/>
        <w:t xml:space="preserve">Thompson-Brenner, H., et al., </w:t>
      </w:r>
      <w:r w:rsidRPr="00F72395">
        <w:rPr>
          <w:i/>
          <w:noProof/>
        </w:rPr>
        <w:t>Race/ethnicity, education, and treatment parameters as moderators and predictors of outcome in binge eating disorder.</w:t>
      </w:r>
      <w:r w:rsidRPr="00F72395">
        <w:rPr>
          <w:noProof/>
        </w:rPr>
        <w:t xml:space="preserve"> Journal of consulting and clinical psychology, 2013. </w:t>
      </w:r>
      <w:r w:rsidRPr="00F72395">
        <w:rPr>
          <w:b/>
          <w:noProof/>
        </w:rPr>
        <w:t>81</w:t>
      </w:r>
      <w:r w:rsidRPr="00F72395">
        <w:rPr>
          <w:noProof/>
        </w:rPr>
        <w:t>(4): p. 710.</w:t>
      </w:r>
    </w:p>
    <w:p w14:paraId="5C3BB379" w14:textId="77777777" w:rsidR="00F72395" w:rsidRPr="00F72395" w:rsidRDefault="00F72395" w:rsidP="00F72395">
      <w:pPr>
        <w:pStyle w:val="EndNoteBibliography"/>
        <w:ind w:left="720" w:hanging="720"/>
        <w:rPr>
          <w:noProof/>
        </w:rPr>
      </w:pPr>
      <w:r w:rsidRPr="00F72395">
        <w:rPr>
          <w:noProof/>
        </w:rPr>
        <w:t>100.</w:t>
      </w:r>
      <w:r w:rsidRPr="00F72395">
        <w:rPr>
          <w:noProof/>
        </w:rPr>
        <w:tab/>
        <w:t xml:space="preserve">Masheb, R.M. and C.M. Grilo, </w:t>
      </w:r>
      <w:r w:rsidRPr="00F72395">
        <w:rPr>
          <w:i/>
          <w:noProof/>
        </w:rPr>
        <w:t>Rapid response predicts treatment outcomes in binge eating disorder: implications for stepped care.</w:t>
      </w:r>
      <w:r w:rsidRPr="00F72395">
        <w:rPr>
          <w:noProof/>
        </w:rPr>
        <w:t xml:space="preserve"> J Consult Clin Psychol, 2007. </w:t>
      </w:r>
      <w:r w:rsidRPr="00F72395">
        <w:rPr>
          <w:b/>
          <w:noProof/>
        </w:rPr>
        <w:t>75</w:t>
      </w:r>
      <w:r w:rsidRPr="00F72395">
        <w:rPr>
          <w:noProof/>
        </w:rPr>
        <w:t>(4): p. 639-44.</w:t>
      </w:r>
    </w:p>
    <w:p w14:paraId="633D4157" w14:textId="77777777" w:rsidR="00F72395" w:rsidRPr="00F72395" w:rsidRDefault="00F72395" w:rsidP="00F72395">
      <w:pPr>
        <w:pStyle w:val="EndNoteBibliography"/>
        <w:ind w:left="720" w:hanging="720"/>
        <w:rPr>
          <w:noProof/>
        </w:rPr>
      </w:pPr>
      <w:r w:rsidRPr="00F72395">
        <w:rPr>
          <w:noProof/>
        </w:rPr>
        <w:t>101.</w:t>
      </w:r>
      <w:r w:rsidRPr="00F72395">
        <w:rPr>
          <w:noProof/>
        </w:rPr>
        <w:tab/>
        <w:t xml:space="preserve">Grilo, C.M., et al., </w:t>
      </w:r>
      <w:r w:rsidRPr="00F72395">
        <w:rPr>
          <w:i/>
          <w:noProof/>
        </w:rPr>
        <w:t>Rapid response predicts 12-month post-treatment outcomes in binge-eating disorder: theoretical and clinical implications.</w:t>
      </w:r>
      <w:r w:rsidRPr="00F72395">
        <w:rPr>
          <w:noProof/>
        </w:rPr>
        <w:t xml:space="preserve"> Psychol Med, 2012. </w:t>
      </w:r>
      <w:r w:rsidRPr="00F72395">
        <w:rPr>
          <w:b/>
          <w:noProof/>
        </w:rPr>
        <w:t>42</w:t>
      </w:r>
      <w:r w:rsidRPr="00F72395">
        <w:rPr>
          <w:noProof/>
        </w:rPr>
        <w:t>(4): p. 807-17.</w:t>
      </w:r>
    </w:p>
    <w:p w14:paraId="72C7537B" w14:textId="77777777" w:rsidR="00F72395" w:rsidRPr="00F72395" w:rsidRDefault="00F72395" w:rsidP="00F72395">
      <w:pPr>
        <w:pStyle w:val="EndNoteBibliography"/>
        <w:ind w:left="720" w:hanging="720"/>
        <w:rPr>
          <w:noProof/>
        </w:rPr>
      </w:pPr>
      <w:r w:rsidRPr="00F72395">
        <w:rPr>
          <w:noProof/>
        </w:rPr>
        <w:t>102.</w:t>
      </w:r>
      <w:r w:rsidRPr="00F72395">
        <w:rPr>
          <w:noProof/>
        </w:rPr>
        <w:tab/>
        <w:t xml:space="preserve">Grilo, C.M., R.M. Masheb, and G.T. Wilson, </w:t>
      </w:r>
      <w:r w:rsidRPr="00F72395">
        <w:rPr>
          <w:i/>
          <w:noProof/>
        </w:rPr>
        <w:t>Rapid response to treatment for binge eating disorder.</w:t>
      </w:r>
      <w:r w:rsidRPr="00F72395">
        <w:rPr>
          <w:noProof/>
        </w:rPr>
        <w:t xml:space="preserve"> J Consult Clin Psychol, 2006. </w:t>
      </w:r>
      <w:r w:rsidRPr="00F72395">
        <w:rPr>
          <w:b/>
          <w:noProof/>
        </w:rPr>
        <w:t>74</w:t>
      </w:r>
      <w:r w:rsidRPr="00F72395">
        <w:rPr>
          <w:noProof/>
        </w:rPr>
        <w:t>(3): p. 602-13.</w:t>
      </w:r>
    </w:p>
    <w:p w14:paraId="605AB5FF" w14:textId="77777777" w:rsidR="00F72395" w:rsidRPr="00F72395" w:rsidRDefault="00F72395" w:rsidP="00F72395">
      <w:pPr>
        <w:pStyle w:val="EndNoteBibliography"/>
        <w:ind w:left="720" w:hanging="720"/>
        <w:rPr>
          <w:noProof/>
        </w:rPr>
      </w:pPr>
      <w:r w:rsidRPr="00F72395">
        <w:rPr>
          <w:noProof/>
        </w:rPr>
        <w:t>103.</w:t>
      </w:r>
      <w:r w:rsidRPr="00F72395">
        <w:rPr>
          <w:noProof/>
        </w:rPr>
        <w:tab/>
        <w:t xml:space="preserve">Grilo, C.M. and R.M. Masheb, </w:t>
      </w:r>
      <w:r w:rsidRPr="00F72395">
        <w:rPr>
          <w:i/>
          <w:noProof/>
        </w:rPr>
        <w:t>Rapid response predicts binge eating and weight loss in binge eating disorder: findings from a controlled trial of orlistat with guided self-help cognitive behavioral therapy.</w:t>
      </w:r>
      <w:r w:rsidRPr="00F72395">
        <w:rPr>
          <w:noProof/>
        </w:rPr>
        <w:t xml:space="preserve"> Behav Res Ther, 2007. </w:t>
      </w:r>
      <w:r w:rsidRPr="00F72395">
        <w:rPr>
          <w:b/>
          <w:noProof/>
        </w:rPr>
        <w:t>45</w:t>
      </w:r>
      <w:r w:rsidRPr="00F72395">
        <w:rPr>
          <w:noProof/>
        </w:rPr>
        <w:t>(11): p. 2537-50.</w:t>
      </w:r>
    </w:p>
    <w:p w14:paraId="3A0C6914" w14:textId="77777777" w:rsidR="00F72395" w:rsidRPr="00F72395" w:rsidRDefault="00F72395" w:rsidP="00F72395">
      <w:pPr>
        <w:pStyle w:val="EndNoteBibliography"/>
        <w:ind w:left="720" w:hanging="720"/>
        <w:rPr>
          <w:noProof/>
        </w:rPr>
      </w:pPr>
      <w:r w:rsidRPr="00F72395">
        <w:rPr>
          <w:noProof/>
        </w:rPr>
        <w:lastRenderedPageBreak/>
        <w:t>104.</w:t>
      </w:r>
      <w:r w:rsidRPr="00F72395">
        <w:rPr>
          <w:noProof/>
        </w:rPr>
        <w:tab/>
        <w:t xml:space="preserve">Erb, S., A. Farmer, and R. Mehlenbeck, </w:t>
      </w:r>
      <w:r w:rsidRPr="00F72395">
        <w:rPr>
          <w:i/>
          <w:noProof/>
        </w:rPr>
        <w:t>A condensed dialectical behavior therapy skills group for binge eating disorder: Overcoming winter challenges.</w:t>
      </w:r>
      <w:r w:rsidRPr="00F72395">
        <w:rPr>
          <w:noProof/>
        </w:rPr>
        <w:t xml:space="preserve"> Journal of Cognitive Psychotherapy, 2013. </w:t>
      </w:r>
      <w:r w:rsidRPr="00F72395">
        <w:rPr>
          <w:b/>
          <w:noProof/>
        </w:rPr>
        <w:t>27</w:t>
      </w:r>
      <w:r w:rsidRPr="00F72395">
        <w:rPr>
          <w:noProof/>
        </w:rPr>
        <w:t>(4): p. 338-358.</w:t>
      </w:r>
    </w:p>
    <w:p w14:paraId="717BE90B" w14:textId="77777777" w:rsidR="00F72395" w:rsidRPr="00F72395" w:rsidRDefault="00F72395" w:rsidP="00F72395">
      <w:pPr>
        <w:pStyle w:val="EndNoteBibliography"/>
        <w:ind w:left="720" w:hanging="720"/>
        <w:rPr>
          <w:noProof/>
        </w:rPr>
      </w:pPr>
      <w:r w:rsidRPr="00F72395">
        <w:rPr>
          <w:noProof/>
        </w:rPr>
        <w:t>105.</w:t>
      </w:r>
      <w:r w:rsidRPr="00F72395">
        <w:rPr>
          <w:noProof/>
        </w:rPr>
        <w:tab/>
        <w:t xml:space="preserve">Bell, L. and K. Newns, </w:t>
      </w:r>
      <w:r w:rsidRPr="00F72395">
        <w:rPr>
          <w:i/>
          <w:noProof/>
        </w:rPr>
        <w:t>What factors influence failure to engage in a supervised self‐help programme for bulimia nervosa and binge eating disorder?</w:t>
      </w:r>
      <w:r w:rsidRPr="00F72395">
        <w:rPr>
          <w:noProof/>
        </w:rPr>
        <w:t xml:space="preserve"> European Eating Disorders Review: The Professional Journal of the Eating Disorders Association, 2004. </w:t>
      </w:r>
      <w:r w:rsidRPr="00F72395">
        <w:rPr>
          <w:b/>
          <w:noProof/>
        </w:rPr>
        <w:t>12</w:t>
      </w:r>
      <w:r w:rsidRPr="00F72395">
        <w:rPr>
          <w:noProof/>
        </w:rPr>
        <w:t>(3): p. 178-183.</w:t>
      </w:r>
    </w:p>
    <w:p w14:paraId="3BEEEBA7" w14:textId="77777777" w:rsidR="00F72395" w:rsidRPr="00F72395" w:rsidRDefault="00F72395" w:rsidP="00F72395">
      <w:pPr>
        <w:pStyle w:val="EndNoteBibliography"/>
        <w:ind w:left="720" w:hanging="720"/>
        <w:rPr>
          <w:noProof/>
        </w:rPr>
      </w:pPr>
      <w:r w:rsidRPr="00F72395">
        <w:rPr>
          <w:noProof/>
        </w:rPr>
        <w:t>106.</w:t>
      </w:r>
      <w:r w:rsidRPr="00F72395">
        <w:rPr>
          <w:noProof/>
        </w:rPr>
        <w:tab/>
        <w:t xml:space="preserve">Shafran, R., et al., </w:t>
      </w:r>
      <w:r w:rsidRPr="00F72395">
        <w:rPr>
          <w:i/>
          <w:noProof/>
        </w:rPr>
        <w:t>Mind the gap: Improving the dissemination of CBT.</w:t>
      </w:r>
      <w:r w:rsidRPr="00F72395">
        <w:rPr>
          <w:noProof/>
        </w:rPr>
        <w:t xml:space="preserve"> Behaviour research and therapy, 2009. </w:t>
      </w:r>
      <w:r w:rsidRPr="00F72395">
        <w:rPr>
          <w:b/>
          <w:noProof/>
        </w:rPr>
        <w:t>47</w:t>
      </w:r>
      <w:r w:rsidRPr="00F72395">
        <w:rPr>
          <w:noProof/>
        </w:rPr>
        <w:t>(11): p. 902-909.</w:t>
      </w:r>
    </w:p>
    <w:p w14:paraId="4238DF4A" w14:textId="77777777" w:rsidR="00F72395" w:rsidRPr="00F72395" w:rsidRDefault="00F72395" w:rsidP="00F72395">
      <w:pPr>
        <w:pStyle w:val="EndNoteBibliography"/>
        <w:ind w:left="720" w:hanging="720"/>
        <w:rPr>
          <w:noProof/>
        </w:rPr>
      </w:pPr>
      <w:r w:rsidRPr="00F72395">
        <w:rPr>
          <w:noProof/>
        </w:rPr>
        <w:t>107.</w:t>
      </w:r>
      <w:r w:rsidRPr="00F72395">
        <w:rPr>
          <w:noProof/>
        </w:rPr>
        <w:tab/>
        <w:t xml:space="preserve">Kazdin, A.E. and S.L. Blase, </w:t>
      </w:r>
      <w:r w:rsidRPr="00F72395">
        <w:rPr>
          <w:i/>
          <w:noProof/>
        </w:rPr>
        <w:t>Rebooting psychotherapy research and practice to reduce the burden of mental illness.</w:t>
      </w:r>
      <w:r w:rsidRPr="00F72395">
        <w:rPr>
          <w:noProof/>
        </w:rPr>
        <w:t xml:space="preserve"> Perspectives on psychological science, 2011. </w:t>
      </w:r>
      <w:r w:rsidRPr="00F72395">
        <w:rPr>
          <w:b/>
          <w:noProof/>
        </w:rPr>
        <w:t>6</w:t>
      </w:r>
      <w:r w:rsidRPr="00F72395">
        <w:rPr>
          <w:noProof/>
        </w:rPr>
        <w:t>(1): p. 21-37.</w:t>
      </w:r>
    </w:p>
    <w:p w14:paraId="5B5D820B" w14:textId="77777777" w:rsidR="00F72395" w:rsidRPr="00F72395" w:rsidRDefault="00F72395" w:rsidP="00F72395">
      <w:pPr>
        <w:pStyle w:val="EndNoteBibliography"/>
        <w:ind w:left="720" w:hanging="720"/>
        <w:rPr>
          <w:noProof/>
        </w:rPr>
      </w:pPr>
      <w:r w:rsidRPr="00F72395">
        <w:rPr>
          <w:noProof/>
        </w:rPr>
        <w:t>108.</w:t>
      </w:r>
      <w:r w:rsidRPr="00F72395">
        <w:rPr>
          <w:noProof/>
        </w:rPr>
        <w:tab/>
        <w:t xml:space="preserve">Mussell, M.P., et al., </w:t>
      </w:r>
      <w:r w:rsidRPr="00F72395">
        <w:rPr>
          <w:i/>
          <w:noProof/>
        </w:rPr>
        <w:t>Utilization of empirically supported psychotherapy treatments for individuals with eating disorders: A survey of psychologists.</w:t>
      </w:r>
      <w:r w:rsidRPr="00F72395">
        <w:rPr>
          <w:noProof/>
        </w:rPr>
        <w:t xml:space="preserve"> Int J Eat Disord, 2000. </w:t>
      </w:r>
      <w:r w:rsidRPr="00F72395">
        <w:rPr>
          <w:b/>
          <w:noProof/>
        </w:rPr>
        <w:t>27</w:t>
      </w:r>
      <w:r w:rsidRPr="00F72395">
        <w:rPr>
          <w:noProof/>
        </w:rPr>
        <w:t>(2): p. 230-7.</w:t>
      </w:r>
    </w:p>
    <w:p w14:paraId="143B8E9D" w14:textId="77777777" w:rsidR="00F72395" w:rsidRPr="00F72395" w:rsidRDefault="00F72395" w:rsidP="00F72395">
      <w:pPr>
        <w:pStyle w:val="EndNoteBibliography"/>
        <w:ind w:left="720" w:hanging="720"/>
        <w:rPr>
          <w:noProof/>
        </w:rPr>
      </w:pPr>
      <w:r w:rsidRPr="00F72395">
        <w:rPr>
          <w:noProof/>
        </w:rPr>
        <w:t>109.</w:t>
      </w:r>
      <w:r w:rsidRPr="00F72395">
        <w:rPr>
          <w:noProof/>
        </w:rPr>
        <w:tab/>
        <w:t xml:space="preserve">Hahn, S.L., et al., </w:t>
      </w:r>
      <w:r w:rsidRPr="00F72395">
        <w:rPr>
          <w:i/>
          <w:noProof/>
        </w:rPr>
        <w:t>Eating disorder risk in rural US adolescents: What do we know and where do we go?</w:t>
      </w:r>
      <w:r w:rsidRPr="00F72395">
        <w:rPr>
          <w:noProof/>
        </w:rPr>
        <w:t xml:space="preserve"> International Journal of Eating Disorders, 2023. </w:t>
      </w:r>
      <w:r w:rsidRPr="00F72395">
        <w:rPr>
          <w:b/>
          <w:noProof/>
        </w:rPr>
        <w:t>56</w:t>
      </w:r>
      <w:r w:rsidRPr="00F72395">
        <w:rPr>
          <w:noProof/>
        </w:rPr>
        <w:t>(2): p. 366-371.</w:t>
      </w:r>
    </w:p>
    <w:p w14:paraId="75F4D331" w14:textId="77777777" w:rsidR="00F72395" w:rsidRPr="00F72395" w:rsidRDefault="00F72395" w:rsidP="00F72395">
      <w:pPr>
        <w:pStyle w:val="EndNoteBibliography"/>
        <w:ind w:left="720" w:hanging="720"/>
        <w:rPr>
          <w:noProof/>
        </w:rPr>
      </w:pPr>
      <w:r w:rsidRPr="00F72395">
        <w:rPr>
          <w:noProof/>
        </w:rPr>
        <w:t>110.</w:t>
      </w:r>
      <w:r w:rsidRPr="00F72395">
        <w:rPr>
          <w:noProof/>
        </w:rPr>
        <w:tab/>
        <w:t xml:space="preserve">Leavey, G., et al., </w:t>
      </w:r>
      <w:r w:rsidRPr="00F72395">
        <w:rPr>
          <w:i/>
          <w:noProof/>
        </w:rPr>
        <w:t>Psychosocial barriers to engagement with an eating disorder service: a qualitative analysis of failure to attend.</w:t>
      </w:r>
      <w:r w:rsidRPr="00F72395">
        <w:rPr>
          <w:noProof/>
        </w:rPr>
        <w:t xml:space="preserve"> Eat Disord, 2011. </w:t>
      </w:r>
      <w:r w:rsidRPr="00F72395">
        <w:rPr>
          <w:b/>
          <w:noProof/>
        </w:rPr>
        <w:t>19</w:t>
      </w:r>
      <w:r w:rsidRPr="00F72395">
        <w:rPr>
          <w:noProof/>
        </w:rPr>
        <w:t>(5): p. 425-40.</w:t>
      </w:r>
    </w:p>
    <w:p w14:paraId="3E1D56BB" w14:textId="77777777" w:rsidR="00F72395" w:rsidRPr="00F72395" w:rsidRDefault="00F72395" w:rsidP="00F72395">
      <w:pPr>
        <w:pStyle w:val="EndNoteBibliography"/>
        <w:ind w:left="720" w:hanging="720"/>
        <w:rPr>
          <w:noProof/>
        </w:rPr>
      </w:pPr>
      <w:r w:rsidRPr="00F72395">
        <w:rPr>
          <w:noProof/>
        </w:rPr>
        <w:lastRenderedPageBreak/>
        <w:t>111.</w:t>
      </w:r>
      <w:r w:rsidRPr="00F72395">
        <w:rPr>
          <w:noProof/>
        </w:rPr>
        <w:tab/>
        <w:t xml:space="preserve">Johnson, C.L. and C. Taylor, </w:t>
      </w:r>
      <w:r w:rsidRPr="00F72395">
        <w:rPr>
          <w:i/>
          <w:noProof/>
        </w:rPr>
        <w:t>Working with difficult-to-treat eating disorders using an integration of twelve-step and traditional psychotherapies.</w:t>
      </w:r>
      <w:r w:rsidRPr="00F72395">
        <w:rPr>
          <w:noProof/>
        </w:rPr>
        <w:t xml:space="preserve"> Psychiatr Clin North Am, 1996. </w:t>
      </w:r>
      <w:r w:rsidRPr="00F72395">
        <w:rPr>
          <w:b/>
          <w:noProof/>
        </w:rPr>
        <w:t>19</w:t>
      </w:r>
      <w:r w:rsidRPr="00F72395">
        <w:rPr>
          <w:noProof/>
        </w:rPr>
        <w:t>(4): p. 829-41.</w:t>
      </w:r>
    </w:p>
    <w:p w14:paraId="6F595452" w14:textId="77777777" w:rsidR="00F72395" w:rsidRPr="00F72395" w:rsidRDefault="00F72395" w:rsidP="00F72395">
      <w:pPr>
        <w:pStyle w:val="EndNoteBibliography"/>
        <w:ind w:left="720" w:hanging="720"/>
        <w:rPr>
          <w:noProof/>
        </w:rPr>
      </w:pPr>
      <w:r w:rsidRPr="00F72395">
        <w:rPr>
          <w:noProof/>
        </w:rPr>
        <w:t>112.</w:t>
      </w:r>
      <w:r w:rsidRPr="00F72395">
        <w:rPr>
          <w:noProof/>
        </w:rPr>
        <w:tab/>
        <w:t xml:space="preserve">Ali, K., et al., </w:t>
      </w:r>
      <w:r w:rsidRPr="00F72395">
        <w:rPr>
          <w:i/>
          <w:noProof/>
        </w:rPr>
        <w:t>What prevents young adults from seeking help? Barriers toward help-seeking for eating disorder symptomatology.</w:t>
      </w:r>
      <w:r w:rsidRPr="00F72395">
        <w:rPr>
          <w:noProof/>
        </w:rPr>
        <w:t xml:space="preserve"> Int J Eat Disord, 2020. </w:t>
      </w:r>
      <w:r w:rsidRPr="00F72395">
        <w:rPr>
          <w:b/>
          <w:noProof/>
        </w:rPr>
        <w:t>53</w:t>
      </w:r>
      <w:r w:rsidRPr="00F72395">
        <w:rPr>
          <w:noProof/>
        </w:rPr>
        <w:t>(6): p. 894-906.</w:t>
      </w:r>
    </w:p>
    <w:p w14:paraId="2165E70C" w14:textId="77777777" w:rsidR="00F72395" w:rsidRPr="00F72395" w:rsidRDefault="00F72395" w:rsidP="00F72395">
      <w:pPr>
        <w:pStyle w:val="EndNoteBibliography"/>
        <w:ind w:left="720" w:hanging="720"/>
        <w:rPr>
          <w:noProof/>
        </w:rPr>
      </w:pPr>
      <w:r w:rsidRPr="00F72395">
        <w:rPr>
          <w:noProof/>
        </w:rPr>
        <w:t>113.</w:t>
      </w:r>
      <w:r w:rsidRPr="00F72395">
        <w:rPr>
          <w:noProof/>
        </w:rPr>
        <w:tab/>
        <w:t xml:space="preserve">Bray, B., et al., </w:t>
      </w:r>
      <w:r w:rsidRPr="00F72395">
        <w:rPr>
          <w:i/>
          <w:noProof/>
        </w:rPr>
        <w:t>Treatment Barriers in Binge Eating Disoder: A cross-sectional mixed-methods study of binge eating disorder experts' perspectives.</w:t>
      </w:r>
      <w:r w:rsidRPr="00F72395">
        <w:rPr>
          <w:noProof/>
        </w:rPr>
        <w:t xml:space="preserve"> Journal of Clinical Medicine, Submitted April 2024. </w:t>
      </w:r>
      <w:r w:rsidRPr="00F72395">
        <w:rPr>
          <w:b/>
          <w:noProof/>
        </w:rPr>
        <w:t>Submitted/Under Review</w:t>
      </w:r>
      <w:r w:rsidRPr="00F72395">
        <w:rPr>
          <w:noProof/>
        </w:rPr>
        <w:t>.</w:t>
      </w:r>
    </w:p>
    <w:p w14:paraId="10973743" w14:textId="77777777" w:rsidR="00F72395" w:rsidRPr="00F72395" w:rsidRDefault="00F72395" w:rsidP="00F72395">
      <w:pPr>
        <w:pStyle w:val="EndNoteBibliography"/>
        <w:ind w:left="720" w:hanging="720"/>
        <w:rPr>
          <w:noProof/>
        </w:rPr>
      </w:pPr>
      <w:r w:rsidRPr="00F72395">
        <w:rPr>
          <w:noProof/>
        </w:rPr>
        <w:t>114.</w:t>
      </w:r>
      <w:r w:rsidRPr="00F72395">
        <w:rPr>
          <w:noProof/>
        </w:rPr>
        <w:tab/>
        <w:t xml:space="preserve">Fogarty, S., et al., </w:t>
      </w:r>
      <w:r w:rsidRPr="00F72395">
        <w:rPr>
          <w:i/>
          <w:noProof/>
        </w:rPr>
        <w:t>Acupuncture as an adjunct therapy in the treatment of eating disorders: a randomised cross-over pilot study.</w:t>
      </w:r>
      <w:r w:rsidRPr="00F72395">
        <w:rPr>
          <w:noProof/>
        </w:rPr>
        <w:t xml:space="preserve"> Complement Ther Med, 2010. </w:t>
      </w:r>
      <w:r w:rsidRPr="00F72395">
        <w:rPr>
          <w:b/>
          <w:noProof/>
        </w:rPr>
        <w:t>18</w:t>
      </w:r>
      <w:r w:rsidRPr="00F72395">
        <w:rPr>
          <w:noProof/>
        </w:rPr>
        <w:t>(6): p. 233-40.</w:t>
      </w:r>
    </w:p>
    <w:p w14:paraId="069292F0" w14:textId="77777777" w:rsidR="00F72395" w:rsidRPr="00F72395" w:rsidRDefault="00F72395" w:rsidP="00F72395">
      <w:pPr>
        <w:pStyle w:val="EndNoteBibliography"/>
        <w:ind w:left="720" w:hanging="720"/>
        <w:rPr>
          <w:noProof/>
        </w:rPr>
      </w:pPr>
      <w:r w:rsidRPr="00F72395">
        <w:rPr>
          <w:noProof/>
        </w:rPr>
        <w:t>115.</w:t>
      </w:r>
      <w:r w:rsidRPr="00F72395">
        <w:rPr>
          <w:noProof/>
        </w:rPr>
        <w:tab/>
        <w:t xml:space="preserve">Fogarty, S., C.A. Smith, and P. Hay, </w:t>
      </w:r>
      <w:r w:rsidRPr="00F72395">
        <w:rPr>
          <w:i/>
          <w:noProof/>
        </w:rPr>
        <w:t>The role of complementary and alternative medicine in the treatment of eating disorders: A systematic review.</w:t>
      </w:r>
      <w:r w:rsidRPr="00F72395">
        <w:rPr>
          <w:noProof/>
        </w:rPr>
        <w:t xml:space="preserve"> Eat Behav, 2016. </w:t>
      </w:r>
      <w:r w:rsidRPr="00F72395">
        <w:rPr>
          <w:b/>
          <w:noProof/>
        </w:rPr>
        <w:t>21</w:t>
      </w:r>
      <w:r w:rsidRPr="00F72395">
        <w:rPr>
          <w:noProof/>
        </w:rPr>
        <w:t>: p. 179-88.</w:t>
      </w:r>
    </w:p>
    <w:p w14:paraId="255EA60D" w14:textId="77777777" w:rsidR="00F72395" w:rsidRPr="00F72395" w:rsidRDefault="00F72395" w:rsidP="00F72395">
      <w:pPr>
        <w:pStyle w:val="EndNoteBibliography"/>
        <w:ind w:left="720" w:hanging="720"/>
        <w:rPr>
          <w:noProof/>
        </w:rPr>
      </w:pPr>
      <w:r w:rsidRPr="00F72395">
        <w:rPr>
          <w:noProof/>
        </w:rPr>
        <w:t>116.</w:t>
      </w:r>
      <w:r w:rsidRPr="00F72395">
        <w:rPr>
          <w:noProof/>
        </w:rPr>
        <w:tab/>
        <w:t xml:space="preserve">Fogarty, S., et al., </w:t>
      </w:r>
      <w:r w:rsidRPr="00F72395">
        <w:rPr>
          <w:i/>
          <w:noProof/>
        </w:rPr>
        <w:t>Patients with anorexia nervosa receiving acupuncture or acupressure; their view of the therapeutic encounter.</w:t>
      </w:r>
      <w:r w:rsidRPr="00F72395">
        <w:rPr>
          <w:noProof/>
        </w:rPr>
        <w:t xml:space="preserve"> Complement Ther Med, 2013. </w:t>
      </w:r>
      <w:r w:rsidRPr="00F72395">
        <w:rPr>
          <w:b/>
          <w:noProof/>
        </w:rPr>
        <w:t>21</w:t>
      </w:r>
      <w:r w:rsidRPr="00F72395">
        <w:rPr>
          <w:noProof/>
        </w:rPr>
        <w:t>(6): p. 675-81.</w:t>
      </w:r>
    </w:p>
    <w:p w14:paraId="44365382" w14:textId="77777777" w:rsidR="00F72395" w:rsidRPr="00F72395" w:rsidRDefault="00F72395" w:rsidP="00F72395">
      <w:pPr>
        <w:pStyle w:val="EndNoteBibliography"/>
        <w:ind w:left="720" w:hanging="720"/>
        <w:rPr>
          <w:noProof/>
        </w:rPr>
      </w:pPr>
      <w:r w:rsidRPr="00F72395">
        <w:rPr>
          <w:noProof/>
        </w:rPr>
        <w:t>117.</w:t>
      </w:r>
      <w:r w:rsidRPr="00F72395">
        <w:rPr>
          <w:noProof/>
        </w:rPr>
        <w:tab/>
        <w:t xml:space="preserve">Foroughi, N., et al., </w:t>
      </w:r>
      <w:r w:rsidRPr="00F72395">
        <w:rPr>
          <w:i/>
          <w:noProof/>
        </w:rPr>
        <w:t>The perceived therapeutic benefits of complementary medicine in eating disorders.</w:t>
      </w:r>
      <w:r w:rsidRPr="00F72395">
        <w:rPr>
          <w:noProof/>
        </w:rPr>
        <w:t xml:space="preserve"> Complement Ther Med, 2019. </w:t>
      </w:r>
      <w:r w:rsidRPr="00F72395">
        <w:rPr>
          <w:b/>
          <w:noProof/>
        </w:rPr>
        <w:t>43</w:t>
      </w:r>
      <w:r w:rsidRPr="00F72395">
        <w:rPr>
          <w:noProof/>
        </w:rPr>
        <w:t>: p. 176-180.</w:t>
      </w:r>
    </w:p>
    <w:p w14:paraId="5B8810C2" w14:textId="77777777" w:rsidR="00F72395" w:rsidRPr="00F72395" w:rsidRDefault="00F72395" w:rsidP="00F72395">
      <w:pPr>
        <w:pStyle w:val="EndNoteBibliography"/>
        <w:ind w:left="720" w:hanging="720"/>
        <w:rPr>
          <w:noProof/>
        </w:rPr>
      </w:pPr>
      <w:r w:rsidRPr="00F72395">
        <w:rPr>
          <w:noProof/>
        </w:rPr>
        <w:t>118.</w:t>
      </w:r>
      <w:r w:rsidRPr="00F72395">
        <w:rPr>
          <w:noProof/>
        </w:rPr>
        <w:tab/>
        <w:t xml:space="preserve">Rizzuto, L., et al., </w:t>
      </w:r>
      <w:r w:rsidRPr="00F72395">
        <w:rPr>
          <w:i/>
          <w:noProof/>
        </w:rPr>
        <w:t>Yoga as adjunctive therapy in the treatment of people with anorexia nervosa: a Delphi study.</w:t>
      </w:r>
      <w:r w:rsidRPr="00F72395">
        <w:rPr>
          <w:noProof/>
        </w:rPr>
        <w:t xml:space="preserve"> J Eat Disord, 2021. </w:t>
      </w:r>
      <w:r w:rsidRPr="00F72395">
        <w:rPr>
          <w:b/>
          <w:noProof/>
        </w:rPr>
        <w:t>9</w:t>
      </w:r>
      <w:r w:rsidRPr="00F72395">
        <w:rPr>
          <w:noProof/>
        </w:rPr>
        <w:t>(1): p. 111.</w:t>
      </w:r>
    </w:p>
    <w:p w14:paraId="05B5A52A" w14:textId="77777777" w:rsidR="00F72395" w:rsidRPr="00F72395" w:rsidRDefault="00F72395" w:rsidP="00F72395">
      <w:pPr>
        <w:pStyle w:val="EndNoteBibliography"/>
        <w:ind w:left="720" w:hanging="720"/>
        <w:rPr>
          <w:noProof/>
        </w:rPr>
      </w:pPr>
      <w:r w:rsidRPr="00F72395">
        <w:rPr>
          <w:noProof/>
        </w:rPr>
        <w:lastRenderedPageBreak/>
        <w:t>119.</w:t>
      </w:r>
      <w:r w:rsidRPr="00F72395">
        <w:rPr>
          <w:noProof/>
        </w:rPr>
        <w:tab/>
        <w:t xml:space="preserve">Smith, C., et al., </w:t>
      </w:r>
      <w:r w:rsidRPr="00F72395">
        <w:rPr>
          <w:i/>
          <w:noProof/>
        </w:rPr>
        <w:t>Acupuncture and acupressure and massage health outcomes for patients with anorexia nervosa: findings from a pilot randomized controlled trial and patient interviews.</w:t>
      </w:r>
      <w:r w:rsidRPr="00F72395">
        <w:rPr>
          <w:noProof/>
        </w:rPr>
        <w:t xml:space="preserve"> J Altern Complement Med, 2014. </w:t>
      </w:r>
      <w:r w:rsidRPr="00F72395">
        <w:rPr>
          <w:b/>
          <w:noProof/>
        </w:rPr>
        <w:t>20</w:t>
      </w:r>
      <w:r w:rsidRPr="00F72395">
        <w:rPr>
          <w:noProof/>
        </w:rPr>
        <w:t>(2): p. 103-12.</w:t>
      </w:r>
    </w:p>
    <w:p w14:paraId="36B10EC6" w14:textId="77777777" w:rsidR="00F72395" w:rsidRPr="00F72395" w:rsidRDefault="00F72395" w:rsidP="00F72395">
      <w:pPr>
        <w:pStyle w:val="EndNoteBibliography"/>
        <w:ind w:left="720" w:hanging="720"/>
        <w:rPr>
          <w:noProof/>
        </w:rPr>
      </w:pPr>
      <w:r w:rsidRPr="00F72395">
        <w:rPr>
          <w:noProof/>
        </w:rPr>
        <w:t>120.</w:t>
      </w:r>
      <w:r w:rsidRPr="00F72395">
        <w:rPr>
          <w:noProof/>
        </w:rPr>
        <w:tab/>
        <w:t xml:space="preserve">Butler, R.M., et al., </w:t>
      </w:r>
      <w:r w:rsidRPr="00F72395">
        <w:rPr>
          <w:i/>
          <w:noProof/>
        </w:rPr>
        <w:t>Facing Eating Disorder Fears: An Open Trial Adapting Prolonged Exposure to the Treatment of Eating Disorders.</w:t>
      </w:r>
      <w:r w:rsidRPr="00F72395">
        <w:rPr>
          <w:noProof/>
        </w:rPr>
        <w:t xml:space="preserve"> Behavior Therapy, 2023.</w:t>
      </w:r>
    </w:p>
    <w:p w14:paraId="772670CB" w14:textId="77777777" w:rsidR="00F72395" w:rsidRPr="00F72395" w:rsidRDefault="00F72395" w:rsidP="00F72395">
      <w:pPr>
        <w:pStyle w:val="EndNoteBibliography"/>
        <w:ind w:left="720" w:hanging="720"/>
        <w:rPr>
          <w:noProof/>
        </w:rPr>
      </w:pPr>
      <w:r w:rsidRPr="00F72395">
        <w:rPr>
          <w:noProof/>
        </w:rPr>
        <w:t>121.</w:t>
      </w:r>
      <w:r w:rsidRPr="00F72395">
        <w:rPr>
          <w:noProof/>
        </w:rPr>
        <w:tab/>
        <w:t xml:space="preserve">Reichmann, C. and J. Rollin, </w:t>
      </w:r>
      <w:r w:rsidRPr="00F72395">
        <w:rPr>
          <w:i/>
          <w:noProof/>
        </w:rPr>
        <w:t>The Inside Scoop on Eating Disorder Recovery: Advice from Two Therapists who Have Been There</w:t>
      </w:r>
      <w:r w:rsidRPr="00F72395">
        <w:rPr>
          <w:noProof/>
        </w:rPr>
        <w:t>. 2021: Routledge.</w:t>
      </w:r>
    </w:p>
    <w:p w14:paraId="6B075BD1" w14:textId="77777777" w:rsidR="00F72395" w:rsidRPr="00F72395" w:rsidRDefault="00F72395" w:rsidP="00F72395">
      <w:pPr>
        <w:pStyle w:val="EndNoteBibliography"/>
        <w:ind w:left="720" w:hanging="720"/>
        <w:rPr>
          <w:noProof/>
        </w:rPr>
      </w:pPr>
      <w:r w:rsidRPr="00F72395">
        <w:rPr>
          <w:noProof/>
        </w:rPr>
        <w:t>122.</w:t>
      </w:r>
      <w:r w:rsidRPr="00F72395">
        <w:rPr>
          <w:noProof/>
        </w:rPr>
        <w:tab/>
        <w:t xml:space="preserve">Caslini, M., et al., </w:t>
      </w:r>
      <w:r w:rsidRPr="00F72395">
        <w:rPr>
          <w:i/>
          <w:noProof/>
        </w:rPr>
        <w:t>Disentangling the Association Between Child Abuse and Eating Disorders: A Systematic Review and Meta-Analysis.</w:t>
      </w:r>
      <w:r w:rsidRPr="00F72395">
        <w:rPr>
          <w:noProof/>
        </w:rPr>
        <w:t xml:space="preserve"> Psychosomatic Medicine, 2016. </w:t>
      </w:r>
      <w:r w:rsidRPr="00F72395">
        <w:rPr>
          <w:b/>
          <w:noProof/>
        </w:rPr>
        <w:t>78</w:t>
      </w:r>
      <w:r w:rsidRPr="00F72395">
        <w:rPr>
          <w:noProof/>
        </w:rPr>
        <w:t>(1): p. 79-90.</w:t>
      </w:r>
    </w:p>
    <w:p w14:paraId="37741300" w14:textId="77777777" w:rsidR="00F72395" w:rsidRPr="00F72395" w:rsidRDefault="00F72395" w:rsidP="00F72395">
      <w:pPr>
        <w:pStyle w:val="EndNoteBibliography"/>
        <w:ind w:left="720" w:hanging="720"/>
        <w:rPr>
          <w:noProof/>
        </w:rPr>
      </w:pPr>
      <w:r w:rsidRPr="00F72395">
        <w:rPr>
          <w:noProof/>
        </w:rPr>
        <w:t>123.</w:t>
      </w:r>
      <w:r w:rsidRPr="00F72395">
        <w:rPr>
          <w:noProof/>
        </w:rPr>
        <w:tab/>
        <w:t xml:space="preserve">Cuthbert, K., et al., </w:t>
      </w:r>
      <w:r w:rsidRPr="00F72395">
        <w:rPr>
          <w:i/>
          <w:noProof/>
        </w:rPr>
        <w:t>Eating Disorders and Overweight/Obesity in Veterans: Prevalence, Risk Factors, and Treatment Considerations.</w:t>
      </w:r>
      <w:r w:rsidRPr="00F72395">
        <w:rPr>
          <w:noProof/>
        </w:rPr>
        <w:t xml:space="preserve"> Curr Obes Rep, 2020. </w:t>
      </w:r>
      <w:r w:rsidRPr="00F72395">
        <w:rPr>
          <w:b/>
          <w:noProof/>
        </w:rPr>
        <w:t>9</w:t>
      </w:r>
      <w:r w:rsidRPr="00F72395">
        <w:rPr>
          <w:noProof/>
        </w:rPr>
        <w:t>(2): p. 98-108.</w:t>
      </w:r>
    </w:p>
    <w:p w14:paraId="08682C16" w14:textId="77777777" w:rsidR="00F72395" w:rsidRPr="00F72395" w:rsidRDefault="00F72395" w:rsidP="00F72395">
      <w:pPr>
        <w:pStyle w:val="EndNoteBibliography"/>
        <w:ind w:left="720" w:hanging="720"/>
        <w:rPr>
          <w:noProof/>
        </w:rPr>
      </w:pPr>
      <w:r w:rsidRPr="00F72395">
        <w:rPr>
          <w:noProof/>
        </w:rPr>
        <w:t>124.</w:t>
      </w:r>
      <w:r w:rsidRPr="00F72395">
        <w:rPr>
          <w:noProof/>
        </w:rPr>
        <w:tab/>
        <w:t xml:space="preserve">Grogan, K., et al., </w:t>
      </w:r>
      <w:r w:rsidRPr="00F72395">
        <w:rPr>
          <w:i/>
          <w:noProof/>
        </w:rPr>
        <w:t>Family-related non-abuse adverse life experiences occurring for adults diagnosed with eating disorders: a systematic review.</w:t>
      </w:r>
      <w:r w:rsidRPr="00F72395">
        <w:rPr>
          <w:noProof/>
        </w:rPr>
        <w:t xml:space="preserve"> J Eat Disord, 2020. </w:t>
      </w:r>
      <w:r w:rsidRPr="00F72395">
        <w:rPr>
          <w:b/>
          <w:noProof/>
        </w:rPr>
        <w:t>8</w:t>
      </w:r>
      <w:r w:rsidRPr="00F72395">
        <w:rPr>
          <w:noProof/>
        </w:rPr>
        <w:t>: p. 36.</w:t>
      </w:r>
    </w:p>
    <w:p w14:paraId="23CD3643" w14:textId="77777777" w:rsidR="00F72395" w:rsidRPr="00F72395" w:rsidRDefault="00F72395" w:rsidP="00F72395">
      <w:pPr>
        <w:pStyle w:val="EndNoteBibliography"/>
        <w:ind w:left="720" w:hanging="720"/>
        <w:rPr>
          <w:noProof/>
        </w:rPr>
      </w:pPr>
      <w:r w:rsidRPr="00F72395">
        <w:rPr>
          <w:noProof/>
        </w:rPr>
        <w:t>125.</w:t>
      </w:r>
      <w:r w:rsidRPr="00F72395">
        <w:rPr>
          <w:noProof/>
        </w:rPr>
        <w:tab/>
        <w:t xml:space="preserve">Molendijk, M.L., et al., </w:t>
      </w:r>
      <w:r w:rsidRPr="00F72395">
        <w:rPr>
          <w:i/>
          <w:noProof/>
        </w:rPr>
        <w:t>Childhood maltreatment and eating disorder pathology: a systematic review and dose-response meta-analysis.</w:t>
      </w:r>
      <w:r w:rsidRPr="00F72395">
        <w:rPr>
          <w:noProof/>
        </w:rPr>
        <w:t xml:space="preserve"> Psychological Medicine, 2017. </w:t>
      </w:r>
      <w:r w:rsidRPr="00F72395">
        <w:rPr>
          <w:b/>
          <w:noProof/>
        </w:rPr>
        <w:t>47</w:t>
      </w:r>
      <w:r w:rsidRPr="00F72395">
        <w:rPr>
          <w:noProof/>
        </w:rPr>
        <w:t>(8): p. 1402-1416.</w:t>
      </w:r>
    </w:p>
    <w:p w14:paraId="0FA4CA80" w14:textId="77777777" w:rsidR="00F72395" w:rsidRPr="00F72395" w:rsidRDefault="00F72395" w:rsidP="00F72395">
      <w:pPr>
        <w:pStyle w:val="EndNoteBibliography"/>
        <w:ind w:left="720" w:hanging="720"/>
        <w:rPr>
          <w:noProof/>
        </w:rPr>
      </w:pPr>
      <w:r w:rsidRPr="00F72395">
        <w:rPr>
          <w:noProof/>
        </w:rPr>
        <w:t>126.</w:t>
      </w:r>
      <w:r w:rsidRPr="00F72395">
        <w:rPr>
          <w:noProof/>
        </w:rPr>
        <w:tab/>
        <w:t xml:space="preserve">Palmisano, G.L., M. Innamorati, and J. Vanderlinden, </w:t>
      </w:r>
      <w:r w:rsidRPr="00F72395">
        <w:rPr>
          <w:i/>
          <w:noProof/>
        </w:rPr>
        <w:t>Life adverse experiences in relation with obesity and binge eating disorder: A systematic review.</w:t>
      </w:r>
      <w:r w:rsidRPr="00F72395">
        <w:rPr>
          <w:noProof/>
        </w:rPr>
        <w:t xml:space="preserve"> Journal of Behavioral Addictions J Behav Addict, 2016. </w:t>
      </w:r>
      <w:r w:rsidRPr="00F72395">
        <w:rPr>
          <w:b/>
          <w:noProof/>
        </w:rPr>
        <w:t>5</w:t>
      </w:r>
      <w:r w:rsidRPr="00F72395">
        <w:rPr>
          <w:noProof/>
        </w:rPr>
        <w:t>(1): p. 11-31.</w:t>
      </w:r>
    </w:p>
    <w:p w14:paraId="016B10B6" w14:textId="77777777" w:rsidR="00F72395" w:rsidRPr="00F72395" w:rsidRDefault="00F72395" w:rsidP="00F72395">
      <w:pPr>
        <w:pStyle w:val="EndNoteBibliography"/>
        <w:ind w:left="720" w:hanging="720"/>
        <w:rPr>
          <w:noProof/>
        </w:rPr>
      </w:pPr>
      <w:r w:rsidRPr="00F72395">
        <w:rPr>
          <w:noProof/>
        </w:rPr>
        <w:lastRenderedPageBreak/>
        <w:t>127.</w:t>
      </w:r>
      <w:r w:rsidRPr="00F72395">
        <w:rPr>
          <w:noProof/>
        </w:rPr>
        <w:tab/>
        <w:t xml:space="preserve">Felitti, V.J., </w:t>
      </w:r>
      <w:r w:rsidRPr="00F72395">
        <w:rPr>
          <w:i/>
          <w:noProof/>
        </w:rPr>
        <w:t>Childhood sexual abuse, depression, and family dysfunction in adult obese patients: a case control study.</w:t>
      </w:r>
      <w:r w:rsidRPr="00F72395">
        <w:rPr>
          <w:noProof/>
        </w:rPr>
        <w:t xml:space="preserve"> South Med J, 1993. </w:t>
      </w:r>
      <w:r w:rsidRPr="00F72395">
        <w:rPr>
          <w:b/>
          <w:noProof/>
        </w:rPr>
        <w:t>86</w:t>
      </w:r>
      <w:r w:rsidRPr="00F72395">
        <w:rPr>
          <w:noProof/>
        </w:rPr>
        <w:t>(7): p. 732-6.</w:t>
      </w:r>
    </w:p>
    <w:p w14:paraId="7DAFD2B6" w14:textId="77777777" w:rsidR="00F72395" w:rsidRPr="00F72395" w:rsidRDefault="00F72395" w:rsidP="00F72395">
      <w:pPr>
        <w:pStyle w:val="EndNoteBibliography"/>
        <w:ind w:left="720" w:hanging="720"/>
        <w:rPr>
          <w:noProof/>
        </w:rPr>
      </w:pPr>
      <w:r w:rsidRPr="00F72395">
        <w:rPr>
          <w:noProof/>
        </w:rPr>
        <w:t>128.</w:t>
      </w:r>
      <w:r w:rsidRPr="00F72395">
        <w:rPr>
          <w:noProof/>
        </w:rPr>
        <w:tab/>
        <w:t xml:space="preserve">Felitti, V.J., </w:t>
      </w:r>
      <w:r w:rsidRPr="00F72395">
        <w:rPr>
          <w:i/>
          <w:noProof/>
        </w:rPr>
        <w:t>Origins of the ACE Study.</w:t>
      </w:r>
      <w:r w:rsidRPr="00F72395">
        <w:rPr>
          <w:noProof/>
        </w:rPr>
        <w:t xml:space="preserve"> Am J Prev Med, 2019. </w:t>
      </w:r>
      <w:r w:rsidRPr="00F72395">
        <w:rPr>
          <w:b/>
          <w:noProof/>
        </w:rPr>
        <w:t>56</w:t>
      </w:r>
      <w:r w:rsidRPr="00F72395">
        <w:rPr>
          <w:noProof/>
        </w:rPr>
        <w:t>(6): p. 787-789.</w:t>
      </w:r>
    </w:p>
    <w:p w14:paraId="5D6E96F1" w14:textId="77777777" w:rsidR="00F72395" w:rsidRPr="00F72395" w:rsidRDefault="00F72395" w:rsidP="00F72395">
      <w:pPr>
        <w:pStyle w:val="EndNoteBibliography"/>
        <w:ind w:left="720" w:hanging="720"/>
        <w:rPr>
          <w:noProof/>
        </w:rPr>
      </w:pPr>
      <w:r w:rsidRPr="00F72395">
        <w:rPr>
          <w:noProof/>
        </w:rPr>
        <w:t>129.</w:t>
      </w:r>
      <w:r w:rsidRPr="00F72395">
        <w:rPr>
          <w:noProof/>
        </w:rPr>
        <w:tab/>
        <w:t xml:space="preserve">Felitti, V.J., et al., </w:t>
      </w:r>
      <w:r w:rsidRPr="00F72395">
        <w:rPr>
          <w:i/>
          <w:noProof/>
        </w:rPr>
        <w:t>Relationship of childhood abuse and household dysfunction to many of the leading causes of death in adults. The Adverse Childhood Experiences (ACE) Study.</w:t>
      </w:r>
      <w:r w:rsidRPr="00F72395">
        <w:rPr>
          <w:noProof/>
        </w:rPr>
        <w:t xml:space="preserve"> Am J Prev Med, 1998. </w:t>
      </w:r>
      <w:r w:rsidRPr="00F72395">
        <w:rPr>
          <w:b/>
          <w:noProof/>
        </w:rPr>
        <w:t>14</w:t>
      </w:r>
      <w:r w:rsidRPr="00F72395">
        <w:rPr>
          <w:noProof/>
        </w:rPr>
        <w:t>(4): p. 245-58.</w:t>
      </w:r>
    </w:p>
    <w:p w14:paraId="2A13DBAB" w14:textId="77777777" w:rsidR="00F72395" w:rsidRPr="00F72395" w:rsidRDefault="00F72395" w:rsidP="00F72395">
      <w:pPr>
        <w:pStyle w:val="EndNoteBibliography"/>
        <w:ind w:left="720" w:hanging="720"/>
        <w:rPr>
          <w:noProof/>
        </w:rPr>
      </w:pPr>
      <w:r w:rsidRPr="00F72395">
        <w:rPr>
          <w:noProof/>
        </w:rPr>
        <w:t>130.</w:t>
      </w:r>
      <w:r w:rsidRPr="00F72395">
        <w:rPr>
          <w:noProof/>
        </w:rPr>
        <w:tab/>
        <w:t xml:space="preserve">Hovell, M.F., et al., </w:t>
      </w:r>
      <w:r w:rsidRPr="00F72395">
        <w:rPr>
          <w:i/>
          <w:noProof/>
        </w:rPr>
        <w:t>Long-term weight loss maintenance: assessment of a behavioral and supplemented fasting regimen.</w:t>
      </w:r>
      <w:r w:rsidRPr="00F72395">
        <w:rPr>
          <w:noProof/>
        </w:rPr>
        <w:t xml:space="preserve"> Am J Public Health, 1988. </w:t>
      </w:r>
      <w:r w:rsidRPr="00F72395">
        <w:rPr>
          <w:b/>
          <w:noProof/>
        </w:rPr>
        <w:t>78</w:t>
      </w:r>
      <w:r w:rsidRPr="00F72395">
        <w:rPr>
          <w:noProof/>
        </w:rPr>
        <w:t>(6): p. 663-6.</w:t>
      </w:r>
    </w:p>
    <w:p w14:paraId="4073F012" w14:textId="77777777" w:rsidR="00F72395" w:rsidRPr="00F72395" w:rsidRDefault="00F72395" w:rsidP="00F72395">
      <w:pPr>
        <w:pStyle w:val="EndNoteBibliography"/>
        <w:ind w:left="720" w:hanging="720"/>
        <w:rPr>
          <w:noProof/>
        </w:rPr>
      </w:pPr>
      <w:r w:rsidRPr="00F72395">
        <w:rPr>
          <w:noProof/>
        </w:rPr>
        <w:t>131.</w:t>
      </w:r>
      <w:r w:rsidRPr="00F72395">
        <w:rPr>
          <w:noProof/>
        </w:rPr>
        <w:tab/>
        <w:t xml:space="preserve">Williamson, D.F., et al., </w:t>
      </w:r>
      <w:r w:rsidRPr="00F72395">
        <w:rPr>
          <w:i/>
          <w:noProof/>
        </w:rPr>
        <w:t>Body weight and obesity in adults and self-reported abuse in childhood.</w:t>
      </w:r>
      <w:r w:rsidRPr="00F72395">
        <w:rPr>
          <w:noProof/>
        </w:rPr>
        <w:t xml:space="preserve"> Int J Obes Relat Metab Disord, 2002. </w:t>
      </w:r>
      <w:r w:rsidRPr="00F72395">
        <w:rPr>
          <w:b/>
          <w:noProof/>
        </w:rPr>
        <w:t>26</w:t>
      </w:r>
      <w:r w:rsidRPr="00F72395">
        <w:rPr>
          <w:noProof/>
        </w:rPr>
        <w:t>(8): p. 1075-82.</w:t>
      </w:r>
    </w:p>
    <w:p w14:paraId="07B297CF" w14:textId="77777777" w:rsidR="00F72395" w:rsidRPr="00F72395" w:rsidRDefault="00F72395" w:rsidP="00F72395">
      <w:pPr>
        <w:pStyle w:val="EndNoteBibliography"/>
        <w:ind w:left="720" w:hanging="720"/>
        <w:rPr>
          <w:noProof/>
        </w:rPr>
      </w:pPr>
      <w:r w:rsidRPr="00F72395">
        <w:rPr>
          <w:noProof/>
        </w:rPr>
        <w:t>132.</w:t>
      </w:r>
      <w:r w:rsidRPr="00F72395">
        <w:rPr>
          <w:noProof/>
        </w:rPr>
        <w:tab/>
        <w:t xml:space="preserve">da Luz, F.Q., et al., </w:t>
      </w:r>
      <w:r w:rsidRPr="00F72395">
        <w:rPr>
          <w:i/>
          <w:noProof/>
        </w:rPr>
        <w:t>An investigation of relationships between disordered eating behaviors, weight/shape overvaluation and mood in the general population.</w:t>
      </w:r>
      <w:r w:rsidRPr="00F72395">
        <w:rPr>
          <w:noProof/>
        </w:rPr>
        <w:t xml:space="preserve"> Appetite, 2018. </w:t>
      </w:r>
      <w:r w:rsidRPr="00F72395">
        <w:rPr>
          <w:b/>
          <w:noProof/>
        </w:rPr>
        <w:t>129</w:t>
      </w:r>
      <w:r w:rsidRPr="00F72395">
        <w:rPr>
          <w:noProof/>
        </w:rPr>
        <w:t>: p. 19-24.</w:t>
      </w:r>
    </w:p>
    <w:p w14:paraId="60FEF07F" w14:textId="77777777" w:rsidR="00F72395" w:rsidRPr="00F72395" w:rsidRDefault="00F72395" w:rsidP="00F72395">
      <w:pPr>
        <w:pStyle w:val="EndNoteBibliography"/>
        <w:ind w:left="720" w:hanging="720"/>
        <w:rPr>
          <w:noProof/>
        </w:rPr>
      </w:pPr>
      <w:r w:rsidRPr="00F72395">
        <w:rPr>
          <w:noProof/>
        </w:rPr>
        <w:t>133.</w:t>
      </w:r>
      <w:r w:rsidRPr="00F72395">
        <w:rPr>
          <w:noProof/>
        </w:rPr>
        <w:tab/>
        <w:t xml:space="preserve">Bray, B., et al., </w:t>
      </w:r>
      <w:r w:rsidRPr="00F72395">
        <w:rPr>
          <w:i/>
          <w:noProof/>
        </w:rPr>
        <w:t>Breaking Down Patient-, Provider-, and Public Policy Barriers to Binge Eating Disorder Detection, Treatment Access, and Treatment Engagement.</w:t>
      </w:r>
      <w:r w:rsidRPr="00F72395">
        <w:rPr>
          <w:noProof/>
        </w:rPr>
        <w:t xml:space="preserve"> BMC Medicine, Submitting Dec 2024.</w:t>
      </w:r>
    </w:p>
    <w:p w14:paraId="583B2606" w14:textId="77777777" w:rsidR="00F72395" w:rsidRPr="00F72395" w:rsidRDefault="00F72395" w:rsidP="00F72395">
      <w:pPr>
        <w:pStyle w:val="EndNoteBibliography"/>
        <w:ind w:left="720" w:hanging="720"/>
        <w:rPr>
          <w:noProof/>
        </w:rPr>
      </w:pPr>
      <w:r w:rsidRPr="00F72395">
        <w:rPr>
          <w:noProof/>
        </w:rPr>
        <w:t>134.</w:t>
      </w:r>
      <w:r w:rsidRPr="00F72395">
        <w:rPr>
          <w:noProof/>
        </w:rPr>
        <w:tab/>
        <w:t xml:space="preserve">Grilo, C.M. and A. Juarascio, </w:t>
      </w:r>
      <w:r w:rsidRPr="00F72395">
        <w:rPr>
          <w:i/>
          <w:noProof/>
        </w:rPr>
        <w:t>Binge-Eating Disorder Interventions: Review, Current Status, and Implications.</w:t>
      </w:r>
      <w:r w:rsidRPr="00F72395">
        <w:rPr>
          <w:noProof/>
        </w:rPr>
        <w:t xml:space="preserve"> Current Obesity Reports, 2023: p. 1-11.</w:t>
      </w:r>
    </w:p>
    <w:p w14:paraId="4988F3C2" w14:textId="77777777" w:rsidR="00F72395" w:rsidRPr="00F72395" w:rsidRDefault="00F72395" w:rsidP="00F72395">
      <w:pPr>
        <w:pStyle w:val="EndNoteBibliography"/>
        <w:ind w:left="720" w:hanging="720"/>
        <w:rPr>
          <w:noProof/>
        </w:rPr>
      </w:pPr>
      <w:r w:rsidRPr="00F72395">
        <w:rPr>
          <w:noProof/>
        </w:rPr>
        <w:t>135.</w:t>
      </w:r>
      <w:r w:rsidRPr="00F72395">
        <w:rPr>
          <w:noProof/>
        </w:rPr>
        <w:tab/>
        <w:t xml:space="preserve">Hay, P., </w:t>
      </w:r>
      <w:r w:rsidRPr="00F72395">
        <w:rPr>
          <w:i/>
          <w:noProof/>
        </w:rPr>
        <w:t>A systematic review of evidence for psychological treatments in eating disorders: 2005–2012.</w:t>
      </w:r>
      <w:r w:rsidRPr="00F72395">
        <w:rPr>
          <w:noProof/>
        </w:rPr>
        <w:t xml:space="preserve"> International Journal of Eating Disorders, 2013. </w:t>
      </w:r>
      <w:r w:rsidRPr="00F72395">
        <w:rPr>
          <w:b/>
          <w:noProof/>
        </w:rPr>
        <w:t>46</w:t>
      </w:r>
      <w:r w:rsidRPr="00F72395">
        <w:rPr>
          <w:noProof/>
        </w:rPr>
        <w:t>(5): p. 462-469.</w:t>
      </w:r>
    </w:p>
    <w:p w14:paraId="64779B28" w14:textId="77777777" w:rsidR="00F72395" w:rsidRPr="00F72395" w:rsidRDefault="00F72395" w:rsidP="00F72395">
      <w:pPr>
        <w:pStyle w:val="EndNoteBibliography"/>
        <w:ind w:left="720" w:hanging="720"/>
        <w:rPr>
          <w:noProof/>
        </w:rPr>
      </w:pPr>
      <w:r w:rsidRPr="00F72395">
        <w:rPr>
          <w:noProof/>
        </w:rPr>
        <w:lastRenderedPageBreak/>
        <w:t>136.</w:t>
      </w:r>
      <w:r w:rsidRPr="00F72395">
        <w:rPr>
          <w:noProof/>
        </w:rPr>
        <w:tab/>
        <w:t xml:space="preserve">Morse, J.M. and J. Cheek, </w:t>
      </w:r>
      <w:r w:rsidRPr="00F72395">
        <w:rPr>
          <w:i/>
          <w:noProof/>
        </w:rPr>
        <w:t>Introducing qualitatively-driven mixed-method designs.</w:t>
      </w:r>
      <w:r w:rsidRPr="00F72395">
        <w:rPr>
          <w:noProof/>
        </w:rPr>
        <w:t xml:space="preserve"> Qual Health Res, 2015. </w:t>
      </w:r>
      <w:r w:rsidRPr="00F72395">
        <w:rPr>
          <w:b/>
          <w:noProof/>
        </w:rPr>
        <w:t>25</w:t>
      </w:r>
      <w:r w:rsidRPr="00F72395">
        <w:rPr>
          <w:noProof/>
        </w:rPr>
        <w:t>(6): p. 731-3.</w:t>
      </w:r>
    </w:p>
    <w:p w14:paraId="1609E342" w14:textId="77777777" w:rsidR="00F72395" w:rsidRPr="00F72395" w:rsidRDefault="00F72395" w:rsidP="00F72395">
      <w:pPr>
        <w:pStyle w:val="EndNoteBibliography"/>
        <w:ind w:left="720" w:hanging="720"/>
        <w:rPr>
          <w:noProof/>
        </w:rPr>
      </w:pPr>
      <w:r w:rsidRPr="00F72395">
        <w:rPr>
          <w:noProof/>
        </w:rPr>
        <w:t>137.</w:t>
      </w:r>
      <w:r w:rsidRPr="00F72395">
        <w:rPr>
          <w:noProof/>
        </w:rPr>
        <w:tab/>
        <w:t xml:space="preserve">Palinkas, L.A., et al., </w:t>
      </w:r>
      <w:r w:rsidRPr="00F72395">
        <w:rPr>
          <w:i/>
          <w:noProof/>
        </w:rPr>
        <w:t>Mixed method designs in implementation research.</w:t>
      </w:r>
      <w:r w:rsidRPr="00F72395">
        <w:rPr>
          <w:noProof/>
        </w:rPr>
        <w:t xml:space="preserve"> Adm Policy Ment Health, 2011. </w:t>
      </w:r>
      <w:r w:rsidRPr="00F72395">
        <w:rPr>
          <w:b/>
          <w:noProof/>
        </w:rPr>
        <w:t>38</w:t>
      </w:r>
      <w:r w:rsidRPr="00F72395">
        <w:rPr>
          <w:noProof/>
        </w:rPr>
        <w:t>(1): p. 44-53.</w:t>
      </w:r>
    </w:p>
    <w:p w14:paraId="71B27D20" w14:textId="77777777" w:rsidR="00F72395" w:rsidRPr="00F72395" w:rsidRDefault="00F72395" w:rsidP="00F72395">
      <w:pPr>
        <w:pStyle w:val="EndNoteBibliography"/>
        <w:ind w:left="720" w:hanging="720"/>
        <w:rPr>
          <w:noProof/>
        </w:rPr>
      </w:pPr>
      <w:r w:rsidRPr="00F72395">
        <w:rPr>
          <w:noProof/>
        </w:rPr>
        <w:t>138.</w:t>
      </w:r>
      <w:r w:rsidRPr="00F72395">
        <w:rPr>
          <w:noProof/>
        </w:rPr>
        <w:tab/>
        <w:t xml:space="preserve">Sysko, R. and B.T. Walsh, </w:t>
      </w:r>
      <w:r w:rsidRPr="00F72395">
        <w:rPr>
          <w:i/>
          <w:noProof/>
        </w:rPr>
        <w:t>A critical evaluation of the efficacy of self-help interventions for the treatment of bulimia nervosa and binge-eating disorder.</w:t>
      </w:r>
      <w:r w:rsidRPr="00F72395">
        <w:rPr>
          <w:noProof/>
        </w:rPr>
        <w:t xml:space="preserve"> Int J Eat Disord, 2008. </w:t>
      </w:r>
      <w:r w:rsidRPr="00F72395">
        <w:rPr>
          <w:b/>
          <w:noProof/>
        </w:rPr>
        <w:t>41</w:t>
      </w:r>
      <w:r w:rsidRPr="00F72395">
        <w:rPr>
          <w:noProof/>
        </w:rPr>
        <w:t>(2): p. 97-112.</w:t>
      </w:r>
    </w:p>
    <w:p w14:paraId="0B4D4602" w14:textId="77777777" w:rsidR="00F72395" w:rsidRPr="00F72395" w:rsidRDefault="00F72395" w:rsidP="00F72395">
      <w:pPr>
        <w:pStyle w:val="EndNoteBibliography"/>
        <w:ind w:left="720" w:hanging="720"/>
        <w:rPr>
          <w:noProof/>
        </w:rPr>
      </w:pPr>
      <w:r w:rsidRPr="00F72395">
        <w:rPr>
          <w:noProof/>
        </w:rPr>
        <w:t>139.</w:t>
      </w:r>
      <w:r w:rsidRPr="00F72395">
        <w:rPr>
          <w:noProof/>
        </w:rPr>
        <w:tab/>
        <w:t xml:space="preserve">Grilo, C.M., et al., </w:t>
      </w:r>
      <w:r w:rsidRPr="00F72395">
        <w:rPr>
          <w:i/>
          <w:noProof/>
        </w:rPr>
        <w:t>Self-help for binge eating disorder in primary care: a randomized controlled trial with ethnically and racially diverse obese patients.</w:t>
      </w:r>
      <w:r w:rsidRPr="00F72395">
        <w:rPr>
          <w:noProof/>
        </w:rPr>
        <w:t xml:space="preserve"> Behav Res Ther, 2013. </w:t>
      </w:r>
      <w:r w:rsidRPr="00F72395">
        <w:rPr>
          <w:b/>
          <w:noProof/>
        </w:rPr>
        <w:t>51</w:t>
      </w:r>
      <w:r w:rsidRPr="00F72395">
        <w:rPr>
          <w:noProof/>
        </w:rPr>
        <w:t>(12): p. 855-61.</w:t>
      </w:r>
    </w:p>
    <w:p w14:paraId="4F8770BB" w14:textId="77777777" w:rsidR="00F72395" w:rsidRPr="00F72395" w:rsidRDefault="00F72395" w:rsidP="00F72395">
      <w:pPr>
        <w:pStyle w:val="EndNoteBibliography"/>
        <w:ind w:left="720" w:hanging="720"/>
        <w:rPr>
          <w:noProof/>
        </w:rPr>
      </w:pPr>
      <w:r w:rsidRPr="00F72395">
        <w:rPr>
          <w:noProof/>
        </w:rPr>
        <w:t>140.</w:t>
      </w:r>
      <w:r w:rsidRPr="00F72395">
        <w:rPr>
          <w:noProof/>
        </w:rPr>
        <w:tab/>
        <w:t xml:space="preserve">de Zwaan, M., et al., </w:t>
      </w:r>
      <w:r w:rsidRPr="00F72395">
        <w:rPr>
          <w:i/>
          <w:noProof/>
        </w:rPr>
        <w:t>Effect of Internet-Based Guided Self-help vs Individual Face-to-Face Treatment on Full or Subsyndromal Binge Eating Disorder in Overweight or Obese Patients: The INTERBED Randomized Clinical Trial.</w:t>
      </w:r>
      <w:r w:rsidRPr="00F72395">
        <w:rPr>
          <w:noProof/>
        </w:rPr>
        <w:t xml:space="preserve"> JAMA Psychiatry, 2017. </w:t>
      </w:r>
      <w:r w:rsidRPr="00F72395">
        <w:rPr>
          <w:b/>
          <w:noProof/>
        </w:rPr>
        <w:t>74</w:t>
      </w:r>
      <w:r w:rsidRPr="00F72395">
        <w:rPr>
          <w:noProof/>
        </w:rPr>
        <w:t>(10): p. 987-995.</w:t>
      </w:r>
    </w:p>
    <w:p w14:paraId="0E619DC0" w14:textId="77777777" w:rsidR="00F72395" w:rsidRPr="00F72395" w:rsidRDefault="00F72395" w:rsidP="00F72395">
      <w:pPr>
        <w:pStyle w:val="EndNoteBibliography"/>
        <w:ind w:left="720" w:hanging="720"/>
        <w:rPr>
          <w:noProof/>
        </w:rPr>
      </w:pPr>
      <w:r w:rsidRPr="00F72395">
        <w:rPr>
          <w:noProof/>
        </w:rPr>
        <w:t>141.</w:t>
      </w:r>
      <w:r w:rsidRPr="00F72395">
        <w:rPr>
          <w:noProof/>
        </w:rPr>
        <w:tab/>
        <w:t xml:space="preserve">Melisse, B., et al., </w:t>
      </w:r>
      <w:r w:rsidRPr="00F72395">
        <w:rPr>
          <w:i/>
          <w:noProof/>
        </w:rPr>
        <w:t>Economic evaluation of web-based guided self-help cognitive behavioral therapy-enhanced for binge-eating disorder compared to a waiting list: A randomized controlled trial.</w:t>
      </w:r>
      <w:r w:rsidRPr="00F72395">
        <w:rPr>
          <w:noProof/>
        </w:rPr>
        <w:t xml:space="preserve"> Int J Eat Disord, 2023. </w:t>
      </w:r>
      <w:r w:rsidRPr="00F72395">
        <w:rPr>
          <w:b/>
          <w:noProof/>
        </w:rPr>
        <w:t>56</w:t>
      </w:r>
      <w:r w:rsidRPr="00F72395">
        <w:rPr>
          <w:noProof/>
        </w:rPr>
        <w:t>(9): p. 1772-1784.</w:t>
      </w:r>
    </w:p>
    <w:p w14:paraId="41F3EEB6" w14:textId="77777777" w:rsidR="00F72395" w:rsidRPr="00F72395" w:rsidRDefault="00F72395" w:rsidP="00F72395">
      <w:pPr>
        <w:pStyle w:val="EndNoteBibliography"/>
        <w:ind w:left="720" w:hanging="720"/>
        <w:rPr>
          <w:noProof/>
        </w:rPr>
      </w:pPr>
      <w:r w:rsidRPr="00F72395">
        <w:rPr>
          <w:noProof/>
        </w:rPr>
        <w:t>142.</w:t>
      </w:r>
      <w:r w:rsidRPr="00F72395">
        <w:rPr>
          <w:noProof/>
        </w:rPr>
        <w:tab/>
        <w:t xml:space="preserve">Melisse, B., et al., </w:t>
      </w:r>
      <w:r w:rsidRPr="00F72395">
        <w:rPr>
          <w:i/>
          <w:noProof/>
        </w:rPr>
        <w:t>Efficacy of Web-Based, Guided Self-help Cognitive Behavioral Therapy-Enhanced for Binge Eating Disorder: Randomized Controlled Trial.</w:t>
      </w:r>
      <w:r w:rsidRPr="00F72395">
        <w:rPr>
          <w:noProof/>
        </w:rPr>
        <w:t xml:space="preserve"> J Med Internet Res, 2023. </w:t>
      </w:r>
      <w:r w:rsidRPr="00F72395">
        <w:rPr>
          <w:b/>
          <w:noProof/>
        </w:rPr>
        <w:t>25</w:t>
      </w:r>
      <w:r w:rsidRPr="00F72395">
        <w:rPr>
          <w:noProof/>
        </w:rPr>
        <w:t>: p. e40472.</w:t>
      </w:r>
    </w:p>
    <w:p w14:paraId="5BAF4B4D" w14:textId="77777777" w:rsidR="00F72395" w:rsidRPr="00F72395" w:rsidRDefault="00F72395" w:rsidP="00F72395">
      <w:pPr>
        <w:pStyle w:val="EndNoteBibliography"/>
        <w:ind w:left="720" w:hanging="720"/>
        <w:rPr>
          <w:noProof/>
        </w:rPr>
      </w:pPr>
      <w:r w:rsidRPr="00F72395">
        <w:rPr>
          <w:noProof/>
        </w:rPr>
        <w:lastRenderedPageBreak/>
        <w:t>143.</w:t>
      </w:r>
      <w:r w:rsidRPr="00F72395">
        <w:rPr>
          <w:noProof/>
        </w:rPr>
        <w:tab/>
        <w:t xml:space="preserve">König, H.H., et al., </w:t>
      </w:r>
      <w:r w:rsidRPr="00F72395">
        <w:rPr>
          <w:i/>
          <w:noProof/>
        </w:rPr>
        <w:t>Economic evaluation of cognitive behavioral therapy and Internet-based guided self-help for binge-eating disorder.</w:t>
      </w:r>
      <w:r w:rsidRPr="00F72395">
        <w:rPr>
          <w:noProof/>
        </w:rPr>
        <w:t xml:space="preserve"> Int J Eat Disord, 2018. </w:t>
      </w:r>
      <w:r w:rsidRPr="00F72395">
        <w:rPr>
          <w:b/>
          <w:noProof/>
        </w:rPr>
        <w:t>51</w:t>
      </w:r>
      <w:r w:rsidRPr="00F72395">
        <w:rPr>
          <w:noProof/>
        </w:rPr>
        <w:t>(2): p. 155-164.</w:t>
      </w:r>
    </w:p>
    <w:p w14:paraId="1C5292C8" w14:textId="77777777" w:rsidR="00F72395" w:rsidRPr="00F72395" w:rsidRDefault="00F72395" w:rsidP="00F72395">
      <w:pPr>
        <w:pStyle w:val="EndNoteBibliography"/>
        <w:ind w:left="720" w:hanging="720"/>
        <w:rPr>
          <w:noProof/>
        </w:rPr>
      </w:pPr>
      <w:r w:rsidRPr="00F72395">
        <w:rPr>
          <w:noProof/>
        </w:rPr>
        <w:t>144.</w:t>
      </w:r>
      <w:r w:rsidRPr="00F72395">
        <w:rPr>
          <w:noProof/>
        </w:rPr>
        <w:tab/>
        <w:t xml:space="preserve">Beccia, A.L., et al., </w:t>
      </w:r>
      <w:r w:rsidRPr="00F72395">
        <w:rPr>
          <w:i/>
          <w:noProof/>
        </w:rPr>
        <w:t>Women's Experiences with a Mindful Eating Program for Binge and Emotional Eating: A Qualitative Investigation into the Process of Change.</w:t>
      </w:r>
      <w:r w:rsidRPr="00F72395">
        <w:rPr>
          <w:noProof/>
        </w:rPr>
        <w:t xml:space="preserve"> J Altern Complement Med, 2020. </w:t>
      </w:r>
      <w:r w:rsidRPr="00F72395">
        <w:rPr>
          <w:b/>
          <w:noProof/>
        </w:rPr>
        <w:t>26</w:t>
      </w:r>
      <w:r w:rsidRPr="00F72395">
        <w:rPr>
          <w:noProof/>
        </w:rPr>
        <w:t>(10): p. 937-944.</w:t>
      </w:r>
    </w:p>
    <w:p w14:paraId="692ADF63" w14:textId="77777777" w:rsidR="00F72395" w:rsidRPr="00F72395" w:rsidRDefault="00F72395" w:rsidP="00F72395">
      <w:pPr>
        <w:pStyle w:val="EndNoteBibliography"/>
        <w:ind w:left="720" w:hanging="720"/>
        <w:rPr>
          <w:noProof/>
        </w:rPr>
      </w:pPr>
      <w:r w:rsidRPr="00F72395">
        <w:rPr>
          <w:noProof/>
        </w:rPr>
        <w:t>145.</w:t>
      </w:r>
      <w:r w:rsidRPr="00F72395">
        <w:rPr>
          <w:noProof/>
        </w:rPr>
        <w:tab/>
        <w:t xml:space="preserve">Ruffault, A., et al., </w:t>
      </w:r>
      <w:r w:rsidRPr="00F72395">
        <w:rPr>
          <w:i/>
          <w:noProof/>
        </w:rPr>
        <w:t>Randomized controlled trial of a 12-month computerized mindfulness-based intervention for obese patients with binge eating disorder: The MindOb study protocol.</w:t>
      </w:r>
      <w:r w:rsidRPr="00F72395">
        <w:rPr>
          <w:noProof/>
        </w:rPr>
        <w:t xml:space="preserve"> Contemp Clin Trials, 2016. </w:t>
      </w:r>
      <w:r w:rsidRPr="00F72395">
        <w:rPr>
          <w:b/>
          <w:noProof/>
        </w:rPr>
        <w:t>49</w:t>
      </w:r>
      <w:r w:rsidRPr="00F72395">
        <w:rPr>
          <w:noProof/>
        </w:rPr>
        <w:t>: p. 126-33.</w:t>
      </w:r>
    </w:p>
    <w:p w14:paraId="2B5510F0" w14:textId="77777777" w:rsidR="00F72395" w:rsidRPr="00F72395" w:rsidRDefault="00F72395" w:rsidP="00F72395">
      <w:pPr>
        <w:pStyle w:val="EndNoteBibliography"/>
        <w:ind w:left="720" w:hanging="720"/>
        <w:rPr>
          <w:noProof/>
        </w:rPr>
      </w:pPr>
      <w:r w:rsidRPr="00F72395">
        <w:rPr>
          <w:noProof/>
        </w:rPr>
        <w:t>146.</w:t>
      </w:r>
      <w:r w:rsidRPr="00F72395">
        <w:rPr>
          <w:noProof/>
        </w:rPr>
        <w:tab/>
        <w:t xml:space="preserve">The_Eating_Disorder_Foundation. </w:t>
      </w:r>
      <w:r w:rsidRPr="00F72395">
        <w:rPr>
          <w:i/>
          <w:noProof/>
        </w:rPr>
        <w:t>Support Groups</w:t>
      </w:r>
      <w:r w:rsidRPr="00F72395">
        <w:rPr>
          <w:noProof/>
        </w:rPr>
        <w:t>. 2023  [cited 2023 Oct 23, 2023].</w:t>
      </w:r>
    </w:p>
    <w:p w14:paraId="6B5D6C55" w14:textId="77777777" w:rsidR="00F72395" w:rsidRPr="00F72395" w:rsidRDefault="00F72395" w:rsidP="00F72395">
      <w:pPr>
        <w:pStyle w:val="EndNoteBibliography"/>
        <w:ind w:left="720" w:hanging="720"/>
        <w:rPr>
          <w:noProof/>
        </w:rPr>
      </w:pPr>
      <w:r w:rsidRPr="00F72395">
        <w:rPr>
          <w:noProof/>
        </w:rPr>
        <w:t>147.</w:t>
      </w:r>
      <w:r w:rsidRPr="00F72395">
        <w:rPr>
          <w:noProof/>
        </w:rPr>
        <w:tab/>
        <w:t xml:space="preserve">National_Alliance_for_Eating_Disorders. </w:t>
      </w:r>
      <w:r w:rsidRPr="00F72395">
        <w:rPr>
          <w:i/>
          <w:noProof/>
        </w:rPr>
        <w:t>Support Groups</w:t>
      </w:r>
      <w:r w:rsidRPr="00F72395">
        <w:rPr>
          <w:noProof/>
        </w:rPr>
        <w:t>. 2023  [cited 2023 Oct 23, 2023].</w:t>
      </w:r>
    </w:p>
    <w:p w14:paraId="01FE50DC" w14:textId="77777777" w:rsidR="00F72395" w:rsidRPr="00F72395" w:rsidRDefault="00F72395" w:rsidP="00F72395">
      <w:pPr>
        <w:pStyle w:val="EndNoteBibliography"/>
        <w:ind w:left="720" w:hanging="720"/>
        <w:rPr>
          <w:noProof/>
        </w:rPr>
      </w:pPr>
      <w:r w:rsidRPr="00F72395">
        <w:rPr>
          <w:noProof/>
        </w:rPr>
        <w:t>148.</w:t>
      </w:r>
      <w:r w:rsidRPr="00F72395">
        <w:rPr>
          <w:noProof/>
        </w:rPr>
        <w:tab/>
        <w:t xml:space="preserve">Bray, B., et al., </w:t>
      </w:r>
      <w:r w:rsidRPr="00F72395">
        <w:rPr>
          <w:i/>
          <w:noProof/>
        </w:rPr>
        <w:t>Overeaters Anonymous: An Overlooked Intervention for Binge Eating Disorder.</w:t>
      </w:r>
      <w:r w:rsidRPr="00F72395">
        <w:rPr>
          <w:noProof/>
        </w:rPr>
        <w:t xml:space="preserve"> International Journal of Environmental Research and Public Health, 2021. </w:t>
      </w:r>
      <w:r w:rsidRPr="00F72395">
        <w:rPr>
          <w:b/>
          <w:noProof/>
        </w:rPr>
        <w:t>18</w:t>
      </w:r>
      <w:r w:rsidRPr="00F72395">
        <w:rPr>
          <w:noProof/>
        </w:rPr>
        <w:t>(14): p. 7303 - 7319.</w:t>
      </w:r>
    </w:p>
    <w:p w14:paraId="442B25B8" w14:textId="77777777" w:rsidR="00F72395" w:rsidRPr="00F72395" w:rsidRDefault="00F72395" w:rsidP="00F72395">
      <w:pPr>
        <w:pStyle w:val="EndNoteBibliography"/>
        <w:ind w:left="720" w:hanging="720"/>
        <w:rPr>
          <w:noProof/>
        </w:rPr>
      </w:pPr>
      <w:r w:rsidRPr="00F72395">
        <w:rPr>
          <w:noProof/>
        </w:rPr>
        <w:t>149.</w:t>
      </w:r>
      <w:r w:rsidRPr="00F72395">
        <w:rPr>
          <w:noProof/>
        </w:rPr>
        <w:tab/>
        <w:t xml:space="preserve">Kriz, K.-L.M., </w:t>
      </w:r>
      <w:r w:rsidRPr="00F72395">
        <w:rPr>
          <w:i/>
          <w:noProof/>
        </w:rPr>
        <w:t>The Efficacy of Overeaters Anonymous in Fostering Abstinence in Binge-Eating Disorder and Bulimia Nervosa</w:t>
      </w:r>
      <w:r w:rsidRPr="00F72395">
        <w:rPr>
          <w:noProof/>
        </w:rPr>
        <w:t xml:space="preserve">, in </w:t>
      </w:r>
      <w:r w:rsidRPr="00F72395">
        <w:rPr>
          <w:i/>
          <w:noProof/>
        </w:rPr>
        <w:t>Counselor Education</w:t>
      </w:r>
      <w:r w:rsidRPr="00F72395">
        <w:rPr>
          <w:noProof/>
        </w:rPr>
        <w:t>. 2002, Virginia Polytechnic Institute and State University: Falls Church, Virginia. p. 150.</w:t>
      </w:r>
    </w:p>
    <w:p w14:paraId="676E67D7" w14:textId="77777777" w:rsidR="00F72395" w:rsidRPr="00F72395" w:rsidRDefault="00F72395" w:rsidP="00F72395">
      <w:pPr>
        <w:pStyle w:val="EndNoteBibliography"/>
        <w:ind w:left="720" w:hanging="720"/>
        <w:rPr>
          <w:noProof/>
        </w:rPr>
      </w:pPr>
      <w:r w:rsidRPr="00F72395">
        <w:rPr>
          <w:noProof/>
        </w:rPr>
        <w:t>150.</w:t>
      </w:r>
      <w:r w:rsidRPr="00F72395">
        <w:rPr>
          <w:noProof/>
        </w:rPr>
        <w:tab/>
        <w:t xml:space="preserve">Rodríguez-Martín, B.C. and B. Gallego-Arjiz, </w:t>
      </w:r>
      <w:r w:rsidRPr="00F72395">
        <w:rPr>
          <w:i/>
          <w:noProof/>
        </w:rPr>
        <w:t>Overeaters Anonymous: A Mutual-Help Fellowship for Food Addiction Recovery.</w:t>
      </w:r>
      <w:r w:rsidRPr="00F72395">
        <w:rPr>
          <w:noProof/>
        </w:rPr>
        <w:t xml:space="preserve"> Front Psychol, 2018. </w:t>
      </w:r>
      <w:r w:rsidRPr="00F72395">
        <w:rPr>
          <w:b/>
          <w:noProof/>
        </w:rPr>
        <w:t>9</w:t>
      </w:r>
      <w:r w:rsidRPr="00F72395">
        <w:rPr>
          <w:noProof/>
        </w:rPr>
        <w:t>: p. 1491.</w:t>
      </w:r>
    </w:p>
    <w:p w14:paraId="31D29D8F" w14:textId="77777777" w:rsidR="00F72395" w:rsidRPr="00F72395" w:rsidRDefault="00F72395" w:rsidP="00F72395">
      <w:pPr>
        <w:pStyle w:val="EndNoteBibliography"/>
        <w:ind w:left="720" w:hanging="720"/>
        <w:rPr>
          <w:noProof/>
        </w:rPr>
      </w:pPr>
      <w:r w:rsidRPr="00F72395">
        <w:rPr>
          <w:noProof/>
        </w:rPr>
        <w:lastRenderedPageBreak/>
        <w:t>151.</w:t>
      </w:r>
      <w:r w:rsidRPr="00F72395">
        <w:rPr>
          <w:noProof/>
        </w:rPr>
        <w:tab/>
        <w:t xml:space="preserve">Tonigan, J.S., </w:t>
      </w:r>
      <w:r w:rsidRPr="00F72395">
        <w:rPr>
          <w:i/>
          <w:noProof/>
        </w:rPr>
        <w:t>Project Match treatment participation and outcome by self-reported ethnicity.</w:t>
      </w:r>
      <w:r w:rsidRPr="00F72395">
        <w:rPr>
          <w:noProof/>
        </w:rPr>
        <w:t xml:space="preserve"> Alcohol Clin Exp Res, 2003. </w:t>
      </w:r>
      <w:r w:rsidRPr="00F72395">
        <w:rPr>
          <w:b/>
          <w:noProof/>
        </w:rPr>
        <w:t>27</w:t>
      </w:r>
      <w:r w:rsidRPr="00F72395">
        <w:rPr>
          <w:noProof/>
        </w:rPr>
        <w:t>(8): p. 1340-4.</w:t>
      </w:r>
    </w:p>
    <w:p w14:paraId="2E5797C7" w14:textId="77777777" w:rsidR="00F72395" w:rsidRPr="00F72395" w:rsidRDefault="00F72395" w:rsidP="00F72395">
      <w:pPr>
        <w:pStyle w:val="EndNoteBibliography"/>
        <w:ind w:left="720" w:hanging="720"/>
        <w:rPr>
          <w:noProof/>
        </w:rPr>
      </w:pPr>
      <w:r w:rsidRPr="00F72395">
        <w:rPr>
          <w:noProof/>
        </w:rPr>
        <w:t>152.</w:t>
      </w:r>
      <w:r w:rsidRPr="00F72395">
        <w:rPr>
          <w:noProof/>
        </w:rPr>
        <w:tab/>
        <w:t xml:space="preserve">Tonigan, J.S. </w:t>
      </w:r>
      <w:r w:rsidRPr="00F72395">
        <w:rPr>
          <w:i/>
          <w:noProof/>
        </w:rPr>
        <w:t>Examination of the active ingredients of Twelve-Step Facilitation (TSF) in the Project MATCH outpatient sample</w:t>
      </w:r>
      <w:r w:rsidRPr="00F72395">
        <w:rPr>
          <w:noProof/>
        </w:rPr>
        <w:t xml:space="preserve">. in </w:t>
      </w:r>
      <w:r w:rsidRPr="00F72395">
        <w:rPr>
          <w:i/>
          <w:noProof/>
        </w:rPr>
        <w:t>Research Society on Alcoholism meeting</w:t>
      </w:r>
      <w:r w:rsidRPr="00F72395">
        <w:rPr>
          <w:noProof/>
        </w:rPr>
        <w:t>. 2004. Vancouver, British Columbia, Canada: Alcoholism: Clinical and Experimental Research.</w:t>
      </w:r>
    </w:p>
    <w:p w14:paraId="7DA40E98" w14:textId="77777777" w:rsidR="00F72395" w:rsidRPr="00F72395" w:rsidRDefault="00F72395" w:rsidP="00F72395">
      <w:pPr>
        <w:pStyle w:val="EndNoteBibliography"/>
        <w:ind w:left="720" w:hanging="720"/>
        <w:rPr>
          <w:noProof/>
        </w:rPr>
      </w:pPr>
      <w:r w:rsidRPr="00F72395">
        <w:rPr>
          <w:noProof/>
        </w:rPr>
        <w:t>153.</w:t>
      </w:r>
      <w:r w:rsidRPr="00F72395">
        <w:rPr>
          <w:noProof/>
        </w:rPr>
        <w:tab/>
        <w:t xml:space="preserve">Tonigan, J.S., </w:t>
      </w:r>
      <w:r w:rsidRPr="00F72395">
        <w:rPr>
          <w:i/>
          <w:noProof/>
        </w:rPr>
        <w:t>Examination of the active ingredients of Twelve-Step Facilitation (TSF) in the Project MATCH outpatient sample.</w:t>
      </w:r>
      <w:r w:rsidRPr="00F72395">
        <w:rPr>
          <w:noProof/>
        </w:rPr>
        <w:t xml:space="preserve"> Alcoholism: Clinical and Experimental Research, 2005. </w:t>
      </w:r>
      <w:r w:rsidRPr="00F72395">
        <w:rPr>
          <w:b/>
          <w:noProof/>
        </w:rPr>
        <w:t>29</w:t>
      </w:r>
      <w:r w:rsidRPr="00F72395">
        <w:rPr>
          <w:noProof/>
        </w:rPr>
        <w:t>(2): p. 240-241.</w:t>
      </w:r>
    </w:p>
    <w:p w14:paraId="7E2CDA25" w14:textId="77777777" w:rsidR="00F72395" w:rsidRPr="00F72395" w:rsidRDefault="00F72395" w:rsidP="00F72395">
      <w:pPr>
        <w:pStyle w:val="EndNoteBibliography"/>
        <w:ind w:left="720" w:hanging="720"/>
        <w:rPr>
          <w:noProof/>
        </w:rPr>
      </w:pPr>
      <w:r w:rsidRPr="00F72395">
        <w:rPr>
          <w:noProof/>
        </w:rPr>
        <w:t>154.</w:t>
      </w:r>
      <w:r w:rsidRPr="00F72395">
        <w:rPr>
          <w:noProof/>
        </w:rPr>
        <w:tab/>
        <w:t xml:space="preserve">Minton, C.A.B. and A.S. Lenz, </w:t>
      </w:r>
      <w:r w:rsidRPr="00F72395">
        <w:rPr>
          <w:i/>
          <w:noProof/>
        </w:rPr>
        <w:t>Practical Approaches to Applied Research and Program Evaluation for Helping Professionals</w:t>
      </w:r>
      <w:r w:rsidRPr="00F72395">
        <w:rPr>
          <w:noProof/>
        </w:rPr>
        <w:t>. 1st Edition ed. 2019, New York, NY: Routledge.</w:t>
      </w:r>
    </w:p>
    <w:p w14:paraId="76556266" w14:textId="77777777" w:rsidR="00F72395" w:rsidRPr="00F72395" w:rsidRDefault="00F72395" w:rsidP="00F72395">
      <w:pPr>
        <w:pStyle w:val="EndNoteBibliography"/>
        <w:ind w:left="720" w:hanging="720"/>
        <w:rPr>
          <w:noProof/>
        </w:rPr>
      </w:pPr>
      <w:r w:rsidRPr="00F72395">
        <w:rPr>
          <w:noProof/>
        </w:rPr>
        <w:t>155.</w:t>
      </w:r>
      <w:r w:rsidRPr="00F72395">
        <w:rPr>
          <w:noProof/>
        </w:rPr>
        <w:tab/>
        <w:t xml:space="preserve">Bruch, H., </w:t>
      </w:r>
      <w:r w:rsidRPr="00F72395">
        <w:rPr>
          <w:i/>
          <w:noProof/>
        </w:rPr>
        <w:t>Evolution of a psychotherapeutic approach to eating disorders: Obesity, anorexia nervosa, and the person within</w:t>
      </w:r>
      <w:r w:rsidRPr="00F72395">
        <w:rPr>
          <w:noProof/>
        </w:rPr>
        <w:t>. 1973, New York, NY: Basic Books.</w:t>
      </w:r>
    </w:p>
    <w:p w14:paraId="025CCFBB" w14:textId="77777777" w:rsidR="00F72395" w:rsidRPr="00F72395" w:rsidRDefault="00F72395" w:rsidP="00F72395">
      <w:pPr>
        <w:pStyle w:val="EndNoteBibliography"/>
        <w:ind w:left="720" w:hanging="720"/>
        <w:rPr>
          <w:noProof/>
        </w:rPr>
      </w:pPr>
      <w:r w:rsidRPr="00F72395">
        <w:rPr>
          <w:noProof/>
        </w:rPr>
        <w:t>156.</w:t>
      </w:r>
      <w:r w:rsidRPr="00F72395">
        <w:rPr>
          <w:noProof/>
        </w:rPr>
        <w:tab/>
        <w:t xml:space="preserve">Forrest, L.N., A.R. Smith, and S.A. Swanson, </w:t>
      </w:r>
      <w:r w:rsidRPr="00F72395">
        <w:rPr>
          <w:i/>
          <w:noProof/>
        </w:rPr>
        <w:t>Characteristics of seeking treatment among U.S. adolescents with eating disorders.</w:t>
      </w:r>
      <w:r w:rsidRPr="00F72395">
        <w:rPr>
          <w:noProof/>
        </w:rPr>
        <w:t xml:space="preserve"> Int J Eat Disord, 2017. </w:t>
      </w:r>
      <w:r w:rsidRPr="00F72395">
        <w:rPr>
          <w:b/>
          <w:noProof/>
        </w:rPr>
        <w:t>50</w:t>
      </w:r>
      <w:r w:rsidRPr="00F72395">
        <w:rPr>
          <w:noProof/>
        </w:rPr>
        <w:t>(7): p. 826-833.</w:t>
      </w:r>
    </w:p>
    <w:p w14:paraId="52016CFF" w14:textId="77777777" w:rsidR="00F72395" w:rsidRPr="00F72395" w:rsidRDefault="00F72395" w:rsidP="00F72395">
      <w:pPr>
        <w:pStyle w:val="EndNoteBibliography"/>
        <w:ind w:left="720" w:hanging="720"/>
        <w:rPr>
          <w:noProof/>
        </w:rPr>
      </w:pPr>
      <w:r w:rsidRPr="00F72395">
        <w:rPr>
          <w:noProof/>
        </w:rPr>
        <w:t>157.</w:t>
      </w:r>
      <w:r w:rsidRPr="00F72395">
        <w:rPr>
          <w:noProof/>
        </w:rPr>
        <w:tab/>
        <w:t xml:space="preserve">Cachelin, F.M. and R.H. Striegel-Moore, </w:t>
      </w:r>
      <w:r w:rsidRPr="00F72395">
        <w:rPr>
          <w:i/>
          <w:noProof/>
        </w:rPr>
        <w:t>Help seeking and barriers to treatment in a community sample of Mexican American and European American women with eating disorders.</w:t>
      </w:r>
      <w:r w:rsidRPr="00F72395">
        <w:rPr>
          <w:noProof/>
        </w:rPr>
        <w:t xml:space="preserve"> Int J Eat Disord, 2006. </w:t>
      </w:r>
      <w:r w:rsidRPr="00F72395">
        <w:rPr>
          <w:b/>
          <w:noProof/>
        </w:rPr>
        <w:t>39</w:t>
      </w:r>
      <w:r w:rsidRPr="00F72395">
        <w:rPr>
          <w:noProof/>
        </w:rPr>
        <w:t>(2): p. 154-61.</w:t>
      </w:r>
    </w:p>
    <w:p w14:paraId="2648B77D" w14:textId="77777777" w:rsidR="00F72395" w:rsidRPr="00F72395" w:rsidRDefault="00F72395" w:rsidP="00F72395">
      <w:pPr>
        <w:pStyle w:val="EndNoteBibliography"/>
        <w:ind w:left="720" w:hanging="720"/>
        <w:rPr>
          <w:noProof/>
        </w:rPr>
      </w:pPr>
      <w:r w:rsidRPr="00F72395">
        <w:rPr>
          <w:noProof/>
        </w:rPr>
        <w:lastRenderedPageBreak/>
        <w:t>158.</w:t>
      </w:r>
      <w:r w:rsidRPr="00F72395">
        <w:rPr>
          <w:noProof/>
        </w:rPr>
        <w:tab/>
        <w:t xml:space="preserve">Heaton-Shrestha, C., et al., </w:t>
      </w:r>
      <w:r w:rsidRPr="00F72395">
        <w:rPr>
          <w:i/>
          <w:noProof/>
        </w:rPr>
        <w:t>Exploring how members of the public access and use health research and information: a scoping review.</w:t>
      </w:r>
      <w:r w:rsidRPr="00F72395">
        <w:rPr>
          <w:noProof/>
        </w:rPr>
        <w:t xml:space="preserve"> BMC Public Health, 2023. </w:t>
      </w:r>
      <w:r w:rsidRPr="00F72395">
        <w:rPr>
          <w:b/>
          <w:noProof/>
        </w:rPr>
        <w:t>23</w:t>
      </w:r>
      <w:r w:rsidRPr="00F72395">
        <w:rPr>
          <w:noProof/>
        </w:rPr>
        <w:t>(1): p. 2179.</w:t>
      </w:r>
    </w:p>
    <w:p w14:paraId="7EFF7A35" w14:textId="77777777" w:rsidR="00F72395" w:rsidRPr="00F72395" w:rsidRDefault="00F72395" w:rsidP="00F72395">
      <w:pPr>
        <w:pStyle w:val="EndNoteBibliography"/>
        <w:ind w:left="720" w:hanging="720"/>
        <w:rPr>
          <w:noProof/>
        </w:rPr>
      </w:pPr>
      <w:r w:rsidRPr="00F72395">
        <w:rPr>
          <w:noProof/>
        </w:rPr>
        <w:t>159.</w:t>
      </w:r>
      <w:r w:rsidRPr="00F72395">
        <w:rPr>
          <w:noProof/>
        </w:rPr>
        <w:tab/>
        <w:t xml:space="preserve">Jack, L., Jr., </w:t>
      </w:r>
      <w:r w:rsidRPr="00F72395">
        <w:rPr>
          <w:i/>
          <w:noProof/>
        </w:rPr>
        <w:t>Advancing Health Equity, Eliminating Health Disparities, and Improving Population Health.</w:t>
      </w:r>
      <w:r w:rsidRPr="00F72395">
        <w:rPr>
          <w:noProof/>
        </w:rPr>
        <w:t xml:space="preserve"> Preventing Chronic Disease, 2021. </w:t>
      </w:r>
      <w:r w:rsidRPr="00F72395">
        <w:rPr>
          <w:b/>
          <w:noProof/>
        </w:rPr>
        <w:t>18</w:t>
      </w:r>
      <w:r w:rsidRPr="00F72395">
        <w:rPr>
          <w:noProof/>
        </w:rPr>
        <w:t>: p. E79.</w:t>
      </w:r>
    </w:p>
    <w:p w14:paraId="692E19F8" w14:textId="77777777" w:rsidR="00F72395" w:rsidRPr="00F72395" w:rsidRDefault="00F72395" w:rsidP="00F72395">
      <w:pPr>
        <w:pStyle w:val="EndNoteBibliography"/>
        <w:ind w:left="720" w:hanging="720"/>
        <w:rPr>
          <w:noProof/>
        </w:rPr>
      </w:pPr>
      <w:r w:rsidRPr="00F72395">
        <w:rPr>
          <w:noProof/>
        </w:rPr>
        <w:t>160.</w:t>
      </w:r>
      <w:r w:rsidRPr="00F72395">
        <w:rPr>
          <w:noProof/>
        </w:rPr>
        <w:tab/>
        <w:t xml:space="preserve">Nuako, A., et al., </w:t>
      </w:r>
      <w:r w:rsidRPr="00F72395">
        <w:rPr>
          <w:i/>
          <w:noProof/>
        </w:rPr>
        <w:t>Quantifying rural disparity in healthcare utilization in the United States: Analysis of a large midwestern healthcare system.</w:t>
      </w:r>
      <w:r w:rsidRPr="00F72395">
        <w:rPr>
          <w:noProof/>
        </w:rPr>
        <w:t xml:space="preserve"> PLOS ONE, 2022. </w:t>
      </w:r>
      <w:r w:rsidRPr="00F72395">
        <w:rPr>
          <w:b/>
          <w:noProof/>
        </w:rPr>
        <w:t>17</w:t>
      </w:r>
      <w:r w:rsidRPr="00F72395">
        <w:rPr>
          <w:noProof/>
        </w:rPr>
        <w:t>(2): p. e0263718.</w:t>
      </w:r>
    </w:p>
    <w:p w14:paraId="533332D7" w14:textId="77777777" w:rsidR="00F72395" w:rsidRPr="00F72395" w:rsidRDefault="00F72395" w:rsidP="00F72395">
      <w:pPr>
        <w:pStyle w:val="EndNoteBibliography"/>
        <w:ind w:left="720" w:hanging="720"/>
        <w:rPr>
          <w:noProof/>
        </w:rPr>
      </w:pPr>
      <w:r w:rsidRPr="00F72395">
        <w:rPr>
          <w:noProof/>
        </w:rPr>
        <w:t>161.</w:t>
      </w:r>
      <w:r w:rsidRPr="00F72395">
        <w:rPr>
          <w:noProof/>
        </w:rPr>
        <w:tab/>
        <w:t xml:space="preserve">Qi, M., et al., </w:t>
      </w:r>
      <w:r w:rsidRPr="00F72395">
        <w:rPr>
          <w:i/>
          <w:noProof/>
        </w:rPr>
        <w:t>Demographic and socioeconomic determinants of access to care: A subgroup disparity analysis using new equity-focused measurements.</w:t>
      </w:r>
      <w:r w:rsidRPr="00F72395">
        <w:rPr>
          <w:noProof/>
        </w:rPr>
        <w:t xml:space="preserve"> PLOS ONE, 2023. </w:t>
      </w:r>
      <w:r w:rsidRPr="00F72395">
        <w:rPr>
          <w:b/>
          <w:noProof/>
        </w:rPr>
        <w:t>18</w:t>
      </w:r>
      <w:r w:rsidRPr="00F72395">
        <w:rPr>
          <w:noProof/>
        </w:rPr>
        <w:t>(11): p. e0290692.</w:t>
      </w:r>
    </w:p>
    <w:p w14:paraId="1A612778" w14:textId="77777777" w:rsidR="00F72395" w:rsidRPr="00F72395" w:rsidRDefault="00F72395" w:rsidP="00F72395">
      <w:pPr>
        <w:pStyle w:val="EndNoteBibliography"/>
        <w:ind w:left="720" w:hanging="720"/>
        <w:rPr>
          <w:noProof/>
        </w:rPr>
      </w:pPr>
      <w:r w:rsidRPr="00F72395">
        <w:rPr>
          <w:noProof/>
        </w:rPr>
        <w:t>162.</w:t>
      </w:r>
      <w:r w:rsidRPr="00F72395">
        <w:rPr>
          <w:noProof/>
        </w:rPr>
        <w:tab/>
        <w:t xml:space="preserve">Linsenmeyer, W.R., et al., </w:t>
      </w:r>
      <w:r w:rsidRPr="00F72395">
        <w:rPr>
          <w:i/>
          <w:noProof/>
        </w:rPr>
        <w:t>Disordered Eating, Food Insecurity, and Weight Status Among Transgender and Gender Nonbinary Youth and Young Adults: A Cross-Sectional Study Using a Nutrition Screening Protocol.</w:t>
      </w:r>
      <w:r w:rsidRPr="00F72395">
        <w:rPr>
          <w:noProof/>
        </w:rPr>
        <w:t xml:space="preserve"> LGBT Health, 2021. </w:t>
      </w:r>
      <w:r w:rsidRPr="00F72395">
        <w:rPr>
          <w:b/>
          <w:noProof/>
        </w:rPr>
        <w:t>8</w:t>
      </w:r>
      <w:r w:rsidRPr="00F72395">
        <w:rPr>
          <w:noProof/>
        </w:rPr>
        <w:t>(5): p. 359-366.</w:t>
      </w:r>
    </w:p>
    <w:p w14:paraId="41CE06D0" w14:textId="77777777" w:rsidR="00F72395" w:rsidRPr="00F72395" w:rsidRDefault="00F72395" w:rsidP="00F72395">
      <w:pPr>
        <w:pStyle w:val="EndNoteBibliography"/>
        <w:ind w:left="720" w:hanging="720"/>
        <w:rPr>
          <w:noProof/>
        </w:rPr>
      </w:pPr>
      <w:r w:rsidRPr="00F72395">
        <w:rPr>
          <w:noProof/>
        </w:rPr>
        <w:t>163.</w:t>
      </w:r>
      <w:r w:rsidRPr="00F72395">
        <w:rPr>
          <w:noProof/>
        </w:rPr>
        <w:tab/>
        <w:t xml:space="preserve">Middlemass, K.M., et al., </w:t>
      </w:r>
      <w:r w:rsidRPr="00F72395">
        <w:rPr>
          <w:i/>
          <w:noProof/>
        </w:rPr>
        <w:t>Food insecurity &amp; dietary restraint in a diverse urban population.</w:t>
      </w:r>
      <w:r w:rsidRPr="00F72395">
        <w:rPr>
          <w:noProof/>
        </w:rPr>
        <w:t xml:space="preserve"> Eat Disord, 2020. </w:t>
      </w:r>
      <w:r w:rsidRPr="00F72395">
        <w:rPr>
          <w:b/>
          <w:noProof/>
        </w:rPr>
        <w:t>29</w:t>
      </w:r>
      <w:r w:rsidRPr="00F72395">
        <w:rPr>
          <w:noProof/>
        </w:rPr>
        <w:t>(6): p. 1-14.</w:t>
      </w:r>
    </w:p>
    <w:p w14:paraId="40315D4D" w14:textId="77777777" w:rsidR="00F72395" w:rsidRPr="00F72395" w:rsidRDefault="00F72395" w:rsidP="00F72395">
      <w:pPr>
        <w:pStyle w:val="EndNoteBibliography"/>
        <w:ind w:left="720" w:hanging="720"/>
        <w:rPr>
          <w:noProof/>
        </w:rPr>
      </w:pPr>
      <w:r w:rsidRPr="00F72395">
        <w:rPr>
          <w:noProof/>
        </w:rPr>
        <w:t>164.</w:t>
      </w:r>
      <w:r w:rsidRPr="00F72395">
        <w:rPr>
          <w:noProof/>
        </w:rPr>
        <w:tab/>
        <w:t xml:space="preserve">Becker, C.B., et al., </w:t>
      </w:r>
      <w:r w:rsidRPr="00F72395">
        <w:rPr>
          <w:i/>
          <w:noProof/>
        </w:rPr>
        <w:t>Food insecurity and eating disorder pathology.</w:t>
      </w:r>
      <w:r w:rsidRPr="00F72395">
        <w:rPr>
          <w:noProof/>
        </w:rPr>
        <w:t xml:space="preserve"> Int J Eat Disord, 2017. </w:t>
      </w:r>
      <w:r w:rsidRPr="00F72395">
        <w:rPr>
          <w:b/>
          <w:noProof/>
        </w:rPr>
        <w:t>50</w:t>
      </w:r>
      <w:r w:rsidRPr="00F72395">
        <w:rPr>
          <w:noProof/>
        </w:rPr>
        <w:t>(9): p. 1031-1040.</w:t>
      </w:r>
    </w:p>
    <w:p w14:paraId="1AEABE46" w14:textId="77777777" w:rsidR="00F72395" w:rsidRPr="00F72395" w:rsidRDefault="00F72395" w:rsidP="00F72395">
      <w:pPr>
        <w:pStyle w:val="EndNoteBibliography"/>
        <w:ind w:left="720" w:hanging="720"/>
        <w:rPr>
          <w:noProof/>
        </w:rPr>
      </w:pPr>
      <w:r w:rsidRPr="00F72395">
        <w:rPr>
          <w:noProof/>
        </w:rPr>
        <w:lastRenderedPageBreak/>
        <w:t>165.</w:t>
      </w:r>
      <w:r w:rsidRPr="00F72395">
        <w:rPr>
          <w:noProof/>
        </w:rPr>
        <w:tab/>
        <w:t xml:space="preserve">Becker, C.B., et al., </w:t>
      </w:r>
      <w:r w:rsidRPr="00F72395">
        <w:rPr>
          <w:i/>
          <w:noProof/>
        </w:rPr>
        <w:t>Eating Disorder Pathology Among Individuals Living With Food Insecurity: A Replication Study.</w:t>
      </w:r>
      <w:r w:rsidRPr="00F72395">
        <w:rPr>
          <w:noProof/>
        </w:rPr>
        <w:t xml:space="preserve"> Clinical Psychological Science, 2019. </w:t>
      </w:r>
      <w:r w:rsidRPr="00F72395">
        <w:rPr>
          <w:b/>
          <w:noProof/>
        </w:rPr>
        <w:t>7</w:t>
      </w:r>
      <w:r w:rsidRPr="00F72395">
        <w:rPr>
          <w:noProof/>
        </w:rPr>
        <w:t>(5): p. 1144-1158.</w:t>
      </w:r>
    </w:p>
    <w:p w14:paraId="144E6678" w14:textId="77777777" w:rsidR="00F72395" w:rsidRPr="00F72395" w:rsidRDefault="00F72395" w:rsidP="00F72395">
      <w:pPr>
        <w:pStyle w:val="EndNoteBibliography"/>
        <w:ind w:left="720" w:hanging="720"/>
        <w:rPr>
          <w:noProof/>
        </w:rPr>
      </w:pPr>
      <w:r w:rsidRPr="00F72395">
        <w:rPr>
          <w:noProof/>
        </w:rPr>
        <w:t>166.</w:t>
      </w:r>
      <w:r w:rsidRPr="00F72395">
        <w:rPr>
          <w:noProof/>
        </w:rPr>
        <w:tab/>
        <w:t xml:space="preserve">Christensen, K.A., et al., </w:t>
      </w:r>
      <w:r w:rsidRPr="00F72395">
        <w:rPr>
          <w:i/>
          <w:noProof/>
        </w:rPr>
        <w:t>Food insecurity associated with elevated eating disorder symptoms, impairment, and eating disorder diagnoses in an American University student sample before and during the beginning of the COVID-19 pandemic.</w:t>
      </w:r>
      <w:r w:rsidRPr="00F72395">
        <w:rPr>
          <w:noProof/>
        </w:rPr>
        <w:t xml:space="preserve"> Int J Eat Disord, 2021.</w:t>
      </w:r>
    </w:p>
    <w:p w14:paraId="1CEE2014" w14:textId="77777777" w:rsidR="00F72395" w:rsidRPr="00F72395" w:rsidRDefault="00F72395" w:rsidP="00F72395">
      <w:pPr>
        <w:pStyle w:val="EndNoteBibliography"/>
        <w:ind w:left="720" w:hanging="720"/>
        <w:rPr>
          <w:noProof/>
        </w:rPr>
      </w:pPr>
      <w:r w:rsidRPr="00F72395">
        <w:rPr>
          <w:noProof/>
        </w:rPr>
        <w:t>167.</w:t>
      </w:r>
      <w:r w:rsidRPr="00F72395">
        <w:rPr>
          <w:noProof/>
        </w:rPr>
        <w:tab/>
        <w:t xml:space="preserve">Coffino, J.A., C.M. Grilo, and T. Udo, </w:t>
      </w:r>
      <w:r w:rsidRPr="00F72395">
        <w:rPr>
          <w:i/>
          <w:noProof/>
        </w:rPr>
        <w:t>Childhood food neglect and adverse experiences associated with DSM-5 eating disorders in U.S. National Sample.</w:t>
      </w:r>
      <w:r w:rsidRPr="00F72395">
        <w:rPr>
          <w:noProof/>
        </w:rPr>
        <w:t xml:space="preserve"> J Psychiatr Res, 2020. </w:t>
      </w:r>
      <w:r w:rsidRPr="00F72395">
        <w:rPr>
          <w:b/>
          <w:noProof/>
        </w:rPr>
        <w:t>127</w:t>
      </w:r>
      <w:r w:rsidRPr="00F72395">
        <w:rPr>
          <w:noProof/>
        </w:rPr>
        <w:t>: p. 75-79.</w:t>
      </w:r>
    </w:p>
    <w:p w14:paraId="2A9AC0C8" w14:textId="77777777" w:rsidR="00F72395" w:rsidRPr="00F72395" w:rsidRDefault="00F72395" w:rsidP="00F72395">
      <w:pPr>
        <w:pStyle w:val="EndNoteBibliography"/>
        <w:ind w:left="720" w:hanging="720"/>
        <w:rPr>
          <w:noProof/>
        </w:rPr>
      </w:pPr>
      <w:r w:rsidRPr="00F72395">
        <w:rPr>
          <w:noProof/>
        </w:rPr>
        <w:t>168.</w:t>
      </w:r>
      <w:r w:rsidRPr="00F72395">
        <w:rPr>
          <w:noProof/>
        </w:rPr>
        <w:tab/>
        <w:t xml:space="preserve">Hazzard, V.M., et al., </w:t>
      </w:r>
      <w:r w:rsidRPr="00F72395">
        <w:rPr>
          <w:i/>
          <w:noProof/>
        </w:rPr>
        <w:t>Food Insecurity and Eating Disorders: a Review of Emerging Evidence.</w:t>
      </w:r>
      <w:r w:rsidRPr="00F72395">
        <w:rPr>
          <w:noProof/>
        </w:rPr>
        <w:t xml:space="preserve"> Curr Psychiatry Rep, 2020. </w:t>
      </w:r>
      <w:r w:rsidRPr="00F72395">
        <w:rPr>
          <w:b/>
          <w:noProof/>
        </w:rPr>
        <w:t>22</w:t>
      </w:r>
      <w:r w:rsidRPr="00F72395">
        <w:rPr>
          <w:noProof/>
        </w:rPr>
        <w:t>(12): p. 74.</w:t>
      </w:r>
    </w:p>
    <w:p w14:paraId="7484DCA3" w14:textId="77777777" w:rsidR="00F72395" w:rsidRPr="00F72395" w:rsidRDefault="00F72395" w:rsidP="00F72395">
      <w:pPr>
        <w:pStyle w:val="EndNoteBibliography"/>
        <w:ind w:left="720" w:hanging="720"/>
        <w:rPr>
          <w:noProof/>
        </w:rPr>
      </w:pPr>
      <w:r w:rsidRPr="00F72395">
        <w:rPr>
          <w:noProof/>
        </w:rPr>
        <w:t>169.</w:t>
      </w:r>
      <w:r w:rsidRPr="00F72395">
        <w:rPr>
          <w:noProof/>
        </w:rPr>
        <w:tab/>
        <w:t xml:space="preserve">Stinson, E.J., et al., </w:t>
      </w:r>
      <w:r w:rsidRPr="00F72395">
        <w:rPr>
          <w:i/>
          <w:noProof/>
        </w:rPr>
        <w:t>Food Insecurity is Associated with Maladaptive Eating Behaviors and Objectively Measured Overeating.</w:t>
      </w:r>
      <w:r w:rsidRPr="00F72395">
        <w:rPr>
          <w:noProof/>
        </w:rPr>
        <w:t xml:space="preserve"> Obesity (Silver Spring), 2018. </w:t>
      </w:r>
      <w:r w:rsidRPr="00F72395">
        <w:rPr>
          <w:b/>
          <w:noProof/>
        </w:rPr>
        <w:t>26</w:t>
      </w:r>
      <w:r w:rsidRPr="00F72395">
        <w:rPr>
          <w:noProof/>
        </w:rPr>
        <w:t>(12): p. 1841-1848.</w:t>
      </w:r>
    </w:p>
    <w:p w14:paraId="3C301496" w14:textId="77777777" w:rsidR="00F72395" w:rsidRPr="00F72395" w:rsidRDefault="00F72395" w:rsidP="00F72395">
      <w:pPr>
        <w:pStyle w:val="EndNoteBibliography"/>
        <w:ind w:left="720" w:hanging="720"/>
        <w:rPr>
          <w:noProof/>
        </w:rPr>
      </w:pPr>
      <w:r w:rsidRPr="00F72395">
        <w:rPr>
          <w:noProof/>
        </w:rPr>
        <w:t>170.</w:t>
      </w:r>
      <w:r w:rsidRPr="00F72395">
        <w:rPr>
          <w:noProof/>
        </w:rPr>
        <w:tab/>
        <w:t xml:space="preserve">Rasmusson, G., et al., </w:t>
      </w:r>
      <w:r w:rsidRPr="00F72395">
        <w:rPr>
          <w:i/>
          <w:noProof/>
        </w:rPr>
        <w:t>Household food insecurity is associated with binge-eating disorder and obesity.</w:t>
      </w:r>
      <w:r w:rsidRPr="00F72395">
        <w:rPr>
          <w:noProof/>
        </w:rPr>
        <w:t xml:space="preserve"> Int J Eat Disord, 2018. </w:t>
      </w:r>
      <w:r w:rsidRPr="00F72395">
        <w:rPr>
          <w:b/>
          <w:noProof/>
        </w:rPr>
        <w:t>52</w:t>
      </w:r>
      <w:r w:rsidRPr="00F72395">
        <w:rPr>
          <w:noProof/>
        </w:rPr>
        <w:t>(1): p. 28-35.</w:t>
      </w:r>
    </w:p>
    <w:p w14:paraId="39D78CAA" w14:textId="77777777" w:rsidR="00F72395" w:rsidRPr="00F72395" w:rsidRDefault="00F72395" w:rsidP="00F72395">
      <w:pPr>
        <w:pStyle w:val="EndNoteBibliography"/>
        <w:ind w:left="720" w:hanging="720"/>
        <w:rPr>
          <w:noProof/>
        </w:rPr>
      </w:pPr>
      <w:r w:rsidRPr="00F72395">
        <w:rPr>
          <w:noProof/>
        </w:rPr>
        <w:t>171.</w:t>
      </w:r>
      <w:r w:rsidRPr="00F72395">
        <w:rPr>
          <w:noProof/>
        </w:rPr>
        <w:tab/>
        <w:t xml:space="preserve">Perez, M., A.L. Ramirez, and E. Trujillo-ChiVacuán, </w:t>
      </w:r>
      <w:r w:rsidRPr="00F72395">
        <w:rPr>
          <w:i/>
          <w:noProof/>
        </w:rPr>
        <w:t>An introduction to the special issue on the state of the art research on treatment and prevention of eating disorders on ethnic minorities.</w:t>
      </w:r>
      <w:r w:rsidRPr="00F72395">
        <w:rPr>
          <w:noProof/>
        </w:rPr>
        <w:t xml:space="preserve"> Eat Disord, 2019. </w:t>
      </w:r>
      <w:r w:rsidRPr="00F72395">
        <w:rPr>
          <w:b/>
          <w:noProof/>
        </w:rPr>
        <w:t>27</w:t>
      </w:r>
      <w:r w:rsidRPr="00F72395">
        <w:rPr>
          <w:noProof/>
        </w:rPr>
        <w:t>(2): p. 101-109.</w:t>
      </w:r>
    </w:p>
    <w:p w14:paraId="6711302E" w14:textId="77777777" w:rsidR="00F72395" w:rsidRPr="00F72395" w:rsidRDefault="00F72395" w:rsidP="00F72395">
      <w:pPr>
        <w:pStyle w:val="EndNoteBibliography"/>
        <w:ind w:left="720" w:hanging="720"/>
        <w:rPr>
          <w:noProof/>
        </w:rPr>
      </w:pPr>
      <w:r w:rsidRPr="00F72395">
        <w:rPr>
          <w:noProof/>
        </w:rPr>
        <w:lastRenderedPageBreak/>
        <w:t>172.</w:t>
      </w:r>
      <w:r w:rsidRPr="00F72395">
        <w:rPr>
          <w:noProof/>
        </w:rPr>
        <w:tab/>
        <w:t xml:space="preserve">Goode, R.W., et al., </w:t>
      </w:r>
      <w:r w:rsidRPr="00F72395">
        <w:rPr>
          <w:i/>
          <w:noProof/>
        </w:rPr>
        <w:t>Binge eating and binge-eating disorder in Black women: A systematic review.</w:t>
      </w:r>
      <w:r w:rsidRPr="00F72395">
        <w:rPr>
          <w:noProof/>
        </w:rPr>
        <w:t xml:space="preserve"> Int J Eat Disord, 2020. </w:t>
      </w:r>
      <w:r w:rsidRPr="00F72395">
        <w:rPr>
          <w:b/>
          <w:noProof/>
        </w:rPr>
        <w:t>53</w:t>
      </w:r>
      <w:r w:rsidRPr="00F72395">
        <w:rPr>
          <w:noProof/>
        </w:rPr>
        <w:t>(4): p. 491-507.</w:t>
      </w:r>
    </w:p>
    <w:p w14:paraId="5F56F97B" w14:textId="77777777" w:rsidR="00F72395" w:rsidRPr="00F72395" w:rsidRDefault="00F72395" w:rsidP="00F72395">
      <w:pPr>
        <w:pStyle w:val="EndNoteBibliography"/>
        <w:ind w:left="720" w:hanging="720"/>
        <w:rPr>
          <w:noProof/>
        </w:rPr>
      </w:pPr>
      <w:r w:rsidRPr="00F72395">
        <w:rPr>
          <w:noProof/>
        </w:rPr>
        <w:t>173.</w:t>
      </w:r>
      <w:r w:rsidRPr="00F72395">
        <w:rPr>
          <w:noProof/>
        </w:rPr>
        <w:tab/>
        <w:t xml:space="preserve">Perez, M., T.K. Ohrt, and H.W. Hoek, </w:t>
      </w:r>
      <w:r w:rsidRPr="00F72395">
        <w:rPr>
          <w:i/>
          <w:noProof/>
        </w:rPr>
        <w:t>Prevalence and treatment of eating disorders among Hispanics/Latino Americans in the United States.</w:t>
      </w:r>
      <w:r w:rsidRPr="00F72395">
        <w:rPr>
          <w:noProof/>
        </w:rPr>
        <w:t xml:space="preserve"> Curr Opin Psychiatry, 2016. </w:t>
      </w:r>
      <w:r w:rsidRPr="00F72395">
        <w:rPr>
          <w:b/>
          <w:noProof/>
        </w:rPr>
        <w:t>29</w:t>
      </w:r>
      <w:r w:rsidRPr="00F72395">
        <w:rPr>
          <w:noProof/>
        </w:rPr>
        <w:t>(6): p. 378-82.</w:t>
      </w:r>
    </w:p>
    <w:p w14:paraId="77151841" w14:textId="77777777" w:rsidR="00F72395" w:rsidRPr="00F72395" w:rsidRDefault="00F72395" w:rsidP="00F72395">
      <w:pPr>
        <w:pStyle w:val="EndNoteBibliography"/>
        <w:ind w:left="720" w:hanging="720"/>
        <w:rPr>
          <w:noProof/>
        </w:rPr>
      </w:pPr>
      <w:r w:rsidRPr="00F72395">
        <w:rPr>
          <w:noProof/>
        </w:rPr>
        <w:t>174.</w:t>
      </w:r>
      <w:r w:rsidRPr="00F72395">
        <w:rPr>
          <w:noProof/>
        </w:rPr>
        <w:tab/>
        <w:t xml:space="preserve">Nagata, J.M., K.T. Ganson, and S.B. Austin, </w:t>
      </w:r>
      <w:r w:rsidRPr="00F72395">
        <w:rPr>
          <w:i/>
          <w:noProof/>
        </w:rPr>
        <w:t>Emerging trends in eating disorders among sexual and gender minorities.</w:t>
      </w:r>
      <w:r w:rsidRPr="00F72395">
        <w:rPr>
          <w:noProof/>
        </w:rPr>
        <w:t xml:space="preserve"> Curr Opin Psychiatry, 2020. </w:t>
      </w:r>
      <w:r w:rsidRPr="00F72395">
        <w:rPr>
          <w:b/>
          <w:noProof/>
        </w:rPr>
        <w:t>33</w:t>
      </w:r>
      <w:r w:rsidRPr="00F72395">
        <w:rPr>
          <w:noProof/>
        </w:rPr>
        <w:t>(6): p. 562-567.</w:t>
      </w:r>
    </w:p>
    <w:p w14:paraId="26D6363C" w14:textId="77777777" w:rsidR="00F72395" w:rsidRPr="00F72395" w:rsidRDefault="00F72395" w:rsidP="00F72395">
      <w:pPr>
        <w:pStyle w:val="EndNoteBibliography"/>
        <w:ind w:left="720" w:hanging="720"/>
        <w:rPr>
          <w:noProof/>
        </w:rPr>
      </w:pPr>
      <w:r w:rsidRPr="00F72395">
        <w:rPr>
          <w:noProof/>
        </w:rPr>
        <w:t>175.</w:t>
      </w:r>
      <w:r w:rsidRPr="00F72395">
        <w:rPr>
          <w:noProof/>
        </w:rPr>
        <w:tab/>
        <w:t xml:space="preserve">Kamody, R.C., C.M. Grilo, and T. Udo, </w:t>
      </w:r>
      <w:r w:rsidRPr="00F72395">
        <w:rPr>
          <w:i/>
          <w:noProof/>
        </w:rPr>
        <w:t>Disparities in DSM-5 defined eating disorders by sexual orientation among U.S. adults.</w:t>
      </w:r>
      <w:r w:rsidRPr="00F72395">
        <w:rPr>
          <w:noProof/>
        </w:rPr>
        <w:t xml:space="preserve"> Int J Eat Disord, 2020. </w:t>
      </w:r>
      <w:r w:rsidRPr="00F72395">
        <w:rPr>
          <w:b/>
          <w:noProof/>
        </w:rPr>
        <w:t>53</w:t>
      </w:r>
      <w:r w:rsidRPr="00F72395">
        <w:rPr>
          <w:noProof/>
        </w:rPr>
        <w:t>(2): p. 278-287.</w:t>
      </w:r>
    </w:p>
    <w:p w14:paraId="4EAFFC37" w14:textId="77777777" w:rsidR="00F72395" w:rsidRPr="00F72395" w:rsidRDefault="00F72395" w:rsidP="00F72395">
      <w:pPr>
        <w:pStyle w:val="EndNoteBibliography"/>
        <w:ind w:left="720" w:hanging="720"/>
        <w:rPr>
          <w:noProof/>
        </w:rPr>
      </w:pPr>
      <w:r w:rsidRPr="00F72395">
        <w:rPr>
          <w:noProof/>
        </w:rPr>
        <w:t>176.</w:t>
      </w:r>
      <w:r w:rsidRPr="00F72395">
        <w:rPr>
          <w:noProof/>
        </w:rPr>
        <w:tab/>
        <w:t xml:space="preserve">Watson, R.J., J.F. Veale, and E.M. Saewyc, </w:t>
      </w:r>
      <w:r w:rsidRPr="00F72395">
        <w:rPr>
          <w:i/>
          <w:noProof/>
        </w:rPr>
        <w:t>Disordered eating behaviors among transgender youth: Probability profiles from risk and protective factors.</w:t>
      </w:r>
      <w:r w:rsidRPr="00F72395">
        <w:rPr>
          <w:noProof/>
        </w:rPr>
        <w:t xml:space="preserve"> Int J Eat Disord, 2017. </w:t>
      </w:r>
      <w:r w:rsidRPr="00F72395">
        <w:rPr>
          <w:b/>
          <w:noProof/>
        </w:rPr>
        <w:t>50</w:t>
      </w:r>
      <w:r w:rsidRPr="00F72395">
        <w:rPr>
          <w:noProof/>
        </w:rPr>
        <w:t>(5): p. 515-522.</w:t>
      </w:r>
    </w:p>
    <w:p w14:paraId="4B6D2CFD" w14:textId="77777777" w:rsidR="00F72395" w:rsidRPr="00F72395" w:rsidRDefault="00F72395" w:rsidP="00F72395">
      <w:pPr>
        <w:pStyle w:val="EndNoteBibliography"/>
        <w:ind w:left="720" w:hanging="720"/>
        <w:rPr>
          <w:noProof/>
        </w:rPr>
      </w:pPr>
      <w:r w:rsidRPr="00F72395">
        <w:rPr>
          <w:noProof/>
        </w:rPr>
        <w:t>177.</w:t>
      </w:r>
      <w:r w:rsidRPr="00F72395">
        <w:rPr>
          <w:noProof/>
        </w:rPr>
        <w:tab/>
        <w:t xml:space="preserve">Kristeller, J., R.Q. Wolever, and V. Sheets, </w:t>
      </w:r>
      <w:r w:rsidRPr="00F72395">
        <w:rPr>
          <w:i/>
          <w:noProof/>
        </w:rPr>
        <w:t>Mindfulness-based eating awareness training (MB-EAT) for binge eating: A randomized clinical trial.</w:t>
      </w:r>
      <w:r w:rsidRPr="00F72395">
        <w:rPr>
          <w:noProof/>
        </w:rPr>
        <w:t xml:space="preserve"> Mindfulness, 2014. </w:t>
      </w:r>
      <w:r w:rsidRPr="00F72395">
        <w:rPr>
          <w:b/>
          <w:noProof/>
        </w:rPr>
        <w:t>5</w:t>
      </w:r>
      <w:r w:rsidRPr="00F72395">
        <w:rPr>
          <w:noProof/>
        </w:rPr>
        <w:t>: p. 282-297.</w:t>
      </w:r>
    </w:p>
    <w:p w14:paraId="2BA05BD9" w14:textId="77777777" w:rsidR="00F72395" w:rsidRPr="00F72395" w:rsidRDefault="00F72395" w:rsidP="00F72395">
      <w:pPr>
        <w:pStyle w:val="EndNoteBibliography"/>
        <w:ind w:left="720" w:hanging="720"/>
        <w:rPr>
          <w:noProof/>
        </w:rPr>
      </w:pPr>
      <w:r w:rsidRPr="00F72395">
        <w:rPr>
          <w:noProof/>
        </w:rPr>
        <w:t>178.</w:t>
      </w:r>
      <w:r w:rsidRPr="00F72395">
        <w:rPr>
          <w:noProof/>
        </w:rPr>
        <w:tab/>
        <w:t xml:space="preserve">Ugarte Pérez, C., et al., </w:t>
      </w:r>
      <w:r w:rsidRPr="00F72395">
        <w:rPr>
          <w:i/>
          <w:noProof/>
        </w:rPr>
        <w:t>Comparative efficacy of remotely delivered mindfulness-based eating awareness training versus behavioral-weight loss counseling during COVID-19.</w:t>
      </w:r>
      <w:r w:rsidRPr="00F72395">
        <w:rPr>
          <w:noProof/>
        </w:rPr>
        <w:t xml:space="preserve"> Frontiers in Psychology, 2023. </w:t>
      </w:r>
      <w:r w:rsidRPr="00F72395">
        <w:rPr>
          <w:b/>
          <w:noProof/>
        </w:rPr>
        <w:t>14</w:t>
      </w:r>
      <w:r w:rsidRPr="00F72395">
        <w:rPr>
          <w:noProof/>
        </w:rPr>
        <w:t>.</w:t>
      </w:r>
    </w:p>
    <w:p w14:paraId="3900D964" w14:textId="77777777" w:rsidR="00F72395" w:rsidRPr="00F72395" w:rsidRDefault="00F72395" w:rsidP="00F72395">
      <w:pPr>
        <w:pStyle w:val="EndNoteBibliography"/>
        <w:ind w:left="720" w:hanging="720"/>
        <w:rPr>
          <w:noProof/>
        </w:rPr>
      </w:pPr>
      <w:r w:rsidRPr="00F72395">
        <w:rPr>
          <w:noProof/>
        </w:rPr>
        <w:t>179.</w:t>
      </w:r>
      <w:r w:rsidRPr="00F72395">
        <w:rPr>
          <w:noProof/>
        </w:rPr>
        <w:tab/>
        <w:t xml:space="preserve">Flatt, R.E., et al., </w:t>
      </w:r>
      <w:r w:rsidRPr="00F72395">
        <w:rPr>
          <w:i/>
          <w:noProof/>
        </w:rPr>
        <w:t>Retention, engagement, and binge-eating outcomes: Evaluating feasibility of the Binge-Eating Genetics Initiative study.</w:t>
      </w:r>
      <w:r w:rsidRPr="00F72395">
        <w:rPr>
          <w:noProof/>
        </w:rPr>
        <w:t xml:space="preserve"> International Journal of Eating Disorders, 2022. </w:t>
      </w:r>
      <w:r w:rsidRPr="00F72395">
        <w:rPr>
          <w:b/>
          <w:noProof/>
        </w:rPr>
        <w:t>55</w:t>
      </w:r>
      <w:r w:rsidRPr="00F72395">
        <w:rPr>
          <w:noProof/>
        </w:rPr>
        <w:t>(8): p. 1031-1041.</w:t>
      </w:r>
    </w:p>
    <w:p w14:paraId="7E9EBA26" w14:textId="77777777" w:rsidR="00F72395" w:rsidRPr="00F72395" w:rsidRDefault="00F72395" w:rsidP="00F72395">
      <w:pPr>
        <w:pStyle w:val="EndNoteBibliography"/>
        <w:ind w:left="720" w:hanging="720"/>
        <w:rPr>
          <w:noProof/>
        </w:rPr>
      </w:pPr>
      <w:r w:rsidRPr="00F72395">
        <w:rPr>
          <w:noProof/>
        </w:rPr>
        <w:lastRenderedPageBreak/>
        <w:t>180.</w:t>
      </w:r>
      <w:r w:rsidRPr="00F72395">
        <w:rPr>
          <w:noProof/>
        </w:rPr>
        <w:tab/>
        <w:t xml:space="preserve">Linnet, J., et al., </w:t>
      </w:r>
      <w:r w:rsidRPr="00F72395">
        <w:rPr>
          <w:i/>
          <w:noProof/>
        </w:rPr>
        <w:t>Days between sessions predict attrition in text-based internet intervention of Binge Eating Disorder.</w:t>
      </w:r>
      <w:r w:rsidRPr="00F72395">
        <w:rPr>
          <w:noProof/>
        </w:rPr>
        <w:t xml:space="preserve"> Internet Interv, 2023. </w:t>
      </w:r>
      <w:r w:rsidRPr="00F72395">
        <w:rPr>
          <w:b/>
          <w:noProof/>
        </w:rPr>
        <w:t>31</w:t>
      </w:r>
      <w:r w:rsidRPr="00F72395">
        <w:rPr>
          <w:noProof/>
        </w:rPr>
        <w:t>: p. 100607.</w:t>
      </w:r>
    </w:p>
    <w:p w14:paraId="4BF9BDAA" w14:textId="77777777" w:rsidR="00F72395" w:rsidRPr="00F72395" w:rsidRDefault="00F72395" w:rsidP="00F72395">
      <w:pPr>
        <w:pStyle w:val="EndNoteBibliography"/>
        <w:ind w:left="720" w:hanging="720"/>
        <w:rPr>
          <w:noProof/>
        </w:rPr>
      </w:pPr>
      <w:r w:rsidRPr="00F72395">
        <w:rPr>
          <w:noProof/>
        </w:rPr>
        <w:t>181.</w:t>
      </w:r>
      <w:r w:rsidRPr="00F72395">
        <w:rPr>
          <w:noProof/>
        </w:rPr>
        <w:tab/>
        <w:t xml:space="preserve">Puls, H.-C., et al., </w:t>
      </w:r>
      <w:r w:rsidRPr="00F72395">
        <w:rPr>
          <w:i/>
          <w:noProof/>
        </w:rPr>
        <w:t>Adherence as a predictor of dropout in Internet-based guided self-help for adults with binge-eating disorder and overweight or obesity.</w:t>
      </w:r>
      <w:r w:rsidRPr="00F72395">
        <w:rPr>
          <w:noProof/>
        </w:rPr>
        <w:t xml:space="preserve"> International Journal of Eating Disorders, 2020. </w:t>
      </w:r>
      <w:r w:rsidRPr="00F72395">
        <w:rPr>
          <w:b/>
          <w:noProof/>
        </w:rPr>
        <w:t>53</w:t>
      </w:r>
      <w:r w:rsidRPr="00F72395">
        <w:rPr>
          <w:noProof/>
        </w:rPr>
        <w:t>(4): p. 555-563.</w:t>
      </w:r>
    </w:p>
    <w:p w14:paraId="35A0ECFE" w14:textId="77777777" w:rsidR="00F72395" w:rsidRPr="00F72395" w:rsidRDefault="00F72395" w:rsidP="00F72395">
      <w:pPr>
        <w:pStyle w:val="EndNoteBibliography"/>
        <w:ind w:left="720" w:hanging="720"/>
        <w:rPr>
          <w:noProof/>
        </w:rPr>
      </w:pPr>
      <w:r w:rsidRPr="00F72395">
        <w:rPr>
          <w:noProof/>
        </w:rPr>
        <w:t>182.</w:t>
      </w:r>
      <w:r w:rsidRPr="00F72395">
        <w:rPr>
          <w:noProof/>
        </w:rPr>
        <w:tab/>
        <w:t xml:space="preserve">Amianto, F., et al., </w:t>
      </w:r>
      <w:r w:rsidRPr="00F72395">
        <w:rPr>
          <w:i/>
          <w:noProof/>
        </w:rPr>
        <w:t>Binge-eating disorder diagnosis and treatment: a recap in front of DSM-5.</w:t>
      </w:r>
      <w:r w:rsidRPr="00F72395">
        <w:rPr>
          <w:noProof/>
        </w:rPr>
        <w:t xml:space="preserve"> BMC Psychiatry, 2015. </w:t>
      </w:r>
      <w:r w:rsidRPr="00F72395">
        <w:rPr>
          <w:b/>
          <w:noProof/>
        </w:rPr>
        <w:t>15</w:t>
      </w:r>
      <w:r w:rsidRPr="00F72395">
        <w:rPr>
          <w:noProof/>
        </w:rPr>
        <w:t>: p. 70.</w:t>
      </w:r>
    </w:p>
    <w:p w14:paraId="0FE5F31B" w14:textId="77777777" w:rsidR="00F72395" w:rsidRPr="00F72395" w:rsidRDefault="00F72395" w:rsidP="00F72395">
      <w:pPr>
        <w:pStyle w:val="EndNoteBibliography"/>
        <w:ind w:left="720" w:hanging="720"/>
        <w:rPr>
          <w:noProof/>
        </w:rPr>
      </w:pPr>
      <w:r w:rsidRPr="00F72395">
        <w:rPr>
          <w:noProof/>
        </w:rPr>
        <w:t>183.</w:t>
      </w:r>
      <w:r w:rsidRPr="00F72395">
        <w:rPr>
          <w:noProof/>
        </w:rPr>
        <w:tab/>
        <w:t xml:space="preserve">Flückiger, C., et al., </w:t>
      </w:r>
      <w:r w:rsidRPr="00F72395">
        <w:rPr>
          <w:i/>
          <w:noProof/>
        </w:rPr>
        <w:t>Predicting premature termination within a randomized controlled trial for binge-eating patients.</w:t>
      </w:r>
      <w:r w:rsidRPr="00F72395">
        <w:rPr>
          <w:noProof/>
        </w:rPr>
        <w:t xml:space="preserve"> Behav Ther, 2011. </w:t>
      </w:r>
      <w:r w:rsidRPr="00F72395">
        <w:rPr>
          <w:b/>
          <w:noProof/>
        </w:rPr>
        <w:t>42</w:t>
      </w:r>
      <w:r w:rsidRPr="00F72395">
        <w:rPr>
          <w:noProof/>
        </w:rPr>
        <w:t>(4): p. 716-25.</w:t>
      </w:r>
    </w:p>
    <w:p w14:paraId="0CD5CD5F" w14:textId="77777777" w:rsidR="00F72395" w:rsidRPr="00F72395" w:rsidRDefault="00F72395" w:rsidP="00F72395">
      <w:pPr>
        <w:pStyle w:val="EndNoteBibliography"/>
        <w:ind w:left="720" w:hanging="720"/>
        <w:rPr>
          <w:noProof/>
        </w:rPr>
      </w:pPr>
      <w:r w:rsidRPr="00F72395">
        <w:rPr>
          <w:noProof/>
        </w:rPr>
        <w:t>184.</w:t>
      </w:r>
      <w:r w:rsidRPr="00F72395">
        <w:rPr>
          <w:noProof/>
        </w:rPr>
        <w:tab/>
        <w:t xml:space="preserve">Heather Thompson-Brenner, Ph.D. Dr. Thompson-Brenner is affiliated with the Center for Anxiety, et al., </w:t>
      </w:r>
      <w:r w:rsidRPr="00F72395">
        <w:rPr>
          <w:i/>
          <w:noProof/>
        </w:rPr>
        <w:t>Clinician Reactions to Patients With Eating Disorders: A Review of the Literature.</w:t>
      </w:r>
      <w:r w:rsidRPr="00F72395">
        <w:rPr>
          <w:noProof/>
        </w:rPr>
        <w:t xml:space="preserve"> Psychiatric Services, 2012. </w:t>
      </w:r>
      <w:r w:rsidRPr="00F72395">
        <w:rPr>
          <w:b/>
          <w:noProof/>
        </w:rPr>
        <w:t>63</w:t>
      </w:r>
      <w:r w:rsidRPr="00F72395">
        <w:rPr>
          <w:noProof/>
        </w:rPr>
        <w:t>(1): p. 73-78.</w:t>
      </w:r>
    </w:p>
    <w:p w14:paraId="7FF5FC56" w14:textId="77777777" w:rsidR="00F72395" w:rsidRPr="00F72395" w:rsidRDefault="00F72395" w:rsidP="00F72395">
      <w:pPr>
        <w:pStyle w:val="EndNoteBibliography"/>
        <w:ind w:left="720" w:hanging="720"/>
        <w:rPr>
          <w:noProof/>
        </w:rPr>
      </w:pPr>
      <w:r w:rsidRPr="00F72395">
        <w:rPr>
          <w:noProof/>
        </w:rPr>
        <w:t>185.</w:t>
      </w:r>
      <w:r w:rsidRPr="00F72395">
        <w:rPr>
          <w:noProof/>
        </w:rPr>
        <w:tab/>
        <w:t xml:space="preserve">Rodríguez-Martín, B.C., et al., </w:t>
      </w:r>
      <w:r w:rsidRPr="00F72395">
        <w:rPr>
          <w:i/>
          <w:noProof/>
        </w:rPr>
        <w:t>Treating Anorexia as Addiction: A Case Study with 2-Years of Follow-Up.</w:t>
      </w:r>
      <w:r w:rsidRPr="00F72395">
        <w:rPr>
          <w:noProof/>
        </w:rPr>
        <w:t xml:space="preserve"> Journal of Psychiatry and Psychiatric Disorders, 2020. </w:t>
      </w:r>
      <w:r w:rsidRPr="00F72395">
        <w:rPr>
          <w:b/>
          <w:noProof/>
        </w:rPr>
        <w:t>4</w:t>
      </w:r>
      <w:r w:rsidRPr="00F72395">
        <w:rPr>
          <w:noProof/>
        </w:rPr>
        <w:t>: p. 94-100.</w:t>
      </w:r>
    </w:p>
    <w:p w14:paraId="5F301F25" w14:textId="77777777" w:rsidR="00F72395" w:rsidRPr="00F72395" w:rsidRDefault="00F72395" w:rsidP="00F72395">
      <w:pPr>
        <w:pStyle w:val="EndNoteBibliography"/>
        <w:ind w:left="720" w:hanging="720"/>
        <w:rPr>
          <w:noProof/>
        </w:rPr>
      </w:pPr>
      <w:r w:rsidRPr="00F72395">
        <w:rPr>
          <w:noProof/>
        </w:rPr>
        <w:t>186.</w:t>
      </w:r>
      <w:r w:rsidRPr="00F72395">
        <w:rPr>
          <w:noProof/>
        </w:rPr>
        <w:tab/>
        <w:t xml:space="preserve">Anonymous, </w:t>
      </w:r>
      <w:r w:rsidRPr="00F72395">
        <w:rPr>
          <w:i/>
          <w:noProof/>
        </w:rPr>
        <w:t>Matching Alcoholism Treatments to Client Heterogeneity: Project MATCH posttreatment drinking outcomes.</w:t>
      </w:r>
      <w:r w:rsidRPr="00F72395">
        <w:rPr>
          <w:noProof/>
        </w:rPr>
        <w:t xml:space="preserve"> J Stud Alcohol, 1997. </w:t>
      </w:r>
      <w:r w:rsidRPr="00F72395">
        <w:rPr>
          <w:b/>
          <w:noProof/>
        </w:rPr>
        <w:t>58</w:t>
      </w:r>
      <w:r w:rsidRPr="00F72395">
        <w:rPr>
          <w:noProof/>
        </w:rPr>
        <w:t>(1): p. 7-29.</w:t>
      </w:r>
    </w:p>
    <w:p w14:paraId="019FDD71" w14:textId="47348339" w:rsidR="00F72395" w:rsidRPr="00F72395" w:rsidRDefault="00F72395" w:rsidP="00F72395">
      <w:pPr>
        <w:pStyle w:val="EndNoteBibliography"/>
        <w:ind w:left="720" w:hanging="720"/>
        <w:rPr>
          <w:noProof/>
        </w:rPr>
      </w:pPr>
      <w:r w:rsidRPr="00F72395">
        <w:rPr>
          <w:noProof/>
        </w:rPr>
        <w:t>187.</w:t>
      </w:r>
      <w:r w:rsidRPr="00F72395">
        <w:rPr>
          <w:noProof/>
        </w:rPr>
        <w:tab/>
        <w:t xml:space="preserve">NIDA, </w:t>
      </w:r>
      <w:r w:rsidRPr="00F72395">
        <w:rPr>
          <w:i/>
          <w:noProof/>
        </w:rPr>
        <w:t>Principles of Drug Addiction Treatment: A Research-Based Guide (Third Edition).</w:t>
      </w:r>
      <w:r w:rsidRPr="00F72395">
        <w:rPr>
          <w:noProof/>
        </w:rPr>
        <w:t xml:space="preserve"> Retrieved from </w:t>
      </w:r>
      <w:hyperlink r:id="rId27" w:history="1">
        <w:r w:rsidRPr="00F72395">
          <w:rPr>
            <w:rStyle w:val="Hyperlink"/>
            <w:noProof/>
          </w:rPr>
          <w:t>https://www.drugabuse.gov/publications/principles-drug-addiction-treatment-research-based-guide-third-edition</w:t>
        </w:r>
      </w:hyperlink>
      <w:r w:rsidRPr="00F72395">
        <w:rPr>
          <w:noProof/>
        </w:rPr>
        <w:t xml:space="preserve"> on 2018, November 1, 2018.</w:t>
      </w:r>
    </w:p>
    <w:p w14:paraId="0B8A211D" w14:textId="77777777" w:rsidR="00F72395" w:rsidRPr="00F72395" w:rsidRDefault="00F72395" w:rsidP="00F72395">
      <w:pPr>
        <w:pStyle w:val="EndNoteBibliography"/>
        <w:ind w:left="720" w:hanging="720"/>
        <w:rPr>
          <w:noProof/>
        </w:rPr>
      </w:pPr>
      <w:r w:rsidRPr="00F72395">
        <w:rPr>
          <w:noProof/>
        </w:rPr>
        <w:lastRenderedPageBreak/>
        <w:t>188.</w:t>
      </w:r>
      <w:r w:rsidRPr="00F72395">
        <w:rPr>
          <w:noProof/>
        </w:rPr>
        <w:tab/>
        <w:t xml:space="preserve">Tonigan, J.S., </w:t>
      </w:r>
      <w:r w:rsidRPr="00F72395">
        <w:rPr>
          <w:i/>
          <w:noProof/>
        </w:rPr>
        <w:t>Alcoholics anonymous outcomes and benefits.</w:t>
      </w:r>
      <w:r w:rsidRPr="00F72395">
        <w:rPr>
          <w:noProof/>
        </w:rPr>
        <w:t xml:space="preserve"> Recent Dev Alcohol, 2008. </w:t>
      </w:r>
      <w:r w:rsidRPr="00F72395">
        <w:rPr>
          <w:b/>
          <w:noProof/>
        </w:rPr>
        <w:t>18</w:t>
      </w:r>
      <w:r w:rsidRPr="00F72395">
        <w:rPr>
          <w:noProof/>
        </w:rPr>
        <w:t>: p. 357-72.</w:t>
      </w:r>
    </w:p>
    <w:p w14:paraId="7F769854" w14:textId="77777777" w:rsidR="00F72395" w:rsidRPr="00F72395" w:rsidRDefault="00F72395" w:rsidP="00F72395">
      <w:pPr>
        <w:pStyle w:val="EndNoteBibliography"/>
        <w:ind w:left="720" w:hanging="720"/>
        <w:rPr>
          <w:noProof/>
        </w:rPr>
      </w:pPr>
      <w:r w:rsidRPr="00F72395">
        <w:rPr>
          <w:noProof/>
        </w:rPr>
        <w:t>189.</w:t>
      </w:r>
      <w:r w:rsidRPr="00F72395">
        <w:rPr>
          <w:noProof/>
        </w:rPr>
        <w:tab/>
        <w:t xml:space="preserve">Longabaugh, R., et al., </w:t>
      </w:r>
      <w:r w:rsidRPr="00F72395">
        <w:rPr>
          <w:i/>
          <w:noProof/>
        </w:rPr>
        <w:t>Active Ingredients: How and Why Evidence-Based Alcohol Behavioral Treatment Interventions Work.</w:t>
      </w:r>
      <w:r w:rsidRPr="00F72395">
        <w:rPr>
          <w:noProof/>
        </w:rPr>
        <w:t xml:space="preserve"> Alcoholism: Clinical and Experimental Research, 2005. </w:t>
      </w:r>
      <w:r w:rsidRPr="00F72395">
        <w:rPr>
          <w:b/>
          <w:noProof/>
        </w:rPr>
        <w:t>29</w:t>
      </w:r>
      <w:r w:rsidRPr="00F72395">
        <w:rPr>
          <w:noProof/>
        </w:rPr>
        <w:t>(2): p. 235-247.</w:t>
      </w:r>
    </w:p>
    <w:p w14:paraId="70978B81" w14:textId="77777777" w:rsidR="00F72395" w:rsidRPr="00F72395" w:rsidRDefault="00F72395" w:rsidP="00F72395">
      <w:pPr>
        <w:pStyle w:val="EndNoteBibliography"/>
        <w:ind w:left="720" w:hanging="720"/>
        <w:rPr>
          <w:noProof/>
        </w:rPr>
      </w:pPr>
      <w:r w:rsidRPr="00F72395">
        <w:rPr>
          <w:noProof/>
        </w:rPr>
        <w:t>190.</w:t>
      </w:r>
      <w:r w:rsidRPr="00F72395">
        <w:rPr>
          <w:noProof/>
        </w:rPr>
        <w:tab/>
        <w:t xml:space="preserve">Connors, G.J., J.S. Tonigan, and W.R. Miller, </w:t>
      </w:r>
      <w:r w:rsidRPr="00F72395">
        <w:rPr>
          <w:i/>
          <w:noProof/>
        </w:rPr>
        <w:t>A longitudinal model of intake symptomatology, AA participation and outcome: retrospective study of the project MATCH outpatient and aftercare samples.</w:t>
      </w:r>
      <w:r w:rsidRPr="00F72395">
        <w:rPr>
          <w:noProof/>
        </w:rPr>
        <w:t xml:space="preserve"> J Stud Alcohol, 2001. </w:t>
      </w:r>
      <w:r w:rsidRPr="00F72395">
        <w:rPr>
          <w:b/>
          <w:noProof/>
        </w:rPr>
        <w:t>62</w:t>
      </w:r>
      <w:r w:rsidRPr="00F72395">
        <w:rPr>
          <w:noProof/>
        </w:rPr>
        <w:t>(6): p. 817-25.</w:t>
      </w:r>
    </w:p>
    <w:p w14:paraId="27845830" w14:textId="77777777" w:rsidR="00F72395" w:rsidRPr="00F72395" w:rsidRDefault="00F72395" w:rsidP="00F72395">
      <w:pPr>
        <w:pStyle w:val="EndNoteBibliography"/>
        <w:ind w:left="720" w:hanging="720"/>
        <w:rPr>
          <w:noProof/>
        </w:rPr>
      </w:pPr>
      <w:r w:rsidRPr="00F72395">
        <w:rPr>
          <w:noProof/>
        </w:rPr>
        <w:t>191.</w:t>
      </w:r>
      <w:r w:rsidRPr="00F72395">
        <w:rPr>
          <w:noProof/>
        </w:rPr>
        <w:tab/>
        <w:t xml:space="preserve">Hirchak, K.A., et al., </w:t>
      </w:r>
      <w:r w:rsidRPr="00F72395">
        <w:rPr>
          <w:i/>
          <w:noProof/>
        </w:rPr>
        <w:t>The Validity of the Short Inventory of Problems and Drinking Intensity among Urban American Indian Adults.</w:t>
      </w:r>
      <w:r w:rsidRPr="00F72395">
        <w:rPr>
          <w:noProof/>
        </w:rPr>
        <w:t xml:space="preserve"> Subst Use Misuse, 2021. </w:t>
      </w:r>
      <w:r w:rsidRPr="00F72395">
        <w:rPr>
          <w:b/>
          <w:noProof/>
        </w:rPr>
        <w:t>56</w:t>
      </w:r>
      <w:r w:rsidRPr="00F72395">
        <w:rPr>
          <w:noProof/>
        </w:rPr>
        <w:t>(4): p. 501-509.</w:t>
      </w:r>
    </w:p>
    <w:p w14:paraId="4CC54852" w14:textId="77777777" w:rsidR="00F72395" w:rsidRPr="00F72395" w:rsidRDefault="00F72395" w:rsidP="00F72395">
      <w:pPr>
        <w:pStyle w:val="EndNoteBibliography"/>
        <w:ind w:left="720" w:hanging="720"/>
        <w:rPr>
          <w:noProof/>
        </w:rPr>
      </w:pPr>
      <w:r w:rsidRPr="00F72395">
        <w:rPr>
          <w:noProof/>
        </w:rPr>
        <w:t>192.</w:t>
      </w:r>
      <w:r w:rsidRPr="00F72395">
        <w:rPr>
          <w:noProof/>
        </w:rPr>
        <w:tab/>
        <w:t xml:space="preserve">Greenfield, B.L., et al., </w:t>
      </w:r>
      <w:r w:rsidRPr="00F72395">
        <w:rPr>
          <w:i/>
          <w:noProof/>
        </w:rPr>
        <w:t>Low rates of alcohol and tobacco use, strong cultural ties for Native American college students in the Southwest.</w:t>
      </w:r>
      <w:r w:rsidRPr="00F72395">
        <w:rPr>
          <w:noProof/>
        </w:rPr>
        <w:t xml:space="preserve"> Addict Behav, 2018. </w:t>
      </w:r>
      <w:r w:rsidRPr="00F72395">
        <w:rPr>
          <w:b/>
          <w:noProof/>
        </w:rPr>
        <w:t>82</w:t>
      </w:r>
      <w:r w:rsidRPr="00F72395">
        <w:rPr>
          <w:noProof/>
        </w:rPr>
        <w:t>: p. 122-128.</w:t>
      </w:r>
    </w:p>
    <w:p w14:paraId="5186882E" w14:textId="77777777" w:rsidR="00F72395" w:rsidRPr="00F72395" w:rsidRDefault="00F72395" w:rsidP="00F72395">
      <w:pPr>
        <w:pStyle w:val="EndNoteBibliography"/>
        <w:ind w:left="720" w:hanging="720"/>
        <w:rPr>
          <w:noProof/>
        </w:rPr>
      </w:pPr>
      <w:r w:rsidRPr="00F72395">
        <w:rPr>
          <w:noProof/>
        </w:rPr>
        <w:t>193.</w:t>
      </w:r>
      <w:r w:rsidRPr="00F72395">
        <w:rPr>
          <w:noProof/>
        </w:rPr>
        <w:tab/>
        <w:t xml:space="preserve">Villanueva, M., J.S. Tonigan, and W.R. Miller, </w:t>
      </w:r>
      <w:r w:rsidRPr="00F72395">
        <w:rPr>
          <w:i/>
          <w:noProof/>
        </w:rPr>
        <w:t>Response of Native American clients to three treatment methods for alcohol dependence.</w:t>
      </w:r>
      <w:r w:rsidRPr="00F72395">
        <w:rPr>
          <w:noProof/>
        </w:rPr>
        <w:t xml:space="preserve"> J Ethn Subst Abuse, 2007. </w:t>
      </w:r>
      <w:r w:rsidRPr="00F72395">
        <w:rPr>
          <w:b/>
          <w:noProof/>
        </w:rPr>
        <w:t>6</w:t>
      </w:r>
      <w:r w:rsidRPr="00F72395">
        <w:rPr>
          <w:noProof/>
        </w:rPr>
        <w:t>(2): p. 41-8.</w:t>
      </w:r>
    </w:p>
    <w:p w14:paraId="017E1476" w14:textId="77777777" w:rsidR="00F72395" w:rsidRPr="00F72395" w:rsidRDefault="00F72395" w:rsidP="00F72395">
      <w:pPr>
        <w:pStyle w:val="EndNoteBibliography"/>
        <w:ind w:left="720" w:hanging="720"/>
        <w:rPr>
          <w:noProof/>
        </w:rPr>
      </w:pPr>
      <w:r w:rsidRPr="00F72395">
        <w:rPr>
          <w:noProof/>
        </w:rPr>
        <w:t>194.</w:t>
      </w:r>
      <w:r w:rsidRPr="00F72395">
        <w:rPr>
          <w:noProof/>
        </w:rPr>
        <w:tab/>
        <w:t xml:space="preserve">Wiss, D.A. and T.D. Brewerton, </w:t>
      </w:r>
      <w:r w:rsidRPr="00F72395">
        <w:rPr>
          <w:i/>
          <w:noProof/>
        </w:rPr>
        <w:t>Incorporating food addiction into disordered eating: the disordered eating food addiction nutrition guide (DEFANG).</w:t>
      </w:r>
      <w:r w:rsidRPr="00F72395">
        <w:rPr>
          <w:noProof/>
        </w:rPr>
        <w:t xml:space="preserve"> Eat Weight Disord, 2017. </w:t>
      </w:r>
      <w:r w:rsidRPr="00F72395">
        <w:rPr>
          <w:b/>
          <w:noProof/>
        </w:rPr>
        <w:t>22</w:t>
      </w:r>
      <w:r w:rsidRPr="00F72395">
        <w:rPr>
          <w:noProof/>
        </w:rPr>
        <w:t>(1): p. 49-59.</w:t>
      </w:r>
    </w:p>
    <w:p w14:paraId="026ADFC5" w14:textId="77777777" w:rsidR="00F72395" w:rsidRPr="00F72395" w:rsidRDefault="00F72395" w:rsidP="00F72395">
      <w:pPr>
        <w:pStyle w:val="EndNoteBibliography"/>
        <w:ind w:left="720" w:hanging="720"/>
        <w:rPr>
          <w:noProof/>
        </w:rPr>
      </w:pPr>
      <w:r w:rsidRPr="00F72395">
        <w:rPr>
          <w:noProof/>
        </w:rPr>
        <w:lastRenderedPageBreak/>
        <w:t>195.</w:t>
      </w:r>
      <w:r w:rsidRPr="00F72395">
        <w:rPr>
          <w:noProof/>
        </w:rPr>
        <w:tab/>
        <w:t xml:space="preserve">Trotzky, A.S., </w:t>
      </w:r>
      <w:r w:rsidRPr="00F72395">
        <w:rPr>
          <w:i/>
          <w:noProof/>
        </w:rPr>
        <w:t>The treatment of eating disorders as addiction among adolescent females.</w:t>
      </w:r>
      <w:r w:rsidRPr="00F72395">
        <w:rPr>
          <w:noProof/>
        </w:rPr>
        <w:t xml:space="preserve"> Int J Adolesc Med Health, 2002. </w:t>
      </w:r>
      <w:r w:rsidRPr="00F72395">
        <w:rPr>
          <w:b/>
          <w:noProof/>
        </w:rPr>
        <w:t>14</w:t>
      </w:r>
      <w:r w:rsidRPr="00F72395">
        <w:rPr>
          <w:noProof/>
        </w:rPr>
        <w:t>(4): p. 269-74.</w:t>
      </w:r>
    </w:p>
    <w:p w14:paraId="69BAF6F0" w14:textId="77777777" w:rsidR="00F72395" w:rsidRPr="00F72395" w:rsidRDefault="00F72395" w:rsidP="00F72395">
      <w:pPr>
        <w:pStyle w:val="EndNoteBibliography"/>
        <w:ind w:left="720" w:hanging="720"/>
        <w:rPr>
          <w:noProof/>
        </w:rPr>
      </w:pPr>
      <w:r w:rsidRPr="00F72395">
        <w:rPr>
          <w:noProof/>
        </w:rPr>
        <w:t>196.</w:t>
      </w:r>
      <w:r w:rsidRPr="00F72395">
        <w:rPr>
          <w:noProof/>
        </w:rPr>
        <w:tab/>
        <w:t xml:space="preserve">Russell-Mayhew, S., K.M. von Ranson, and P.C. Masson, </w:t>
      </w:r>
      <w:r w:rsidRPr="00F72395">
        <w:rPr>
          <w:i/>
          <w:noProof/>
        </w:rPr>
        <w:t>How does overeaters anonymous help its members? A qualitative analysis.</w:t>
      </w:r>
      <w:r w:rsidRPr="00F72395">
        <w:rPr>
          <w:noProof/>
        </w:rPr>
        <w:t xml:space="preserve"> Eur Eat Disord Rev, 2010. </w:t>
      </w:r>
      <w:r w:rsidRPr="00F72395">
        <w:rPr>
          <w:b/>
          <w:noProof/>
        </w:rPr>
        <w:t>18</w:t>
      </w:r>
      <w:r w:rsidRPr="00F72395">
        <w:rPr>
          <w:noProof/>
        </w:rPr>
        <w:t>(1): p. 33-42.</w:t>
      </w:r>
    </w:p>
    <w:p w14:paraId="27286322" w14:textId="77777777" w:rsidR="00F72395" w:rsidRPr="00F72395" w:rsidRDefault="00F72395" w:rsidP="00F72395">
      <w:pPr>
        <w:pStyle w:val="EndNoteBibliography"/>
        <w:ind w:left="720" w:hanging="720"/>
        <w:rPr>
          <w:noProof/>
        </w:rPr>
      </w:pPr>
      <w:r w:rsidRPr="00F72395">
        <w:rPr>
          <w:noProof/>
        </w:rPr>
        <w:t>197.</w:t>
      </w:r>
      <w:r w:rsidRPr="00F72395">
        <w:rPr>
          <w:noProof/>
        </w:rPr>
        <w:tab/>
        <w:t xml:space="preserve">Martin, D.D., </w:t>
      </w:r>
      <w:r w:rsidRPr="00F72395">
        <w:rPr>
          <w:i/>
          <w:noProof/>
        </w:rPr>
        <w:t>From Appearance Tales to Oppression Tales:Frame Alignment and Organizational Identity.</w:t>
      </w:r>
      <w:r w:rsidRPr="00F72395">
        <w:rPr>
          <w:noProof/>
        </w:rPr>
        <w:t xml:space="preserve"> Journal of Contemporary Ethnography, 2002. </w:t>
      </w:r>
      <w:r w:rsidRPr="00F72395">
        <w:rPr>
          <w:b/>
          <w:noProof/>
        </w:rPr>
        <w:t>31</w:t>
      </w:r>
      <w:r w:rsidRPr="00F72395">
        <w:rPr>
          <w:noProof/>
        </w:rPr>
        <w:t>(2): p. 158-206.</w:t>
      </w:r>
    </w:p>
    <w:p w14:paraId="3F62160B" w14:textId="77777777" w:rsidR="00F72395" w:rsidRPr="00F72395" w:rsidRDefault="00F72395" w:rsidP="00F72395">
      <w:pPr>
        <w:pStyle w:val="EndNoteBibliography"/>
        <w:ind w:left="720" w:hanging="720"/>
        <w:rPr>
          <w:noProof/>
        </w:rPr>
      </w:pPr>
      <w:r w:rsidRPr="00F72395">
        <w:rPr>
          <w:noProof/>
        </w:rPr>
        <w:t>198.</w:t>
      </w:r>
      <w:r w:rsidRPr="00F72395">
        <w:rPr>
          <w:noProof/>
        </w:rPr>
        <w:tab/>
        <w:t xml:space="preserve">von Ranson, K., S. Russell-Mayhew, and P. Masson, </w:t>
      </w:r>
      <w:r w:rsidRPr="00F72395">
        <w:rPr>
          <w:i/>
          <w:noProof/>
        </w:rPr>
        <w:t>An exploratory study of eating disorder psychopathology among Overeaters Anonymous members.</w:t>
      </w:r>
      <w:r w:rsidRPr="00F72395">
        <w:rPr>
          <w:noProof/>
        </w:rPr>
        <w:t xml:space="preserve"> Eating and weight disorders : EWD, 2011. </w:t>
      </w:r>
      <w:r w:rsidRPr="00F72395">
        <w:rPr>
          <w:b/>
          <w:noProof/>
        </w:rPr>
        <w:t>16</w:t>
      </w:r>
      <w:r w:rsidRPr="00F72395">
        <w:rPr>
          <w:noProof/>
        </w:rPr>
        <w:t>: p. e65-8.</w:t>
      </w:r>
    </w:p>
    <w:p w14:paraId="5F36225D" w14:textId="77777777" w:rsidR="00F72395" w:rsidRPr="00F72395" w:rsidRDefault="00F72395" w:rsidP="00F72395">
      <w:pPr>
        <w:pStyle w:val="EndNoteBibliography"/>
        <w:ind w:left="720" w:hanging="720"/>
        <w:rPr>
          <w:noProof/>
        </w:rPr>
      </w:pPr>
      <w:r w:rsidRPr="00F72395">
        <w:rPr>
          <w:noProof/>
        </w:rPr>
        <w:t>199.</w:t>
      </w:r>
      <w:r w:rsidRPr="00F72395">
        <w:rPr>
          <w:noProof/>
        </w:rPr>
        <w:tab/>
        <w:t xml:space="preserve">Lydecker, J.A. and C.M. Grilo, </w:t>
      </w:r>
      <w:r w:rsidRPr="00F72395">
        <w:rPr>
          <w:i/>
          <w:noProof/>
        </w:rPr>
        <w:t>Different yet similar: Examining race and ethnicity in treatment-seeking adults with binge eating disorder.</w:t>
      </w:r>
      <w:r w:rsidRPr="00F72395">
        <w:rPr>
          <w:noProof/>
        </w:rPr>
        <w:t xml:space="preserve"> J Consult Clin Psychol, 2016. </w:t>
      </w:r>
      <w:r w:rsidRPr="00F72395">
        <w:rPr>
          <w:b/>
          <w:noProof/>
        </w:rPr>
        <w:t>84</w:t>
      </w:r>
      <w:r w:rsidRPr="00F72395">
        <w:rPr>
          <w:noProof/>
        </w:rPr>
        <w:t>(1): p. 88-94.</w:t>
      </w:r>
    </w:p>
    <w:p w14:paraId="4CB53A91" w14:textId="2EB48A9B" w:rsidR="00522304" w:rsidRDefault="00CF5DA0" w:rsidP="00CF5DA0">
      <w:pPr>
        <w:pStyle w:val="MDPI71References"/>
        <w:numPr>
          <w:ilvl w:val="0"/>
          <w:numId w:val="0"/>
        </w:numPr>
        <w:ind w:left="425" w:hanging="425"/>
      </w:pPr>
      <w:r w:rsidRPr="00E333B3">
        <w:rPr>
          <w:rFonts w:cs="Arial"/>
          <w:szCs w:val="18"/>
        </w:rPr>
        <w:fldChar w:fldCharType="end"/>
      </w:r>
    </w:p>
    <w:sectPr w:rsidR="00522304" w:rsidSect="00AA66A1">
      <w:headerReference w:type="even" r:id="rId28"/>
      <w:headerReference w:type="default" r:id="rId29"/>
      <w:footerReference w:type="default" r:id="rId30"/>
      <w:headerReference w:type="first" r:id="rId31"/>
      <w:footerReference w:type="first" r:id="rId32"/>
      <w:pgSz w:w="11906" w:h="16838" w:code="9"/>
      <w:pgMar w:top="1417" w:right="720" w:bottom="1077" w:left="720" w:header="1020" w:footer="340" w:gutter="0"/>
      <w:lnNumType w:countBy="1" w:distance="255" w:restart="continuous"/>
      <w:cols w:space="425"/>
      <w:bidi/>
      <w:docGrid w:type="lines"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 w:author="Brenna Bray" w:date="2024-12-10T04:14:00Z" w:initials="BB">
    <w:p w14:paraId="5F855CDA" w14:textId="650C9EE0" w:rsidR="003041FB" w:rsidRDefault="003041FB">
      <w:pPr>
        <w:pStyle w:val="CommentText"/>
      </w:pPr>
      <w:r>
        <w:rPr>
          <w:rStyle w:val="CommentReference"/>
        </w:rPr>
        <w:annotationRef/>
      </w:r>
      <w:r>
        <w:t>Start here. Do we want to add similar sub-groups for stigma and physical vs psychopathological prioritization?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F855CD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08CE053" w16cex:dateUtc="2024-12-10T11: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F855CDA" w16cid:durableId="008CE05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B5109A" w14:textId="77777777" w:rsidR="00DE701C" w:rsidRDefault="00DE701C">
      <w:r>
        <w:separator/>
      </w:r>
    </w:p>
  </w:endnote>
  <w:endnote w:type="continuationSeparator" w:id="0">
    <w:p w14:paraId="15F8755F" w14:textId="77777777" w:rsidR="00DE701C" w:rsidRDefault="00DE70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Yu Mincho Demibold">
    <w:panose1 w:val="020206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896F8E" w14:textId="77777777" w:rsidR="00E90986" w:rsidRPr="00590BF9" w:rsidRDefault="00E90986" w:rsidP="00E90986">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C36B80" w14:textId="77777777" w:rsidR="00953C94" w:rsidRDefault="00953C94" w:rsidP="00F32F04">
    <w:pPr>
      <w:pStyle w:val="MDPIfooterfirstpage"/>
      <w:pBdr>
        <w:top w:val="single" w:sz="4" w:space="0" w:color="000000"/>
      </w:pBdr>
      <w:adjustRightInd w:val="0"/>
      <w:snapToGrid w:val="0"/>
      <w:spacing w:before="480" w:line="100" w:lineRule="exact"/>
      <w:rPr>
        <w:i/>
        <w:szCs w:val="16"/>
      </w:rPr>
    </w:pPr>
  </w:p>
  <w:p w14:paraId="0FFFCC5E" w14:textId="77777777" w:rsidR="00E90986" w:rsidRPr="008B308E" w:rsidRDefault="00E90986" w:rsidP="00B200C8">
    <w:pPr>
      <w:pStyle w:val="MDPIfooterfirstpage"/>
      <w:tabs>
        <w:tab w:val="clear" w:pos="8845"/>
        <w:tab w:val="right" w:pos="10466"/>
      </w:tabs>
      <w:spacing w:line="240" w:lineRule="auto"/>
      <w:jc w:val="both"/>
      <w:rPr>
        <w:lang w:val="fr-CH"/>
      </w:rPr>
    </w:pPr>
    <w:r w:rsidRPr="009231ED">
      <w:rPr>
        <w:i/>
        <w:szCs w:val="16"/>
      </w:rPr>
      <w:t>Int. J. Environ. Res. Public Health</w:t>
    </w:r>
    <w:r w:rsidRPr="009231ED">
      <w:rPr>
        <w:szCs w:val="16"/>
      </w:rPr>
      <w:t xml:space="preserve"> </w:t>
    </w:r>
    <w:r w:rsidR="0006442A">
      <w:rPr>
        <w:b/>
        <w:szCs w:val="16"/>
      </w:rPr>
      <w:t>2022</w:t>
    </w:r>
    <w:r w:rsidR="00AE348C" w:rsidRPr="00AE348C">
      <w:rPr>
        <w:szCs w:val="16"/>
      </w:rPr>
      <w:t>,</w:t>
    </w:r>
    <w:r w:rsidR="0006442A">
      <w:rPr>
        <w:i/>
        <w:szCs w:val="16"/>
      </w:rPr>
      <w:t xml:space="preserve"> 19</w:t>
    </w:r>
    <w:r w:rsidR="00AE348C" w:rsidRPr="00AE348C">
      <w:rPr>
        <w:szCs w:val="16"/>
      </w:rPr>
      <w:t xml:space="preserve">, </w:t>
    </w:r>
    <w:r w:rsidR="001F0C32">
      <w:rPr>
        <w:szCs w:val="16"/>
      </w:rPr>
      <w:t>x</w:t>
    </w:r>
    <w:r w:rsidR="00953C94">
      <w:rPr>
        <w:szCs w:val="16"/>
      </w:rPr>
      <w:t>. https://doi.org/10.3390/xxxxx</w:t>
    </w:r>
    <w:r w:rsidR="00B200C8" w:rsidRPr="008B308E">
      <w:rPr>
        <w:lang w:val="fr-CH"/>
      </w:rPr>
      <w:tab/>
    </w:r>
    <w:r w:rsidRPr="008B308E">
      <w:rPr>
        <w:lang w:val="fr-CH"/>
      </w:rPr>
      <w:t>www.mdpi.com/journal/</w:t>
    </w:r>
    <w:r>
      <w:t>ijerph</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E47F5F" w14:textId="77777777" w:rsidR="001273BE" w:rsidRPr="00590BF9" w:rsidRDefault="001273BE" w:rsidP="00E90986">
    <w:pPr>
      <w:pStyle w:val="Footer"/>
      <w:spacing w:line="240" w:lineRule="auto"/>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DCEEB" w14:textId="77777777" w:rsidR="001273BE" w:rsidRDefault="001273BE" w:rsidP="00F32F04">
    <w:pPr>
      <w:pStyle w:val="MDPIfooterfirstpage"/>
      <w:pBdr>
        <w:top w:val="single" w:sz="4" w:space="0" w:color="000000"/>
      </w:pBdr>
      <w:adjustRightInd w:val="0"/>
      <w:snapToGrid w:val="0"/>
      <w:spacing w:before="480" w:line="100" w:lineRule="exact"/>
      <w:rPr>
        <w:i/>
        <w:szCs w:val="16"/>
      </w:rPr>
    </w:pPr>
  </w:p>
  <w:p w14:paraId="1AA7C831" w14:textId="77777777" w:rsidR="001273BE" w:rsidRPr="008B308E" w:rsidRDefault="001273BE" w:rsidP="00B200C8">
    <w:pPr>
      <w:pStyle w:val="MDPIfooterfirstpage"/>
      <w:tabs>
        <w:tab w:val="clear" w:pos="8845"/>
        <w:tab w:val="right" w:pos="10466"/>
      </w:tabs>
      <w:spacing w:line="240" w:lineRule="auto"/>
      <w:jc w:val="both"/>
      <w:rPr>
        <w:lang w:val="fr-CH"/>
      </w:rPr>
    </w:pPr>
    <w:r w:rsidRPr="009231ED">
      <w:rPr>
        <w:i/>
        <w:szCs w:val="16"/>
      </w:rPr>
      <w:t>Int. J. Environ. Res. Public Health</w:t>
    </w:r>
    <w:r w:rsidRPr="009231ED">
      <w:rPr>
        <w:szCs w:val="16"/>
      </w:rPr>
      <w:t xml:space="preserve"> </w:t>
    </w:r>
    <w:r>
      <w:rPr>
        <w:b/>
        <w:szCs w:val="16"/>
      </w:rPr>
      <w:t>2022</w:t>
    </w:r>
    <w:r w:rsidRPr="00AE348C">
      <w:rPr>
        <w:szCs w:val="16"/>
      </w:rPr>
      <w:t>,</w:t>
    </w:r>
    <w:r>
      <w:rPr>
        <w:i/>
        <w:szCs w:val="16"/>
      </w:rPr>
      <w:t xml:space="preserve"> 19</w:t>
    </w:r>
    <w:r w:rsidRPr="00AE348C">
      <w:rPr>
        <w:szCs w:val="16"/>
      </w:rPr>
      <w:t xml:space="preserve">, </w:t>
    </w:r>
    <w:r>
      <w:rPr>
        <w:szCs w:val="16"/>
      </w:rPr>
      <w:t>x. https://doi.org/10.3390/xxxxx</w:t>
    </w:r>
    <w:r w:rsidRPr="008B308E">
      <w:rPr>
        <w:lang w:val="fr-CH"/>
      </w:rPr>
      <w:tab/>
      <w:t>www.mdpi.com/journal/</w:t>
    </w:r>
    <w:r>
      <w:t>ijerph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05841E" w14:textId="77777777" w:rsidR="00DE701C" w:rsidRDefault="00DE701C">
      <w:r>
        <w:separator/>
      </w:r>
    </w:p>
  </w:footnote>
  <w:footnote w:type="continuationSeparator" w:id="0">
    <w:p w14:paraId="668020A9" w14:textId="77777777" w:rsidR="00DE701C" w:rsidRDefault="00DE70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81F237" w14:textId="77777777" w:rsidR="00E90986" w:rsidRDefault="00E90986" w:rsidP="00E90986">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8FF06B" w14:textId="77777777" w:rsidR="00953C94" w:rsidRDefault="00E90986" w:rsidP="00B200C8">
    <w:pPr>
      <w:tabs>
        <w:tab w:val="right" w:pos="10466"/>
      </w:tabs>
      <w:adjustRightInd w:val="0"/>
      <w:snapToGrid w:val="0"/>
      <w:rPr>
        <w:sz w:val="16"/>
      </w:rPr>
    </w:pPr>
    <w:r>
      <w:rPr>
        <w:i/>
        <w:sz w:val="16"/>
      </w:rPr>
      <w:t xml:space="preserve">Int. J. Environ. Res. Public Health </w:t>
    </w:r>
    <w:r w:rsidR="0006442A">
      <w:rPr>
        <w:b/>
        <w:sz w:val="16"/>
      </w:rPr>
      <w:t>2022</w:t>
    </w:r>
    <w:r w:rsidR="00AE348C" w:rsidRPr="00AE348C">
      <w:rPr>
        <w:sz w:val="16"/>
      </w:rPr>
      <w:t>,</w:t>
    </w:r>
    <w:r w:rsidR="0006442A">
      <w:rPr>
        <w:i/>
        <w:sz w:val="16"/>
      </w:rPr>
      <w:t xml:space="preserve"> 19</w:t>
    </w:r>
    <w:r w:rsidR="001F0C32">
      <w:rPr>
        <w:sz w:val="16"/>
      </w:rPr>
      <w:t>, x FOR PEER REVIEW</w:t>
    </w:r>
    <w:r w:rsidR="00B200C8">
      <w:rPr>
        <w:sz w:val="16"/>
      </w:rPr>
      <w:tab/>
    </w:r>
    <w:r w:rsidR="001F0C32">
      <w:rPr>
        <w:sz w:val="16"/>
      </w:rPr>
      <w:fldChar w:fldCharType="begin"/>
    </w:r>
    <w:r w:rsidR="001F0C32">
      <w:rPr>
        <w:sz w:val="16"/>
      </w:rPr>
      <w:instrText xml:space="preserve"> PAGE   \* MERGEFORMAT </w:instrText>
    </w:r>
    <w:r w:rsidR="001F0C32">
      <w:rPr>
        <w:sz w:val="16"/>
      </w:rPr>
      <w:fldChar w:fldCharType="separate"/>
    </w:r>
    <w:r w:rsidR="009313EF">
      <w:rPr>
        <w:sz w:val="16"/>
      </w:rPr>
      <w:t>5</w:t>
    </w:r>
    <w:r w:rsidR="001F0C32">
      <w:rPr>
        <w:sz w:val="16"/>
      </w:rPr>
      <w:fldChar w:fldCharType="end"/>
    </w:r>
    <w:r w:rsidR="001F0C32">
      <w:rPr>
        <w:sz w:val="16"/>
      </w:rPr>
      <w:t xml:space="preserve"> of </w:t>
    </w:r>
    <w:r w:rsidR="001F0C32">
      <w:rPr>
        <w:sz w:val="16"/>
      </w:rPr>
      <w:fldChar w:fldCharType="begin"/>
    </w:r>
    <w:r w:rsidR="001F0C32">
      <w:rPr>
        <w:sz w:val="16"/>
      </w:rPr>
      <w:instrText xml:space="preserve"> NUMPAGES   \* MERGEFORMAT </w:instrText>
    </w:r>
    <w:r w:rsidR="001F0C32">
      <w:rPr>
        <w:sz w:val="16"/>
      </w:rPr>
      <w:fldChar w:fldCharType="separate"/>
    </w:r>
    <w:r w:rsidR="009313EF">
      <w:rPr>
        <w:sz w:val="16"/>
      </w:rPr>
      <w:t>5</w:t>
    </w:r>
    <w:r w:rsidR="001F0C32">
      <w:rPr>
        <w:sz w:val="16"/>
      </w:rPr>
      <w:fldChar w:fldCharType="end"/>
    </w:r>
  </w:p>
  <w:p w14:paraId="320712DC" w14:textId="77777777" w:rsidR="00E90986" w:rsidRPr="00305CED" w:rsidRDefault="00E90986" w:rsidP="00AA66A1">
    <w:pPr>
      <w:pBdr>
        <w:bottom w:val="single" w:sz="4" w:space="1" w:color="000000"/>
      </w:pBdr>
      <w:tabs>
        <w:tab w:val="right" w:pos="8844"/>
      </w:tabs>
      <w:adjustRightInd w:val="0"/>
      <w:snapToGrid w:val="0"/>
      <w:spacing w:after="240" w:line="100" w:lineRule="exac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487" w:type="dxa"/>
      <w:tblCellMar>
        <w:left w:w="0" w:type="dxa"/>
        <w:right w:w="0" w:type="dxa"/>
      </w:tblCellMar>
      <w:tblLook w:val="04A0" w:firstRow="1" w:lastRow="0" w:firstColumn="1" w:lastColumn="0" w:noHBand="0" w:noVBand="1"/>
    </w:tblPr>
    <w:tblGrid>
      <w:gridCol w:w="3679"/>
      <w:gridCol w:w="4535"/>
      <w:gridCol w:w="2273"/>
    </w:tblGrid>
    <w:tr w:rsidR="00953C94" w:rsidRPr="00B200C8" w14:paraId="3A6A3A2F" w14:textId="77777777" w:rsidTr="00510707">
      <w:trPr>
        <w:trHeight w:val="686"/>
      </w:trPr>
      <w:tc>
        <w:tcPr>
          <w:tcW w:w="3679" w:type="dxa"/>
          <w:shd w:val="clear" w:color="auto" w:fill="auto"/>
          <w:vAlign w:val="center"/>
        </w:tcPr>
        <w:p w14:paraId="1FA37E06" w14:textId="77777777" w:rsidR="00953C94" w:rsidRPr="006331AD" w:rsidRDefault="0088318A" w:rsidP="00B200C8">
          <w:pPr>
            <w:pStyle w:val="Header"/>
            <w:pBdr>
              <w:bottom w:val="none" w:sz="0" w:space="0" w:color="auto"/>
            </w:pBdr>
            <w:jc w:val="left"/>
            <w:rPr>
              <w:rFonts w:eastAsia="DengXian"/>
              <w:b/>
              <w:bCs/>
            </w:rPr>
          </w:pPr>
          <w:r w:rsidRPr="006331AD">
            <w:rPr>
              <w:rFonts w:eastAsia="DengXian"/>
              <w:b/>
              <w:bCs/>
              <w:noProof/>
            </w:rPr>
            <w:drawing>
              <wp:inline distT="0" distB="0" distL="0" distR="0" wp14:anchorId="304CEF4E" wp14:editId="128550E4">
                <wp:extent cx="1828800" cy="429260"/>
                <wp:effectExtent l="0" t="0" r="0" b="0"/>
                <wp:docPr id="829043891" name="Picture 3" descr="C:\Users\home\Desktop\logos\png\ijerph-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ijerph-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429260"/>
                        </a:xfrm>
                        <a:prstGeom prst="rect">
                          <a:avLst/>
                        </a:prstGeom>
                        <a:noFill/>
                        <a:ln>
                          <a:noFill/>
                        </a:ln>
                      </pic:spPr>
                    </pic:pic>
                  </a:graphicData>
                </a:graphic>
              </wp:inline>
            </w:drawing>
          </w:r>
        </w:p>
      </w:tc>
      <w:tc>
        <w:tcPr>
          <w:tcW w:w="4535" w:type="dxa"/>
          <w:shd w:val="clear" w:color="auto" w:fill="auto"/>
          <w:vAlign w:val="center"/>
        </w:tcPr>
        <w:p w14:paraId="5E26754F" w14:textId="77777777" w:rsidR="00953C94" w:rsidRPr="006331AD" w:rsidRDefault="00953C94" w:rsidP="00B200C8">
          <w:pPr>
            <w:pStyle w:val="Header"/>
            <w:pBdr>
              <w:bottom w:val="none" w:sz="0" w:space="0" w:color="auto"/>
            </w:pBdr>
            <w:rPr>
              <w:rFonts w:eastAsia="DengXian"/>
              <w:b/>
              <w:bCs/>
            </w:rPr>
          </w:pPr>
        </w:p>
      </w:tc>
      <w:tc>
        <w:tcPr>
          <w:tcW w:w="2273" w:type="dxa"/>
          <w:shd w:val="clear" w:color="auto" w:fill="auto"/>
          <w:vAlign w:val="center"/>
        </w:tcPr>
        <w:p w14:paraId="046F3C55" w14:textId="77777777" w:rsidR="00953C94" w:rsidRPr="006331AD" w:rsidRDefault="00510707" w:rsidP="00510707">
          <w:pPr>
            <w:pStyle w:val="Header"/>
            <w:pBdr>
              <w:bottom w:val="none" w:sz="0" w:space="0" w:color="auto"/>
            </w:pBdr>
            <w:jc w:val="right"/>
            <w:rPr>
              <w:rFonts w:eastAsia="DengXian"/>
              <w:b/>
              <w:bCs/>
            </w:rPr>
          </w:pPr>
          <w:r>
            <w:rPr>
              <w:rFonts w:eastAsia="DengXian"/>
              <w:b/>
              <w:bCs/>
              <w:noProof/>
            </w:rPr>
            <w:drawing>
              <wp:inline distT="0" distB="0" distL="0" distR="0" wp14:anchorId="1F7CEE3B" wp14:editId="16CC1824">
                <wp:extent cx="540000" cy="360000"/>
                <wp:effectExtent l="0" t="0" r="0" b="2540"/>
                <wp:docPr id="136741891" name="Picture 136741891"/>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1846E47C" w14:textId="77777777" w:rsidR="00E90986" w:rsidRPr="00953C94" w:rsidRDefault="00E90986" w:rsidP="00F32F04">
    <w:pPr>
      <w:pBdr>
        <w:bottom w:val="single" w:sz="4" w:space="1" w:color="000000"/>
      </w:pBdr>
      <w:adjustRightInd w:val="0"/>
      <w:snapToGrid w:val="0"/>
      <w:spacing w:line="10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DB29EF" w14:textId="77777777" w:rsidR="001273BE" w:rsidRDefault="001273BE" w:rsidP="00E90986">
    <w:pPr>
      <w:pStyle w:val="Header"/>
      <w:pBdr>
        <w:bottom w:val="none" w:sz="0" w:space="0" w:color="auto"/>
      </w:pBd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1E0452" w14:textId="77777777" w:rsidR="001273BE" w:rsidRDefault="001273BE" w:rsidP="00B200C8">
    <w:pPr>
      <w:tabs>
        <w:tab w:val="right" w:pos="10466"/>
      </w:tabs>
      <w:adjustRightInd w:val="0"/>
      <w:snapToGrid w:val="0"/>
      <w:rPr>
        <w:sz w:val="16"/>
      </w:rPr>
    </w:pPr>
    <w:r>
      <w:rPr>
        <w:i/>
        <w:sz w:val="16"/>
      </w:rPr>
      <w:t xml:space="preserve">Int. J. Environ. Res. Public Health </w:t>
    </w:r>
    <w:r>
      <w:rPr>
        <w:b/>
        <w:sz w:val="16"/>
      </w:rPr>
      <w:t>2022</w:t>
    </w:r>
    <w:r w:rsidRPr="00AE348C">
      <w:rPr>
        <w:sz w:val="16"/>
      </w:rPr>
      <w:t>,</w:t>
    </w:r>
    <w:r>
      <w:rPr>
        <w:i/>
        <w:sz w:val="16"/>
      </w:rPr>
      <w:t xml:space="preserve"> 19</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5</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5</w:t>
    </w:r>
    <w:r>
      <w:rPr>
        <w:sz w:val="16"/>
      </w:rPr>
      <w:fldChar w:fldCharType="end"/>
    </w:r>
  </w:p>
  <w:p w14:paraId="4D98A963" w14:textId="77777777" w:rsidR="001273BE" w:rsidRPr="00305CED" w:rsidRDefault="001273BE" w:rsidP="00AA66A1">
    <w:pPr>
      <w:pBdr>
        <w:bottom w:val="single" w:sz="4" w:space="1" w:color="000000"/>
      </w:pBdr>
      <w:tabs>
        <w:tab w:val="right" w:pos="8844"/>
      </w:tabs>
      <w:adjustRightInd w:val="0"/>
      <w:snapToGrid w:val="0"/>
      <w:spacing w:after="240" w:line="100" w:lineRule="exact"/>
      <w:rPr>
        <w:sz w:val="1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487" w:type="dxa"/>
      <w:tblCellMar>
        <w:left w:w="0" w:type="dxa"/>
        <w:right w:w="0" w:type="dxa"/>
      </w:tblCellMar>
      <w:tblLook w:val="04A0" w:firstRow="1" w:lastRow="0" w:firstColumn="1" w:lastColumn="0" w:noHBand="0" w:noVBand="1"/>
    </w:tblPr>
    <w:tblGrid>
      <w:gridCol w:w="3679"/>
      <w:gridCol w:w="4535"/>
      <w:gridCol w:w="2273"/>
    </w:tblGrid>
    <w:tr w:rsidR="001273BE" w:rsidRPr="00B200C8" w14:paraId="72841220" w14:textId="77777777" w:rsidTr="00510707">
      <w:trPr>
        <w:trHeight w:val="686"/>
      </w:trPr>
      <w:tc>
        <w:tcPr>
          <w:tcW w:w="3679" w:type="dxa"/>
          <w:shd w:val="clear" w:color="auto" w:fill="auto"/>
          <w:vAlign w:val="center"/>
        </w:tcPr>
        <w:p w14:paraId="5E770255" w14:textId="77777777" w:rsidR="001273BE" w:rsidRPr="006331AD" w:rsidRDefault="001273BE" w:rsidP="00B200C8">
          <w:pPr>
            <w:pStyle w:val="Header"/>
            <w:pBdr>
              <w:bottom w:val="none" w:sz="0" w:space="0" w:color="auto"/>
            </w:pBdr>
            <w:jc w:val="left"/>
            <w:rPr>
              <w:rFonts w:eastAsia="DengXian"/>
              <w:b/>
              <w:bCs/>
            </w:rPr>
          </w:pPr>
          <w:r w:rsidRPr="006331AD">
            <w:rPr>
              <w:rFonts w:eastAsia="DengXian"/>
              <w:b/>
              <w:bCs/>
              <w:noProof/>
            </w:rPr>
            <w:drawing>
              <wp:inline distT="0" distB="0" distL="0" distR="0" wp14:anchorId="72C6B589" wp14:editId="4C2F3BB6">
                <wp:extent cx="1828800" cy="429260"/>
                <wp:effectExtent l="0" t="0" r="0" b="0"/>
                <wp:docPr id="1191747808" name="Picture 3" descr="C:\Users\home\Desktop\logos\png\ijerph-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ijerph-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429260"/>
                        </a:xfrm>
                        <a:prstGeom prst="rect">
                          <a:avLst/>
                        </a:prstGeom>
                        <a:noFill/>
                        <a:ln>
                          <a:noFill/>
                        </a:ln>
                      </pic:spPr>
                    </pic:pic>
                  </a:graphicData>
                </a:graphic>
              </wp:inline>
            </w:drawing>
          </w:r>
        </w:p>
      </w:tc>
      <w:tc>
        <w:tcPr>
          <w:tcW w:w="4535" w:type="dxa"/>
          <w:shd w:val="clear" w:color="auto" w:fill="auto"/>
          <w:vAlign w:val="center"/>
        </w:tcPr>
        <w:p w14:paraId="16A155AB" w14:textId="77777777" w:rsidR="001273BE" w:rsidRPr="006331AD" w:rsidRDefault="001273BE" w:rsidP="00B200C8">
          <w:pPr>
            <w:pStyle w:val="Header"/>
            <w:pBdr>
              <w:bottom w:val="none" w:sz="0" w:space="0" w:color="auto"/>
            </w:pBdr>
            <w:rPr>
              <w:rFonts w:eastAsia="DengXian"/>
              <w:b/>
              <w:bCs/>
            </w:rPr>
          </w:pPr>
        </w:p>
      </w:tc>
      <w:tc>
        <w:tcPr>
          <w:tcW w:w="2273" w:type="dxa"/>
          <w:shd w:val="clear" w:color="auto" w:fill="auto"/>
          <w:vAlign w:val="center"/>
        </w:tcPr>
        <w:p w14:paraId="46602BFB" w14:textId="77777777" w:rsidR="001273BE" w:rsidRPr="006331AD" w:rsidRDefault="001273BE" w:rsidP="00510707">
          <w:pPr>
            <w:pStyle w:val="Header"/>
            <w:pBdr>
              <w:bottom w:val="none" w:sz="0" w:space="0" w:color="auto"/>
            </w:pBdr>
            <w:jc w:val="right"/>
            <w:rPr>
              <w:rFonts w:eastAsia="DengXian"/>
              <w:b/>
              <w:bCs/>
            </w:rPr>
          </w:pPr>
          <w:r>
            <w:rPr>
              <w:rFonts w:eastAsia="DengXian"/>
              <w:b/>
              <w:bCs/>
              <w:noProof/>
            </w:rPr>
            <w:drawing>
              <wp:inline distT="0" distB="0" distL="0" distR="0" wp14:anchorId="4B12812B" wp14:editId="1FF23679">
                <wp:extent cx="540000" cy="360000"/>
                <wp:effectExtent l="0" t="0" r="0" b="2540"/>
                <wp:docPr id="1967551060" name="Picture 1967551060"/>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4FB83C93" w14:textId="77777777" w:rsidR="001273BE" w:rsidRPr="00953C94" w:rsidRDefault="001273BE" w:rsidP="00F32F04">
    <w:pPr>
      <w:pBdr>
        <w:bottom w:val="single" w:sz="4" w:space="1" w:color="000000"/>
      </w:pBdr>
      <w:adjustRightInd w:val="0"/>
      <w:snapToGrid w:val="0"/>
      <w:spacing w:line="1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44F12"/>
    <w:multiLevelType w:val="hybridMultilevel"/>
    <w:tmpl w:val="2A68334C"/>
    <w:lvl w:ilvl="0" w:tplc="FFFFFFFF">
      <w:start w:val="1"/>
      <w:numFmt w:val="lowerLetter"/>
      <w:lvlText w:val="%1."/>
      <w:lvlJc w:val="left"/>
      <w:pPr>
        <w:ind w:left="1080" w:hanging="360"/>
      </w:pPr>
      <w:rPr>
        <w:rFonts w:hint="default"/>
      </w:rPr>
    </w:lvl>
    <w:lvl w:ilvl="1" w:tplc="FFFFFFFF">
      <w:start w:val="1"/>
      <w:numFmt w:val="lowerLetter"/>
      <w:lvlText w:val="%2."/>
      <w:lvlJc w:val="left"/>
      <w:pPr>
        <w:ind w:left="1327" w:hanging="360"/>
      </w:pPr>
    </w:lvl>
    <w:lvl w:ilvl="2" w:tplc="FFFFFFFF">
      <w:start w:val="1"/>
      <w:numFmt w:val="lowerRoman"/>
      <w:lvlText w:val="%3."/>
      <w:lvlJc w:val="right"/>
      <w:pPr>
        <w:ind w:left="2047" w:hanging="180"/>
      </w:pPr>
    </w:lvl>
    <w:lvl w:ilvl="3" w:tplc="FFFFFFFF" w:tentative="1">
      <w:start w:val="1"/>
      <w:numFmt w:val="decimal"/>
      <w:lvlText w:val="%4."/>
      <w:lvlJc w:val="left"/>
      <w:pPr>
        <w:ind w:left="2767" w:hanging="360"/>
      </w:pPr>
    </w:lvl>
    <w:lvl w:ilvl="4" w:tplc="FFFFFFFF" w:tentative="1">
      <w:start w:val="1"/>
      <w:numFmt w:val="lowerLetter"/>
      <w:lvlText w:val="%5."/>
      <w:lvlJc w:val="left"/>
      <w:pPr>
        <w:ind w:left="3487" w:hanging="360"/>
      </w:pPr>
    </w:lvl>
    <w:lvl w:ilvl="5" w:tplc="FFFFFFFF" w:tentative="1">
      <w:start w:val="1"/>
      <w:numFmt w:val="lowerRoman"/>
      <w:lvlText w:val="%6."/>
      <w:lvlJc w:val="right"/>
      <w:pPr>
        <w:ind w:left="4207" w:hanging="180"/>
      </w:pPr>
    </w:lvl>
    <w:lvl w:ilvl="6" w:tplc="FFFFFFFF" w:tentative="1">
      <w:start w:val="1"/>
      <w:numFmt w:val="decimal"/>
      <w:lvlText w:val="%7."/>
      <w:lvlJc w:val="left"/>
      <w:pPr>
        <w:ind w:left="4927" w:hanging="360"/>
      </w:pPr>
    </w:lvl>
    <w:lvl w:ilvl="7" w:tplc="FFFFFFFF" w:tentative="1">
      <w:start w:val="1"/>
      <w:numFmt w:val="lowerLetter"/>
      <w:lvlText w:val="%8."/>
      <w:lvlJc w:val="left"/>
      <w:pPr>
        <w:ind w:left="5647" w:hanging="360"/>
      </w:pPr>
    </w:lvl>
    <w:lvl w:ilvl="8" w:tplc="FFFFFFFF" w:tentative="1">
      <w:start w:val="1"/>
      <w:numFmt w:val="lowerRoman"/>
      <w:lvlText w:val="%9."/>
      <w:lvlJc w:val="right"/>
      <w:pPr>
        <w:ind w:left="6367" w:hanging="180"/>
      </w:pPr>
    </w:lvl>
  </w:abstractNum>
  <w:abstractNum w:abstractNumId="1" w15:restartNumberingAfterBreak="0">
    <w:nsid w:val="004911DB"/>
    <w:multiLevelType w:val="hybridMultilevel"/>
    <w:tmpl w:val="6D585980"/>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671992"/>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0920945"/>
    <w:multiLevelType w:val="hybridMultilevel"/>
    <w:tmpl w:val="7FA8C664"/>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28562CA"/>
    <w:multiLevelType w:val="hybridMultilevel"/>
    <w:tmpl w:val="37422F0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46712A1"/>
    <w:multiLevelType w:val="hybridMultilevel"/>
    <w:tmpl w:val="6660FAC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4C36BB3"/>
    <w:multiLevelType w:val="hybridMultilevel"/>
    <w:tmpl w:val="B68C9B9C"/>
    <w:lvl w:ilvl="0" w:tplc="FFFFFFFF">
      <w:start w:val="1"/>
      <w:numFmt w:val="lowerLetter"/>
      <w:lvlText w:val="%1."/>
      <w:lvlJc w:val="left"/>
      <w:pPr>
        <w:ind w:left="144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5152083"/>
    <w:multiLevelType w:val="hybridMultilevel"/>
    <w:tmpl w:val="E8801B9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5326C5B"/>
    <w:multiLevelType w:val="hybridMultilevel"/>
    <w:tmpl w:val="91AC029A"/>
    <w:lvl w:ilvl="0" w:tplc="0409000F">
      <w:start w:val="1"/>
      <w:numFmt w:val="decimal"/>
      <w:lvlText w:val="%1."/>
      <w:lvlJc w:val="left"/>
      <w:pPr>
        <w:ind w:left="3420" w:hanging="360"/>
      </w:pPr>
      <w:rPr>
        <w:rFonts w:hint="default"/>
      </w:rPr>
    </w:lvl>
    <w:lvl w:ilvl="1" w:tplc="04090019">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9" w15:restartNumberingAfterBreak="0">
    <w:nsid w:val="05E54C21"/>
    <w:multiLevelType w:val="hybridMultilevel"/>
    <w:tmpl w:val="71728D90"/>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60D4F84"/>
    <w:multiLevelType w:val="hybridMultilevel"/>
    <w:tmpl w:val="21F2A25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6465ECE"/>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653431E"/>
    <w:multiLevelType w:val="hybridMultilevel"/>
    <w:tmpl w:val="2DF0DD04"/>
    <w:lvl w:ilvl="0" w:tplc="FFFFFFFF">
      <w:start w:val="1"/>
      <w:numFmt w:val="decimal"/>
      <w:lvlText w:val="%1)"/>
      <w:lvlJc w:val="left"/>
      <w:pPr>
        <w:ind w:left="3328" w:hanging="360"/>
      </w:pPr>
      <w:rPr>
        <w:rFonts w:hint="default"/>
      </w:rPr>
    </w:lvl>
    <w:lvl w:ilvl="1" w:tplc="FFFFFFFF">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13" w15:restartNumberingAfterBreak="0">
    <w:nsid w:val="065A665D"/>
    <w:multiLevelType w:val="hybridMultilevel"/>
    <w:tmpl w:val="37BECC14"/>
    <w:lvl w:ilvl="0" w:tplc="BABC6ED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65E6523"/>
    <w:multiLevelType w:val="hybridMultilevel"/>
    <w:tmpl w:val="C1DEDCBE"/>
    <w:lvl w:ilvl="0" w:tplc="FFFFFFFF">
      <w:start w:val="1"/>
      <w:numFmt w:val="decimal"/>
      <w:lvlText w:val="%1."/>
      <w:lvlJc w:val="left"/>
      <w:pPr>
        <w:ind w:left="3326" w:hanging="360"/>
      </w:pPr>
    </w:lvl>
    <w:lvl w:ilvl="1" w:tplc="FFFFFFFF" w:tentative="1">
      <w:start w:val="1"/>
      <w:numFmt w:val="lowerLetter"/>
      <w:lvlText w:val="%2."/>
      <w:lvlJc w:val="left"/>
      <w:pPr>
        <w:ind w:left="4046" w:hanging="360"/>
      </w:pPr>
    </w:lvl>
    <w:lvl w:ilvl="2" w:tplc="FFFFFFFF" w:tentative="1">
      <w:start w:val="1"/>
      <w:numFmt w:val="lowerRoman"/>
      <w:lvlText w:val="%3."/>
      <w:lvlJc w:val="right"/>
      <w:pPr>
        <w:ind w:left="4766" w:hanging="180"/>
      </w:pPr>
    </w:lvl>
    <w:lvl w:ilvl="3" w:tplc="FFFFFFFF" w:tentative="1">
      <w:start w:val="1"/>
      <w:numFmt w:val="decimal"/>
      <w:lvlText w:val="%4."/>
      <w:lvlJc w:val="left"/>
      <w:pPr>
        <w:ind w:left="5486" w:hanging="360"/>
      </w:pPr>
    </w:lvl>
    <w:lvl w:ilvl="4" w:tplc="FFFFFFFF" w:tentative="1">
      <w:start w:val="1"/>
      <w:numFmt w:val="lowerLetter"/>
      <w:lvlText w:val="%5."/>
      <w:lvlJc w:val="left"/>
      <w:pPr>
        <w:ind w:left="6206" w:hanging="360"/>
      </w:pPr>
    </w:lvl>
    <w:lvl w:ilvl="5" w:tplc="FFFFFFFF" w:tentative="1">
      <w:start w:val="1"/>
      <w:numFmt w:val="lowerRoman"/>
      <w:lvlText w:val="%6."/>
      <w:lvlJc w:val="right"/>
      <w:pPr>
        <w:ind w:left="6926" w:hanging="180"/>
      </w:pPr>
    </w:lvl>
    <w:lvl w:ilvl="6" w:tplc="FFFFFFFF" w:tentative="1">
      <w:start w:val="1"/>
      <w:numFmt w:val="decimal"/>
      <w:lvlText w:val="%7."/>
      <w:lvlJc w:val="left"/>
      <w:pPr>
        <w:ind w:left="7646" w:hanging="360"/>
      </w:pPr>
    </w:lvl>
    <w:lvl w:ilvl="7" w:tplc="FFFFFFFF" w:tentative="1">
      <w:start w:val="1"/>
      <w:numFmt w:val="lowerLetter"/>
      <w:lvlText w:val="%8."/>
      <w:lvlJc w:val="left"/>
      <w:pPr>
        <w:ind w:left="8366" w:hanging="360"/>
      </w:pPr>
    </w:lvl>
    <w:lvl w:ilvl="8" w:tplc="FFFFFFFF" w:tentative="1">
      <w:start w:val="1"/>
      <w:numFmt w:val="lowerRoman"/>
      <w:lvlText w:val="%9."/>
      <w:lvlJc w:val="right"/>
      <w:pPr>
        <w:ind w:left="9086" w:hanging="180"/>
      </w:pPr>
    </w:lvl>
  </w:abstractNum>
  <w:abstractNum w:abstractNumId="15" w15:restartNumberingAfterBreak="0">
    <w:nsid w:val="08C0627B"/>
    <w:multiLevelType w:val="hybridMultilevel"/>
    <w:tmpl w:val="A3AA6144"/>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9342E5E"/>
    <w:multiLevelType w:val="hybridMultilevel"/>
    <w:tmpl w:val="EC9834E2"/>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95C2FC6"/>
    <w:multiLevelType w:val="hybridMultilevel"/>
    <w:tmpl w:val="037625B4"/>
    <w:lvl w:ilvl="0" w:tplc="0409001B">
      <w:start w:val="1"/>
      <w:numFmt w:val="lowerRoman"/>
      <w:lvlText w:val="%1."/>
      <w:lvlJc w:val="right"/>
      <w:pPr>
        <w:ind w:left="180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9C214F5"/>
    <w:multiLevelType w:val="hybridMultilevel"/>
    <w:tmpl w:val="8CE0D998"/>
    <w:lvl w:ilvl="0" w:tplc="C6F424C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0A1440FF"/>
    <w:multiLevelType w:val="hybridMultilevel"/>
    <w:tmpl w:val="73A4C598"/>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A8C453F"/>
    <w:multiLevelType w:val="hybridMultilevel"/>
    <w:tmpl w:val="2A68334C"/>
    <w:lvl w:ilvl="0" w:tplc="FFFFFFFF">
      <w:start w:val="1"/>
      <w:numFmt w:val="lowerLetter"/>
      <w:lvlText w:val="%1."/>
      <w:lvlJc w:val="left"/>
      <w:pPr>
        <w:ind w:left="1080" w:hanging="360"/>
      </w:pPr>
      <w:rPr>
        <w:rFonts w:hint="default"/>
      </w:rPr>
    </w:lvl>
    <w:lvl w:ilvl="1" w:tplc="FFFFFFFF" w:tentative="1">
      <w:start w:val="1"/>
      <w:numFmt w:val="lowerLetter"/>
      <w:lvlText w:val="%2."/>
      <w:lvlJc w:val="left"/>
      <w:pPr>
        <w:ind w:left="1327" w:hanging="360"/>
      </w:pPr>
    </w:lvl>
    <w:lvl w:ilvl="2" w:tplc="FFFFFFFF" w:tentative="1">
      <w:start w:val="1"/>
      <w:numFmt w:val="lowerRoman"/>
      <w:lvlText w:val="%3."/>
      <w:lvlJc w:val="right"/>
      <w:pPr>
        <w:ind w:left="2047" w:hanging="180"/>
      </w:pPr>
    </w:lvl>
    <w:lvl w:ilvl="3" w:tplc="FFFFFFFF" w:tentative="1">
      <w:start w:val="1"/>
      <w:numFmt w:val="decimal"/>
      <w:lvlText w:val="%4."/>
      <w:lvlJc w:val="left"/>
      <w:pPr>
        <w:ind w:left="2767" w:hanging="360"/>
      </w:pPr>
    </w:lvl>
    <w:lvl w:ilvl="4" w:tplc="FFFFFFFF" w:tentative="1">
      <w:start w:val="1"/>
      <w:numFmt w:val="lowerLetter"/>
      <w:lvlText w:val="%5."/>
      <w:lvlJc w:val="left"/>
      <w:pPr>
        <w:ind w:left="3487" w:hanging="360"/>
      </w:pPr>
    </w:lvl>
    <w:lvl w:ilvl="5" w:tplc="FFFFFFFF" w:tentative="1">
      <w:start w:val="1"/>
      <w:numFmt w:val="lowerRoman"/>
      <w:lvlText w:val="%6."/>
      <w:lvlJc w:val="right"/>
      <w:pPr>
        <w:ind w:left="4207" w:hanging="180"/>
      </w:pPr>
    </w:lvl>
    <w:lvl w:ilvl="6" w:tplc="FFFFFFFF" w:tentative="1">
      <w:start w:val="1"/>
      <w:numFmt w:val="decimal"/>
      <w:lvlText w:val="%7."/>
      <w:lvlJc w:val="left"/>
      <w:pPr>
        <w:ind w:left="4927" w:hanging="360"/>
      </w:pPr>
    </w:lvl>
    <w:lvl w:ilvl="7" w:tplc="FFFFFFFF" w:tentative="1">
      <w:start w:val="1"/>
      <w:numFmt w:val="lowerLetter"/>
      <w:lvlText w:val="%8."/>
      <w:lvlJc w:val="left"/>
      <w:pPr>
        <w:ind w:left="5647" w:hanging="360"/>
      </w:pPr>
    </w:lvl>
    <w:lvl w:ilvl="8" w:tplc="FFFFFFFF" w:tentative="1">
      <w:start w:val="1"/>
      <w:numFmt w:val="lowerRoman"/>
      <w:lvlText w:val="%9."/>
      <w:lvlJc w:val="right"/>
      <w:pPr>
        <w:ind w:left="6367" w:hanging="180"/>
      </w:pPr>
    </w:lvl>
  </w:abstractNum>
  <w:abstractNum w:abstractNumId="21" w15:restartNumberingAfterBreak="0">
    <w:nsid w:val="0B23626E"/>
    <w:multiLevelType w:val="hybridMultilevel"/>
    <w:tmpl w:val="5FD4D40C"/>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22" w15:restartNumberingAfterBreak="0">
    <w:nsid w:val="0B4921CE"/>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0C6A66D0"/>
    <w:multiLevelType w:val="hybridMultilevel"/>
    <w:tmpl w:val="2F809FDC"/>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0CCF09A2"/>
    <w:multiLevelType w:val="hybridMultilevel"/>
    <w:tmpl w:val="3222B56C"/>
    <w:lvl w:ilvl="0" w:tplc="FFFFFFFF">
      <w:start w:val="1"/>
      <w:numFmt w:val="lowerLetter"/>
      <w:lvlText w:val="%1."/>
      <w:lvlJc w:val="left"/>
      <w:pPr>
        <w:ind w:left="870" w:hanging="360"/>
      </w:pPr>
      <w:rPr>
        <w:rFonts w:hint="default"/>
        <w:sz w:val="20"/>
        <w:szCs w:val="20"/>
      </w:rPr>
    </w:lvl>
    <w:lvl w:ilvl="1" w:tplc="FFFFFFFF">
      <w:start w:val="1"/>
      <w:numFmt w:val="bullet"/>
      <w:lvlText w:val=""/>
      <w:lvlJc w:val="left"/>
      <w:pPr>
        <w:ind w:left="-510" w:hanging="360"/>
      </w:pPr>
      <w:rPr>
        <w:rFonts w:ascii="Symbol" w:hAnsi="Symbol" w:hint="default"/>
      </w:rPr>
    </w:lvl>
    <w:lvl w:ilvl="2" w:tplc="FFFFFFFF">
      <w:start w:val="1"/>
      <w:numFmt w:val="lowerRoman"/>
      <w:lvlText w:val="%3."/>
      <w:lvlJc w:val="right"/>
      <w:pPr>
        <w:ind w:left="210" w:hanging="180"/>
      </w:pPr>
    </w:lvl>
    <w:lvl w:ilvl="3" w:tplc="FFFFFFFF">
      <w:start w:val="1"/>
      <w:numFmt w:val="decimal"/>
      <w:lvlText w:val="%4."/>
      <w:lvlJc w:val="left"/>
      <w:pPr>
        <w:ind w:left="930" w:hanging="360"/>
      </w:pPr>
    </w:lvl>
    <w:lvl w:ilvl="4" w:tplc="FFFFFFFF">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25" w15:restartNumberingAfterBreak="0">
    <w:nsid w:val="0D53525B"/>
    <w:multiLevelType w:val="hybridMultilevel"/>
    <w:tmpl w:val="442CA1C6"/>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EEA4A2C"/>
    <w:multiLevelType w:val="hybridMultilevel"/>
    <w:tmpl w:val="6016C266"/>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27" w15:restartNumberingAfterBreak="0">
    <w:nsid w:val="0EF051DF"/>
    <w:multiLevelType w:val="hybridMultilevel"/>
    <w:tmpl w:val="5EDA3FFC"/>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11F026A"/>
    <w:multiLevelType w:val="hybridMultilevel"/>
    <w:tmpl w:val="94A622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2003CED"/>
    <w:multiLevelType w:val="hybridMultilevel"/>
    <w:tmpl w:val="47D07FAA"/>
    <w:lvl w:ilvl="0" w:tplc="FFFFFFFF">
      <w:start w:val="1"/>
      <w:numFmt w:val="decimal"/>
      <w:lvlText w:val="%1."/>
      <w:lvlJc w:val="left"/>
      <w:pPr>
        <w:ind w:left="3326" w:hanging="360"/>
      </w:pPr>
    </w:lvl>
    <w:lvl w:ilvl="1" w:tplc="FFFFFFFF" w:tentative="1">
      <w:start w:val="1"/>
      <w:numFmt w:val="lowerLetter"/>
      <w:lvlText w:val="%2."/>
      <w:lvlJc w:val="left"/>
      <w:pPr>
        <w:ind w:left="4046" w:hanging="360"/>
      </w:pPr>
    </w:lvl>
    <w:lvl w:ilvl="2" w:tplc="FFFFFFFF" w:tentative="1">
      <w:start w:val="1"/>
      <w:numFmt w:val="lowerRoman"/>
      <w:lvlText w:val="%3."/>
      <w:lvlJc w:val="right"/>
      <w:pPr>
        <w:ind w:left="4766" w:hanging="180"/>
      </w:pPr>
    </w:lvl>
    <w:lvl w:ilvl="3" w:tplc="FFFFFFFF" w:tentative="1">
      <w:start w:val="1"/>
      <w:numFmt w:val="decimal"/>
      <w:lvlText w:val="%4."/>
      <w:lvlJc w:val="left"/>
      <w:pPr>
        <w:ind w:left="5486" w:hanging="360"/>
      </w:pPr>
    </w:lvl>
    <w:lvl w:ilvl="4" w:tplc="FFFFFFFF" w:tentative="1">
      <w:start w:val="1"/>
      <w:numFmt w:val="lowerLetter"/>
      <w:lvlText w:val="%5."/>
      <w:lvlJc w:val="left"/>
      <w:pPr>
        <w:ind w:left="6206" w:hanging="360"/>
      </w:pPr>
    </w:lvl>
    <w:lvl w:ilvl="5" w:tplc="FFFFFFFF" w:tentative="1">
      <w:start w:val="1"/>
      <w:numFmt w:val="lowerRoman"/>
      <w:lvlText w:val="%6."/>
      <w:lvlJc w:val="right"/>
      <w:pPr>
        <w:ind w:left="6926" w:hanging="180"/>
      </w:pPr>
    </w:lvl>
    <w:lvl w:ilvl="6" w:tplc="FFFFFFFF" w:tentative="1">
      <w:start w:val="1"/>
      <w:numFmt w:val="decimal"/>
      <w:lvlText w:val="%7."/>
      <w:lvlJc w:val="left"/>
      <w:pPr>
        <w:ind w:left="7646" w:hanging="360"/>
      </w:pPr>
    </w:lvl>
    <w:lvl w:ilvl="7" w:tplc="FFFFFFFF" w:tentative="1">
      <w:start w:val="1"/>
      <w:numFmt w:val="lowerLetter"/>
      <w:lvlText w:val="%8."/>
      <w:lvlJc w:val="left"/>
      <w:pPr>
        <w:ind w:left="8366" w:hanging="360"/>
      </w:pPr>
    </w:lvl>
    <w:lvl w:ilvl="8" w:tplc="FFFFFFFF" w:tentative="1">
      <w:start w:val="1"/>
      <w:numFmt w:val="lowerRoman"/>
      <w:lvlText w:val="%9."/>
      <w:lvlJc w:val="right"/>
      <w:pPr>
        <w:ind w:left="9086" w:hanging="180"/>
      </w:pPr>
    </w:lvl>
  </w:abstractNum>
  <w:abstractNum w:abstractNumId="30" w15:restartNumberingAfterBreak="0">
    <w:nsid w:val="12434C10"/>
    <w:multiLevelType w:val="hybridMultilevel"/>
    <w:tmpl w:val="2DF0DD04"/>
    <w:lvl w:ilvl="0" w:tplc="FFFFFFFF">
      <w:start w:val="1"/>
      <w:numFmt w:val="decimal"/>
      <w:lvlText w:val="%1)"/>
      <w:lvlJc w:val="left"/>
      <w:pPr>
        <w:ind w:left="3328" w:hanging="360"/>
      </w:pPr>
      <w:rPr>
        <w:rFonts w:hint="default"/>
      </w:rPr>
    </w:lvl>
    <w:lvl w:ilvl="1" w:tplc="FFFFFFFF" w:tentative="1">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31" w15:restartNumberingAfterBreak="0">
    <w:nsid w:val="12654D81"/>
    <w:multiLevelType w:val="hybridMultilevel"/>
    <w:tmpl w:val="2F96DCB8"/>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32" w15:restartNumberingAfterBreak="0">
    <w:nsid w:val="13B37E15"/>
    <w:multiLevelType w:val="hybridMultilevel"/>
    <w:tmpl w:val="77EC3450"/>
    <w:lvl w:ilvl="0" w:tplc="45B21D14">
      <w:start w:val="1"/>
      <w:numFmt w:val="decimal"/>
      <w:lvlText w:val="%1)"/>
      <w:lvlJc w:val="left"/>
      <w:pPr>
        <w:ind w:left="966" w:hanging="360"/>
      </w:pPr>
      <w:rPr>
        <w:rFonts w:hint="default"/>
      </w:rPr>
    </w:lvl>
    <w:lvl w:ilvl="1" w:tplc="04090019" w:tentative="1">
      <w:start w:val="1"/>
      <w:numFmt w:val="lowerLetter"/>
      <w:lvlText w:val="%2."/>
      <w:lvlJc w:val="left"/>
      <w:pPr>
        <w:ind w:left="1686" w:hanging="360"/>
      </w:pPr>
    </w:lvl>
    <w:lvl w:ilvl="2" w:tplc="0409001B" w:tentative="1">
      <w:start w:val="1"/>
      <w:numFmt w:val="lowerRoman"/>
      <w:lvlText w:val="%3."/>
      <w:lvlJc w:val="right"/>
      <w:pPr>
        <w:ind w:left="2406" w:hanging="180"/>
      </w:pPr>
    </w:lvl>
    <w:lvl w:ilvl="3" w:tplc="0409000F" w:tentative="1">
      <w:start w:val="1"/>
      <w:numFmt w:val="decimal"/>
      <w:lvlText w:val="%4."/>
      <w:lvlJc w:val="left"/>
      <w:pPr>
        <w:ind w:left="3126" w:hanging="360"/>
      </w:pPr>
    </w:lvl>
    <w:lvl w:ilvl="4" w:tplc="04090019" w:tentative="1">
      <w:start w:val="1"/>
      <w:numFmt w:val="lowerLetter"/>
      <w:lvlText w:val="%5."/>
      <w:lvlJc w:val="left"/>
      <w:pPr>
        <w:ind w:left="3846" w:hanging="360"/>
      </w:pPr>
    </w:lvl>
    <w:lvl w:ilvl="5" w:tplc="0409001B" w:tentative="1">
      <w:start w:val="1"/>
      <w:numFmt w:val="lowerRoman"/>
      <w:lvlText w:val="%6."/>
      <w:lvlJc w:val="right"/>
      <w:pPr>
        <w:ind w:left="4566" w:hanging="180"/>
      </w:pPr>
    </w:lvl>
    <w:lvl w:ilvl="6" w:tplc="0409000F" w:tentative="1">
      <w:start w:val="1"/>
      <w:numFmt w:val="decimal"/>
      <w:lvlText w:val="%7."/>
      <w:lvlJc w:val="left"/>
      <w:pPr>
        <w:ind w:left="5286" w:hanging="360"/>
      </w:pPr>
    </w:lvl>
    <w:lvl w:ilvl="7" w:tplc="04090019" w:tentative="1">
      <w:start w:val="1"/>
      <w:numFmt w:val="lowerLetter"/>
      <w:lvlText w:val="%8."/>
      <w:lvlJc w:val="left"/>
      <w:pPr>
        <w:ind w:left="6006" w:hanging="360"/>
      </w:pPr>
    </w:lvl>
    <w:lvl w:ilvl="8" w:tplc="0409001B" w:tentative="1">
      <w:start w:val="1"/>
      <w:numFmt w:val="lowerRoman"/>
      <w:lvlText w:val="%9."/>
      <w:lvlJc w:val="right"/>
      <w:pPr>
        <w:ind w:left="6726" w:hanging="180"/>
      </w:pPr>
    </w:lvl>
  </w:abstractNum>
  <w:abstractNum w:abstractNumId="33" w15:restartNumberingAfterBreak="0">
    <w:nsid w:val="13F72768"/>
    <w:multiLevelType w:val="hybridMultilevel"/>
    <w:tmpl w:val="D9FE9FB4"/>
    <w:lvl w:ilvl="0" w:tplc="0409000F">
      <w:start w:val="1"/>
      <w:numFmt w:val="decimal"/>
      <w:lvlText w:val="%1."/>
      <w:lvlJc w:val="left"/>
      <w:pPr>
        <w:ind w:left="360" w:hanging="360"/>
      </w:pPr>
    </w:lvl>
    <w:lvl w:ilvl="1" w:tplc="2BB66BD0">
      <w:start w:val="1"/>
      <w:numFmt w:val="lowerLetter"/>
      <w:lvlText w:val="%2."/>
      <w:lvlJc w:val="left"/>
      <w:pPr>
        <w:ind w:left="1080" w:hanging="360"/>
      </w:pPr>
      <w:rPr>
        <w:b w:val="0"/>
        <w:bCs w:val="0"/>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155A6446"/>
    <w:multiLevelType w:val="hybridMultilevel"/>
    <w:tmpl w:val="28EE79C8"/>
    <w:lvl w:ilvl="0" w:tplc="FFFFFFFF">
      <w:start w:val="1"/>
      <w:numFmt w:val="lowerLetter"/>
      <w:lvlText w:val="%1)"/>
      <w:lvlJc w:val="left"/>
      <w:pPr>
        <w:ind w:left="870" w:hanging="360"/>
      </w:pPr>
      <w:rPr>
        <w:rFonts w:ascii="Palatino Linotype" w:hAnsi="Palatino Linotype"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35" w15:restartNumberingAfterBreak="0">
    <w:nsid w:val="15DE2B29"/>
    <w:multiLevelType w:val="hybridMultilevel"/>
    <w:tmpl w:val="E05E34A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6270FE9"/>
    <w:multiLevelType w:val="hybridMultilevel"/>
    <w:tmpl w:val="B5C01C02"/>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16B12E6D"/>
    <w:multiLevelType w:val="hybridMultilevel"/>
    <w:tmpl w:val="89DE7AB4"/>
    <w:lvl w:ilvl="0" w:tplc="F270330A">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7670A51"/>
    <w:multiLevelType w:val="hybridMultilevel"/>
    <w:tmpl w:val="DC7C4198"/>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7EB3E93"/>
    <w:multiLevelType w:val="hybridMultilevel"/>
    <w:tmpl w:val="050AA270"/>
    <w:lvl w:ilvl="0" w:tplc="FFFFFFFF">
      <w:start w:val="1"/>
      <w:numFmt w:val="decimal"/>
      <w:lvlText w:val="%1."/>
      <w:lvlJc w:val="left"/>
      <w:pPr>
        <w:ind w:left="720" w:hanging="360"/>
      </w:pPr>
      <w:rPr>
        <w:b/>
        <w:bC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181E6A75"/>
    <w:multiLevelType w:val="hybridMultilevel"/>
    <w:tmpl w:val="D32AB11A"/>
    <w:lvl w:ilvl="0" w:tplc="0409000F">
      <w:start w:val="1"/>
      <w:numFmt w:val="decimal"/>
      <w:lvlText w:val="%1."/>
      <w:lvlJc w:val="left"/>
      <w:pPr>
        <w:ind w:left="3780" w:hanging="360"/>
      </w:pPr>
    </w:lvl>
    <w:lvl w:ilvl="1" w:tplc="04090019" w:tentative="1">
      <w:start w:val="1"/>
      <w:numFmt w:val="lowerLetter"/>
      <w:lvlText w:val="%2."/>
      <w:lvlJc w:val="left"/>
      <w:pPr>
        <w:ind w:left="4500" w:hanging="360"/>
      </w:pPr>
    </w:lvl>
    <w:lvl w:ilvl="2" w:tplc="0409001B" w:tentative="1">
      <w:start w:val="1"/>
      <w:numFmt w:val="lowerRoman"/>
      <w:lvlText w:val="%3."/>
      <w:lvlJc w:val="right"/>
      <w:pPr>
        <w:ind w:left="5220" w:hanging="180"/>
      </w:pPr>
    </w:lvl>
    <w:lvl w:ilvl="3" w:tplc="0409000F" w:tentative="1">
      <w:start w:val="1"/>
      <w:numFmt w:val="decimal"/>
      <w:lvlText w:val="%4."/>
      <w:lvlJc w:val="left"/>
      <w:pPr>
        <w:ind w:left="5940" w:hanging="360"/>
      </w:pPr>
    </w:lvl>
    <w:lvl w:ilvl="4" w:tplc="04090019" w:tentative="1">
      <w:start w:val="1"/>
      <w:numFmt w:val="lowerLetter"/>
      <w:lvlText w:val="%5."/>
      <w:lvlJc w:val="left"/>
      <w:pPr>
        <w:ind w:left="6660" w:hanging="360"/>
      </w:pPr>
    </w:lvl>
    <w:lvl w:ilvl="5" w:tplc="0409001B" w:tentative="1">
      <w:start w:val="1"/>
      <w:numFmt w:val="lowerRoman"/>
      <w:lvlText w:val="%6."/>
      <w:lvlJc w:val="right"/>
      <w:pPr>
        <w:ind w:left="7380" w:hanging="180"/>
      </w:pPr>
    </w:lvl>
    <w:lvl w:ilvl="6" w:tplc="0409000F" w:tentative="1">
      <w:start w:val="1"/>
      <w:numFmt w:val="decimal"/>
      <w:lvlText w:val="%7."/>
      <w:lvlJc w:val="left"/>
      <w:pPr>
        <w:ind w:left="8100" w:hanging="360"/>
      </w:pPr>
    </w:lvl>
    <w:lvl w:ilvl="7" w:tplc="04090019" w:tentative="1">
      <w:start w:val="1"/>
      <w:numFmt w:val="lowerLetter"/>
      <w:lvlText w:val="%8."/>
      <w:lvlJc w:val="left"/>
      <w:pPr>
        <w:ind w:left="8820" w:hanging="360"/>
      </w:pPr>
    </w:lvl>
    <w:lvl w:ilvl="8" w:tplc="0409001B" w:tentative="1">
      <w:start w:val="1"/>
      <w:numFmt w:val="lowerRoman"/>
      <w:lvlText w:val="%9."/>
      <w:lvlJc w:val="right"/>
      <w:pPr>
        <w:ind w:left="9540" w:hanging="180"/>
      </w:pPr>
    </w:lvl>
  </w:abstractNum>
  <w:abstractNum w:abstractNumId="41" w15:restartNumberingAfterBreak="0">
    <w:nsid w:val="186A4A2A"/>
    <w:multiLevelType w:val="hybridMultilevel"/>
    <w:tmpl w:val="A992F196"/>
    <w:lvl w:ilvl="0" w:tplc="04090019">
      <w:start w:val="1"/>
      <w:numFmt w:val="lowerLetter"/>
      <w:lvlText w:val="%1."/>
      <w:lvlJc w:val="left"/>
      <w:pPr>
        <w:ind w:left="13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18B468F5"/>
    <w:multiLevelType w:val="hybridMultilevel"/>
    <w:tmpl w:val="E4EA68C0"/>
    <w:lvl w:ilvl="0" w:tplc="76342416">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9266AE0"/>
    <w:multiLevelType w:val="hybridMultilevel"/>
    <w:tmpl w:val="050AA270"/>
    <w:lvl w:ilvl="0" w:tplc="FFFFFFFF">
      <w:start w:val="1"/>
      <w:numFmt w:val="decimal"/>
      <w:lvlText w:val="%1."/>
      <w:lvlJc w:val="left"/>
      <w:pPr>
        <w:ind w:left="720" w:hanging="360"/>
      </w:pPr>
      <w:rPr>
        <w:b/>
        <w:bC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193A0B03"/>
    <w:multiLevelType w:val="hybridMultilevel"/>
    <w:tmpl w:val="447CB5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A2533B2"/>
    <w:multiLevelType w:val="hybridMultilevel"/>
    <w:tmpl w:val="E87EAA1E"/>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1BA13221"/>
    <w:multiLevelType w:val="hybridMultilevel"/>
    <w:tmpl w:val="9C10B0B0"/>
    <w:lvl w:ilvl="0" w:tplc="0409001B">
      <w:start w:val="1"/>
      <w:numFmt w:val="lowerRoman"/>
      <w:lvlText w:val="%1."/>
      <w:lvlJc w:val="right"/>
      <w:pPr>
        <w:ind w:left="180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1D707F7E"/>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48" w15:restartNumberingAfterBreak="0">
    <w:nsid w:val="1E293275"/>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1E391F39"/>
    <w:multiLevelType w:val="hybridMultilevel"/>
    <w:tmpl w:val="A61C27EE"/>
    <w:lvl w:ilvl="0" w:tplc="FFFFFFFF">
      <w:start w:val="1"/>
      <w:numFmt w:val="decimal"/>
      <w:lvlText w:val="%1)"/>
      <w:lvlJc w:val="left"/>
      <w:pPr>
        <w:ind w:left="966" w:hanging="360"/>
      </w:pPr>
      <w:rPr>
        <w:rFonts w:hint="default"/>
      </w:rPr>
    </w:lvl>
    <w:lvl w:ilvl="1" w:tplc="FFFFFFFF">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50" w15:restartNumberingAfterBreak="0">
    <w:nsid w:val="1E530C26"/>
    <w:multiLevelType w:val="hybridMultilevel"/>
    <w:tmpl w:val="2F809FDC"/>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1EFA0A93"/>
    <w:multiLevelType w:val="hybridMultilevel"/>
    <w:tmpl w:val="65D6297A"/>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52" w15:restartNumberingAfterBreak="0">
    <w:nsid w:val="204231F6"/>
    <w:multiLevelType w:val="hybridMultilevel"/>
    <w:tmpl w:val="163411AC"/>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3" w15:restartNumberingAfterBreak="0">
    <w:nsid w:val="205E7CD7"/>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54" w15:restartNumberingAfterBreak="0">
    <w:nsid w:val="218E7170"/>
    <w:multiLevelType w:val="hybridMultilevel"/>
    <w:tmpl w:val="41524BB2"/>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55" w15:restartNumberingAfterBreak="0">
    <w:nsid w:val="21CB0F33"/>
    <w:multiLevelType w:val="multilevel"/>
    <w:tmpl w:val="9990D394"/>
    <w:styleLink w:val="CurrentList4"/>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Restart w:val="0"/>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56" w15:restartNumberingAfterBreak="0">
    <w:nsid w:val="227A6B73"/>
    <w:multiLevelType w:val="hybridMultilevel"/>
    <w:tmpl w:val="2DAA5744"/>
    <w:lvl w:ilvl="0" w:tplc="FFFFFFFF">
      <w:start w:val="1"/>
      <w:numFmt w:val="decimal"/>
      <w:lvlText w:val="%1."/>
      <w:lvlJc w:val="left"/>
      <w:pPr>
        <w:ind w:left="3326" w:hanging="360"/>
      </w:pPr>
    </w:lvl>
    <w:lvl w:ilvl="1" w:tplc="FFFFFFFF">
      <w:start w:val="1"/>
      <w:numFmt w:val="lowerLetter"/>
      <w:lvlText w:val="%2."/>
      <w:lvlJc w:val="left"/>
      <w:pPr>
        <w:ind w:left="4046" w:hanging="360"/>
      </w:pPr>
    </w:lvl>
    <w:lvl w:ilvl="2" w:tplc="FFFFFFFF" w:tentative="1">
      <w:start w:val="1"/>
      <w:numFmt w:val="lowerRoman"/>
      <w:lvlText w:val="%3."/>
      <w:lvlJc w:val="right"/>
      <w:pPr>
        <w:ind w:left="4766" w:hanging="180"/>
      </w:pPr>
    </w:lvl>
    <w:lvl w:ilvl="3" w:tplc="FFFFFFFF" w:tentative="1">
      <w:start w:val="1"/>
      <w:numFmt w:val="decimal"/>
      <w:lvlText w:val="%4."/>
      <w:lvlJc w:val="left"/>
      <w:pPr>
        <w:ind w:left="5486" w:hanging="360"/>
      </w:pPr>
    </w:lvl>
    <w:lvl w:ilvl="4" w:tplc="FFFFFFFF" w:tentative="1">
      <w:start w:val="1"/>
      <w:numFmt w:val="lowerLetter"/>
      <w:lvlText w:val="%5."/>
      <w:lvlJc w:val="left"/>
      <w:pPr>
        <w:ind w:left="6206" w:hanging="360"/>
      </w:pPr>
    </w:lvl>
    <w:lvl w:ilvl="5" w:tplc="FFFFFFFF" w:tentative="1">
      <w:start w:val="1"/>
      <w:numFmt w:val="lowerRoman"/>
      <w:lvlText w:val="%6."/>
      <w:lvlJc w:val="right"/>
      <w:pPr>
        <w:ind w:left="6926" w:hanging="180"/>
      </w:pPr>
    </w:lvl>
    <w:lvl w:ilvl="6" w:tplc="FFFFFFFF" w:tentative="1">
      <w:start w:val="1"/>
      <w:numFmt w:val="decimal"/>
      <w:lvlText w:val="%7."/>
      <w:lvlJc w:val="left"/>
      <w:pPr>
        <w:ind w:left="7646" w:hanging="360"/>
      </w:pPr>
    </w:lvl>
    <w:lvl w:ilvl="7" w:tplc="FFFFFFFF" w:tentative="1">
      <w:start w:val="1"/>
      <w:numFmt w:val="lowerLetter"/>
      <w:lvlText w:val="%8."/>
      <w:lvlJc w:val="left"/>
      <w:pPr>
        <w:ind w:left="8366" w:hanging="360"/>
      </w:pPr>
    </w:lvl>
    <w:lvl w:ilvl="8" w:tplc="FFFFFFFF" w:tentative="1">
      <w:start w:val="1"/>
      <w:numFmt w:val="lowerRoman"/>
      <w:lvlText w:val="%9."/>
      <w:lvlJc w:val="right"/>
      <w:pPr>
        <w:ind w:left="9086" w:hanging="180"/>
      </w:pPr>
    </w:lvl>
  </w:abstractNum>
  <w:abstractNum w:abstractNumId="57" w15:restartNumberingAfterBreak="0">
    <w:nsid w:val="23070A8D"/>
    <w:multiLevelType w:val="hybridMultilevel"/>
    <w:tmpl w:val="ABD2362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23D26B61"/>
    <w:multiLevelType w:val="hybridMultilevel"/>
    <w:tmpl w:val="AC002E64"/>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23FF2F1E"/>
    <w:multiLevelType w:val="hybridMultilevel"/>
    <w:tmpl w:val="05C6DAC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257B1758"/>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61" w15:restartNumberingAfterBreak="0">
    <w:nsid w:val="258D41B8"/>
    <w:multiLevelType w:val="hybridMultilevel"/>
    <w:tmpl w:val="2A22E296"/>
    <w:lvl w:ilvl="0" w:tplc="0409000F">
      <w:start w:val="1"/>
      <w:numFmt w:val="decimal"/>
      <w:lvlText w:val="%1."/>
      <w:lvlJc w:val="left"/>
      <w:pPr>
        <w:ind w:left="3420" w:hanging="360"/>
      </w:pPr>
      <w:rPr>
        <w:rFonts w:hint="default"/>
      </w:rPr>
    </w:lvl>
    <w:lvl w:ilvl="1" w:tplc="04090019" w:tentative="1">
      <w:start w:val="1"/>
      <w:numFmt w:val="lowerLetter"/>
      <w:lvlText w:val="%2."/>
      <w:lvlJc w:val="left"/>
      <w:pPr>
        <w:ind w:left="4140" w:hanging="360"/>
      </w:pPr>
    </w:lvl>
    <w:lvl w:ilvl="2" w:tplc="0409001B" w:tentative="1">
      <w:start w:val="1"/>
      <w:numFmt w:val="lowerRoman"/>
      <w:lvlText w:val="%3."/>
      <w:lvlJc w:val="right"/>
      <w:pPr>
        <w:ind w:left="4860" w:hanging="180"/>
      </w:pPr>
    </w:lvl>
    <w:lvl w:ilvl="3" w:tplc="0409000F" w:tentative="1">
      <w:start w:val="1"/>
      <w:numFmt w:val="decimal"/>
      <w:lvlText w:val="%4."/>
      <w:lvlJc w:val="left"/>
      <w:pPr>
        <w:ind w:left="5580" w:hanging="360"/>
      </w:pPr>
    </w:lvl>
    <w:lvl w:ilvl="4" w:tplc="04090019" w:tentative="1">
      <w:start w:val="1"/>
      <w:numFmt w:val="lowerLetter"/>
      <w:lvlText w:val="%5."/>
      <w:lvlJc w:val="left"/>
      <w:pPr>
        <w:ind w:left="6300" w:hanging="360"/>
      </w:pPr>
    </w:lvl>
    <w:lvl w:ilvl="5" w:tplc="0409001B" w:tentative="1">
      <w:start w:val="1"/>
      <w:numFmt w:val="lowerRoman"/>
      <w:lvlText w:val="%6."/>
      <w:lvlJc w:val="right"/>
      <w:pPr>
        <w:ind w:left="7020" w:hanging="180"/>
      </w:pPr>
    </w:lvl>
    <w:lvl w:ilvl="6" w:tplc="0409000F" w:tentative="1">
      <w:start w:val="1"/>
      <w:numFmt w:val="decimal"/>
      <w:lvlText w:val="%7."/>
      <w:lvlJc w:val="left"/>
      <w:pPr>
        <w:ind w:left="7740" w:hanging="360"/>
      </w:pPr>
    </w:lvl>
    <w:lvl w:ilvl="7" w:tplc="04090019" w:tentative="1">
      <w:start w:val="1"/>
      <w:numFmt w:val="lowerLetter"/>
      <w:lvlText w:val="%8."/>
      <w:lvlJc w:val="left"/>
      <w:pPr>
        <w:ind w:left="8460" w:hanging="360"/>
      </w:pPr>
    </w:lvl>
    <w:lvl w:ilvl="8" w:tplc="0409001B" w:tentative="1">
      <w:start w:val="1"/>
      <w:numFmt w:val="lowerRoman"/>
      <w:lvlText w:val="%9."/>
      <w:lvlJc w:val="right"/>
      <w:pPr>
        <w:ind w:left="9180" w:hanging="180"/>
      </w:pPr>
    </w:lvl>
  </w:abstractNum>
  <w:abstractNum w:abstractNumId="62" w15:restartNumberingAfterBreak="0">
    <w:nsid w:val="265E1FCA"/>
    <w:multiLevelType w:val="hybridMultilevel"/>
    <w:tmpl w:val="663C7EF0"/>
    <w:lvl w:ilvl="0" w:tplc="F508BA2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277E558C"/>
    <w:multiLevelType w:val="hybridMultilevel"/>
    <w:tmpl w:val="58F89F54"/>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2853275E"/>
    <w:multiLevelType w:val="hybridMultilevel"/>
    <w:tmpl w:val="2DF0DD04"/>
    <w:lvl w:ilvl="0" w:tplc="FFFFFFFF">
      <w:start w:val="1"/>
      <w:numFmt w:val="decimal"/>
      <w:lvlText w:val="%1)"/>
      <w:lvlJc w:val="left"/>
      <w:pPr>
        <w:ind w:left="3328" w:hanging="360"/>
      </w:pPr>
      <w:rPr>
        <w:rFonts w:hint="default"/>
      </w:rPr>
    </w:lvl>
    <w:lvl w:ilvl="1" w:tplc="FFFFFFFF">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65" w15:restartNumberingAfterBreak="0">
    <w:nsid w:val="290E3FD4"/>
    <w:multiLevelType w:val="hybridMultilevel"/>
    <w:tmpl w:val="71728D90"/>
    <w:lvl w:ilvl="0" w:tplc="FFFFFFFF">
      <w:start w:val="1"/>
      <w:numFmt w:val="lowerLetter"/>
      <w:lvlText w:val="%1."/>
      <w:lvlJc w:val="left"/>
      <w:pPr>
        <w:ind w:left="108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290F63F1"/>
    <w:multiLevelType w:val="hybridMultilevel"/>
    <w:tmpl w:val="2D8CCD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2A067505"/>
    <w:multiLevelType w:val="hybridMultilevel"/>
    <w:tmpl w:val="2F809FDC"/>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2BBC050F"/>
    <w:multiLevelType w:val="hybridMultilevel"/>
    <w:tmpl w:val="81F2AD0E"/>
    <w:lvl w:ilvl="0" w:tplc="0409001B">
      <w:start w:val="1"/>
      <w:numFmt w:val="lowerRoman"/>
      <w:lvlText w:val="%1."/>
      <w:lvlJc w:val="right"/>
      <w:pPr>
        <w:ind w:left="180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BD374AC"/>
    <w:multiLevelType w:val="hybridMultilevel"/>
    <w:tmpl w:val="02FA7E96"/>
    <w:lvl w:ilvl="0" w:tplc="FFCCC946">
      <w:start w:val="1"/>
      <w:numFmt w:val="lowerRoman"/>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70" w15:restartNumberingAfterBreak="0">
    <w:nsid w:val="2BDB206C"/>
    <w:multiLevelType w:val="hybridMultilevel"/>
    <w:tmpl w:val="C1DEDCBE"/>
    <w:lvl w:ilvl="0" w:tplc="FFFFFFFF">
      <w:start w:val="1"/>
      <w:numFmt w:val="decimal"/>
      <w:lvlText w:val="%1."/>
      <w:lvlJc w:val="left"/>
      <w:pPr>
        <w:ind w:left="3326" w:hanging="360"/>
      </w:pPr>
    </w:lvl>
    <w:lvl w:ilvl="1" w:tplc="FFFFFFFF" w:tentative="1">
      <w:start w:val="1"/>
      <w:numFmt w:val="lowerLetter"/>
      <w:lvlText w:val="%2."/>
      <w:lvlJc w:val="left"/>
      <w:pPr>
        <w:ind w:left="4046" w:hanging="360"/>
      </w:pPr>
    </w:lvl>
    <w:lvl w:ilvl="2" w:tplc="FFFFFFFF" w:tentative="1">
      <w:start w:val="1"/>
      <w:numFmt w:val="lowerRoman"/>
      <w:lvlText w:val="%3."/>
      <w:lvlJc w:val="right"/>
      <w:pPr>
        <w:ind w:left="4766" w:hanging="180"/>
      </w:pPr>
    </w:lvl>
    <w:lvl w:ilvl="3" w:tplc="FFFFFFFF" w:tentative="1">
      <w:start w:val="1"/>
      <w:numFmt w:val="decimal"/>
      <w:lvlText w:val="%4."/>
      <w:lvlJc w:val="left"/>
      <w:pPr>
        <w:ind w:left="5486" w:hanging="360"/>
      </w:pPr>
    </w:lvl>
    <w:lvl w:ilvl="4" w:tplc="FFFFFFFF" w:tentative="1">
      <w:start w:val="1"/>
      <w:numFmt w:val="lowerLetter"/>
      <w:lvlText w:val="%5."/>
      <w:lvlJc w:val="left"/>
      <w:pPr>
        <w:ind w:left="6206" w:hanging="360"/>
      </w:pPr>
    </w:lvl>
    <w:lvl w:ilvl="5" w:tplc="FFFFFFFF" w:tentative="1">
      <w:start w:val="1"/>
      <w:numFmt w:val="lowerRoman"/>
      <w:lvlText w:val="%6."/>
      <w:lvlJc w:val="right"/>
      <w:pPr>
        <w:ind w:left="6926" w:hanging="180"/>
      </w:pPr>
    </w:lvl>
    <w:lvl w:ilvl="6" w:tplc="FFFFFFFF" w:tentative="1">
      <w:start w:val="1"/>
      <w:numFmt w:val="decimal"/>
      <w:lvlText w:val="%7."/>
      <w:lvlJc w:val="left"/>
      <w:pPr>
        <w:ind w:left="7646" w:hanging="360"/>
      </w:pPr>
    </w:lvl>
    <w:lvl w:ilvl="7" w:tplc="FFFFFFFF" w:tentative="1">
      <w:start w:val="1"/>
      <w:numFmt w:val="lowerLetter"/>
      <w:lvlText w:val="%8."/>
      <w:lvlJc w:val="left"/>
      <w:pPr>
        <w:ind w:left="8366" w:hanging="360"/>
      </w:pPr>
    </w:lvl>
    <w:lvl w:ilvl="8" w:tplc="FFFFFFFF" w:tentative="1">
      <w:start w:val="1"/>
      <w:numFmt w:val="lowerRoman"/>
      <w:lvlText w:val="%9."/>
      <w:lvlJc w:val="right"/>
      <w:pPr>
        <w:ind w:left="9086" w:hanging="180"/>
      </w:pPr>
    </w:lvl>
  </w:abstractNum>
  <w:abstractNum w:abstractNumId="71" w15:restartNumberingAfterBreak="0">
    <w:nsid w:val="2C230390"/>
    <w:multiLevelType w:val="hybridMultilevel"/>
    <w:tmpl w:val="D6B2F76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2C4504C1"/>
    <w:multiLevelType w:val="hybridMultilevel"/>
    <w:tmpl w:val="0568CD44"/>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73" w15:restartNumberingAfterBreak="0">
    <w:nsid w:val="2D776237"/>
    <w:multiLevelType w:val="hybridMultilevel"/>
    <w:tmpl w:val="22C08D0C"/>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2DCF1C8B"/>
    <w:multiLevelType w:val="hybridMultilevel"/>
    <w:tmpl w:val="7C8434E6"/>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2DE15C1A"/>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2E93059C"/>
    <w:multiLevelType w:val="hybridMultilevel"/>
    <w:tmpl w:val="A0A45A04"/>
    <w:lvl w:ilvl="0" w:tplc="FFFFFFFF">
      <w:start w:val="1"/>
      <w:numFmt w:val="decimal"/>
      <w:lvlText w:val="%1."/>
      <w:lvlJc w:val="left"/>
      <w:pPr>
        <w:ind w:left="360" w:hanging="360"/>
      </w:pPr>
    </w:lvl>
    <w:lvl w:ilvl="1" w:tplc="FFFFFFFF">
      <w:start w:val="1"/>
      <w:numFmt w:val="lowerLetter"/>
      <w:lvlText w:val="%2."/>
      <w:lvlJc w:val="left"/>
      <w:pPr>
        <w:ind w:left="1080" w:hanging="360"/>
      </w:pPr>
      <w:rPr>
        <w:b w:val="0"/>
        <w:bCs w:val="0"/>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7" w15:restartNumberingAfterBreak="0">
    <w:nsid w:val="2F063279"/>
    <w:multiLevelType w:val="hybridMultilevel"/>
    <w:tmpl w:val="2DF0DD04"/>
    <w:lvl w:ilvl="0" w:tplc="FFFFFFFF">
      <w:start w:val="1"/>
      <w:numFmt w:val="decimal"/>
      <w:lvlText w:val="%1)"/>
      <w:lvlJc w:val="left"/>
      <w:pPr>
        <w:ind w:left="3328" w:hanging="360"/>
      </w:pPr>
      <w:rPr>
        <w:rFonts w:hint="default"/>
      </w:rPr>
    </w:lvl>
    <w:lvl w:ilvl="1" w:tplc="FFFFFFFF" w:tentative="1">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78" w15:restartNumberingAfterBreak="0">
    <w:nsid w:val="2F1D3112"/>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79" w15:restartNumberingAfterBreak="0">
    <w:nsid w:val="2F685D65"/>
    <w:multiLevelType w:val="hybridMultilevel"/>
    <w:tmpl w:val="7B0E2D6E"/>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80" w15:restartNumberingAfterBreak="0">
    <w:nsid w:val="2FB60E99"/>
    <w:multiLevelType w:val="hybridMultilevel"/>
    <w:tmpl w:val="87C4D81E"/>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2FF0571A"/>
    <w:multiLevelType w:val="hybridMultilevel"/>
    <w:tmpl w:val="2DF0DD04"/>
    <w:lvl w:ilvl="0" w:tplc="FFFFFFFF">
      <w:start w:val="1"/>
      <w:numFmt w:val="decimal"/>
      <w:lvlText w:val="%1)"/>
      <w:lvlJc w:val="left"/>
      <w:pPr>
        <w:ind w:left="3328" w:hanging="360"/>
      </w:pPr>
      <w:rPr>
        <w:rFonts w:hint="default"/>
      </w:rPr>
    </w:lvl>
    <w:lvl w:ilvl="1" w:tplc="FFFFFFFF">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82" w15:restartNumberingAfterBreak="0">
    <w:nsid w:val="30601045"/>
    <w:multiLevelType w:val="hybridMultilevel"/>
    <w:tmpl w:val="9E885936"/>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30876F50"/>
    <w:multiLevelType w:val="hybridMultilevel"/>
    <w:tmpl w:val="CFFA488E"/>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84" w15:restartNumberingAfterBreak="0">
    <w:nsid w:val="3117079C"/>
    <w:multiLevelType w:val="hybridMultilevel"/>
    <w:tmpl w:val="974CE036"/>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85" w15:restartNumberingAfterBreak="0">
    <w:nsid w:val="31EB46A9"/>
    <w:multiLevelType w:val="hybridMultilevel"/>
    <w:tmpl w:val="0F36FAF2"/>
    <w:lvl w:ilvl="0" w:tplc="278A6020">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86" w15:restartNumberingAfterBreak="0">
    <w:nsid w:val="329069EB"/>
    <w:multiLevelType w:val="hybridMultilevel"/>
    <w:tmpl w:val="7B52597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7" w15:restartNumberingAfterBreak="0">
    <w:nsid w:val="32B50A3D"/>
    <w:multiLevelType w:val="hybridMultilevel"/>
    <w:tmpl w:val="A6B26DCC"/>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33C4220D"/>
    <w:multiLevelType w:val="hybridMultilevel"/>
    <w:tmpl w:val="975E6688"/>
    <w:lvl w:ilvl="0" w:tplc="04090019">
      <w:start w:val="1"/>
      <w:numFmt w:val="lowerLetter"/>
      <w:lvlText w:val="%1."/>
      <w:lvlJc w:val="left"/>
      <w:pPr>
        <w:ind w:left="1380" w:hanging="360"/>
      </w:pPr>
      <w:rPr>
        <w:rFonts w:hint="default"/>
      </w:rPr>
    </w:lvl>
    <w:lvl w:ilvl="1" w:tplc="04090019">
      <w:start w:val="1"/>
      <w:numFmt w:val="lowerLetter"/>
      <w:lvlText w:val="%2."/>
      <w:lvlJc w:val="left"/>
      <w:pPr>
        <w:ind w:left="570" w:hanging="360"/>
      </w:pPr>
    </w:lvl>
    <w:lvl w:ilvl="2" w:tplc="0409001B">
      <w:start w:val="1"/>
      <w:numFmt w:val="lowerRoman"/>
      <w:lvlText w:val="%3."/>
      <w:lvlJc w:val="right"/>
      <w:pPr>
        <w:ind w:left="1290" w:hanging="180"/>
      </w:pPr>
    </w:lvl>
    <w:lvl w:ilvl="3" w:tplc="04090001">
      <w:start w:val="1"/>
      <w:numFmt w:val="bullet"/>
      <w:lvlText w:val=""/>
      <w:lvlJc w:val="left"/>
      <w:pPr>
        <w:ind w:left="2010" w:hanging="360"/>
      </w:pPr>
      <w:rPr>
        <w:rFonts w:ascii="Symbol" w:hAnsi="Symbol" w:hint="default"/>
      </w:rPr>
    </w:lvl>
    <w:lvl w:ilvl="4" w:tplc="04090019" w:tentative="1">
      <w:start w:val="1"/>
      <w:numFmt w:val="lowerLetter"/>
      <w:lvlText w:val="%5."/>
      <w:lvlJc w:val="left"/>
      <w:pPr>
        <w:ind w:left="2730" w:hanging="360"/>
      </w:pPr>
    </w:lvl>
    <w:lvl w:ilvl="5" w:tplc="0409001B" w:tentative="1">
      <w:start w:val="1"/>
      <w:numFmt w:val="lowerRoman"/>
      <w:lvlText w:val="%6."/>
      <w:lvlJc w:val="right"/>
      <w:pPr>
        <w:ind w:left="3450" w:hanging="180"/>
      </w:pPr>
    </w:lvl>
    <w:lvl w:ilvl="6" w:tplc="0409000F" w:tentative="1">
      <w:start w:val="1"/>
      <w:numFmt w:val="decimal"/>
      <w:lvlText w:val="%7."/>
      <w:lvlJc w:val="left"/>
      <w:pPr>
        <w:ind w:left="4170" w:hanging="360"/>
      </w:pPr>
    </w:lvl>
    <w:lvl w:ilvl="7" w:tplc="04090019" w:tentative="1">
      <w:start w:val="1"/>
      <w:numFmt w:val="lowerLetter"/>
      <w:lvlText w:val="%8."/>
      <w:lvlJc w:val="left"/>
      <w:pPr>
        <w:ind w:left="4890" w:hanging="360"/>
      </w:pPr>
    </w:lvl>
    <w:lvl w:ilvl="8" w:tplc="0409001B" w:tentative="1">
      <w:start w:val="1"/>
      <w:numFmt w:val="lowerRoman"/>
      <w:lvlText w:val="%9."/>
      <w:lvlJc w:val="right"/>
      <w:pPr>
        <w:ind w:left="5610" w:hanging="180"/>
      </w:pPr>
    </w:lvl>
  </w:abstractNum>
  <w:abstractNum w:abstractNumId="89" w15:restartNumberingAfterBreak="0">
    <w:nsid w:val="341E200F"/>
    <w:multiLevelType w:val="multilevel"/>
    <w:tmpl w:val="2468352A"/>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90" w15:restartNumberingAfterBreak="0">
    <w:nsid w:val="34427F9F"/>
    <w:multiLevelType w:val="hybridMultilevel"/>
    <w:tmpl w:val="38D0105A"/>
    <w:lvl w:ilvl="0" w:tplc="0409000F">
      <w:start w:val="1"/>
      <w:numFmt w:val="decimal"/>
      <w:lvlText w:val="%1."/>
      <w:lvlJc w:val="left"/>
      <w:pPr>
        <w:ind w:left="3420" w:hanging="360"/>
      </w:pPr>
      <w:rPr>
        <w:rFonts w:hint="default"/>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91" w15:restartNumberingAfterBreak="0">
    <w:nsid w:val="34611DC4"/>
    <w:multiLevelType w:val="hybridMultilevel"/>
    <w:tmpl w:val="61F46168"/>
    <w:lvl w:ilvl="0" w:tplc="FFFFFFFF">
      <w:start w:val="1"/>
      <w:numFmt w:val="lowerRoman"/>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2" w15:restartNumberingAfterBreak="0">
    <w:nsid w:val="34C11437"/>
    <w:multiLevelType w:val="hybridMultilevel"/>
    <w:tmpl w:val="2A68334C"/>
    <w:lvl w:ilvl="0" w:tplc="FFFFFFFF">
      <w:start w:val="1"/>
      <w:numFmt w:val="lowerLetter"/>
      <w:lvlText w:val="%1."/>
      <w:lvlJc w:val="left"/>
      <w:pPr>
        <w:ind w:left="1080" w:hanging="360"/>
      </w:pPr>
      <w:rPr>
        <w:rFonts w:hint="default"/>
      </w:rPr>
    </w:lvl>
    <w:lvl w:ilvl="1" w:tplc="FFFFFFFF">
      <w:start w:val="1"/>
      <w:numFmt w:val="lowerLetter"/>
      <w:lvlText w:val="%2."/>
      <w:lvlJc w:val="left"/>
      <w:pPr>
        <w:ind w:left="1327" w:hanging="360"/>
      </w:pPr>
    </w:lvl>
    <w:lvl w:ilvl="2" w:tplc="FFFFFFFF">
      <w:start w:val="1"/>
      <w:numFmt w:val="lowerRoman"/>
      <w:lvlText w:val="%3."/>
      <w:lvlJc w:val="right"/>
      <w:pPr>
        <w:ind w:left="2047" w:hanging="180"/>
      </w:pPr>
    </w:lvl>
    <w:lvl w:ilvl="3" w:tplc="FFFFFFFF" w:tentative="1">
      <w:start w:val="1"/>
      <w:numFmt w:val="decimal"/>
      <w:lvlText w:val="%4."/>
      <w:lvlJc w:val="left"/>
      <w:pPr>
        <w:ind w:left="2767" w:hanging="360"/>
      </w:pPr>
    </w:lvl>
    <w:lvl w:ilvl="4" w:tplc="FFFFFFFF" w:tentative="1">
      <w:start w:val="1"/>
      <w:numFmt w:val="lowerLetter"/>
      <w:lvlText w:val="%5."/>
      <w:lvlJc w:val="left"/>
      <w:pPr>
        <w:ind w:left="3487" w:hanging="360"/>
      </w:pPr>
    </w:lvl>
    <w:lvl w:ilvl="5" w:tplc="FFFFFFFF" w:tentative="1">
      <w:start w:val="1"/>
      <w:numFmt w:val="lowerRoman"/>
      <w:lvlText w:val="%6."/>
      <w:lvlJc w:val="right"/>
      <w:pPr>
        <w:ind w:left="4207" w:hanging="180"/>
      </w:pPr>
    </w:lvl>
    <w:lvl w:ilvl="6" w:tplc="FFFFFFFF" w:tentative="1">
      <w:start w:val="1"/>
      <w:numFmt w:val="decimal"/>
      <w:lvlText w:val="%7."/>
      <w:lvlJc w:val="left"/>
      <w:pPr>
        <w:ind w:left="4927" w:hanging="360"/>
      </w:pPr>
    </w:lvl>
    <w:lvl w:ilvl="7" w:tplc="FFFFFFFF" w:tentative="1">
      <w:start w:val="1"/>
      <w:numFmt w:val="lowerLetter"/>
      <w:lvlText w:val="%8."/>
      <w:lvlJc w:val="left"/>
      <w:pPr>
        <w:ind w:left="5647" w:hanging="360"/>
      </w:pPr>
    </w:lvl>
    <w:lvl w:ilvl="8" w:tplc="FFFFFFFF" w:tentative="1">
      <w:start w:val="1"/>
      <w:numFmt w:val="lowerRoman"/>
      <w:lvlText w:val="%9."/>
      <w:lvlJc w:val="right"/>
      <w:pPr>
        <w:ind w:left="6367" w:hanging="180"/>
      </w:pPr>
    </w:lvl>
  </w:abstractNum>
  <w:abstractNum w:abstractNumId="93" w15:restartNumberingAfterBreak="0">
    <w:nsid w:val="34F442D7"/>
    <w:multiLevelType w:val="hybridMultilevel"/>
    <w:tmpl w:val="65D6297A"/>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94" w15:restartNumberingAfterBreak="0">
    <w:nsid w:val="359A0FE4"/>
    <w:multiLevelType w:val="hybridMultilevel"/>
    <w:tmpl w:val="94C61BC0"/>
    <w:lvl w:ilvl="0" w:tplc="FFCCC946">
      <w:start w:val="1"/>
      <w:numFmt w:val="lowerRoman"/>
      <w:lvlText w:val="%1."/>
      <w:lvlJc w:val="left"/>
      <w:pPr>
        <w:ind w:left="870" w:hanging="360"/>
      </w:pPr>
      <w:rPr>
        <w:rFonts w:hint="default"/>
        <w:sz w:val="20"/>
        <w:szCs w:val="20"/>
      </w:rPr>
    </w:lvl>
    <w:lvl w:ilvl="1" w:tplc="FFFFFFFF">
      <w:start w:val="1"/>
      <w:numFmt w:val="bullet"/>
      <w:lvlText w:val=""/>
      <w:lvlJc w:val="left"/>
      <w:pPr>
        <w:ind w:left="-510" w:hanging="360"/>
      </w:pPr>
      <w:rPr>
        <w:rFonts w:ascii="Symbol" w:hAnsi="Symbol" w:hint="default"/>
      </w:rPr>
    </w:lvl>
    <w:lvl w:ilvl="2" w:tplc="FFFFFFFF">
      <w:start w:val="1"/>
      <w:numFmt w:val="lowerRoman"/>
      <w:lvlText w:val="%3."/>
      <w:lvlJc w:val="right"/>
      <w:pPr>
        <w:ind w:left="210" w:hanging="180"/>
      </w:pPr>
    </w:lvl>
    <w:lvl w:ilvl="3" w:tplc="FFFFFFFF">
      <w:start w:val="1"/>
      <w:numFmt w:val="decimal"/>
      <w:lvlText w:val="%4."/>
      <w:lvlJc w:val="left"/>
      <w:pPr>
        <w:ind w:left="930" w:hanging="360"/>
      </w:pPr>
    </w:lvl>
    <w:lvl w:ilvl="4" w:tplc="FFFFFFFF">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95" w15:restartNumberingAfterBreak="0">
    <w:nsid w:val="359D00E4"/>
    <w:multiLevelType w:val="hybridMultilevel"/>
    <w:tmpl w:val="D3FA982A"/>
    <w:lvl w:ilvl="0" w:tplc="04090019">
      <w:start w:val="1"/>
      <w:numFmt w:val="lowerLetter"/>
      <w:lvlText w:val="%1."/>
      <w:lvlJc w:val="left"/>
      <w:pPr>
        <w:ind w:left="13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6" w15:restartNumberingAfterBreak="0">
    <w:nsid w:val="36657468"/>
    <w:multiLevelType w:val="hybridMultilevel"/>
    <w:tmpl w:val="2A68334C"/>
    <w:lvl w:ilvl="0" w:tplc="FFFFFFFF">
      <w:start w:val="1"/>
      <w:numFmt w:val="lowerLetter"/>
      <w:lvlText w:val="%1."/>
      <w:lvlJc w:val="left"/>
      <w:pPr>
        <w:ind w:left="1080" w:hanging="360"/>
      </w:pPr>
      <w:rPr>
        <w:rFonts w:hint="default"/>
      </w:rPr>
    </w:lvl>
    <w:lvl w:ilvl="1" w:tplc="FFFFFFFF">
      <w:start w:val="1"/>
      <w:numFmt w:val="lowerLetter"/>
      <w:lvlText w:val="%2."/>
      <w:lvlJc w:val="left"/>
      <w:pPr>
        <w:ind w:left="1327" w:hanging="360"/>
      </w:pPr>
    </w:lvl>
    <w:lvl w:ilvl="2" w:tplc="FFFFFFFF">
      <w:start w:val="1"/>
      <w:numFmt w:val="lowerRoman"/>
      <w:lvlText w:val="%3."/>
      <w:lvlJc w:val="right"/>
      <w:pPr>
        <w:ind w:left="2047" w:hanging="180"/>
      </w:pPr>
    </w:lvl>
    <w:lvl w:ilvl="3" w:tplc="FFFFFFFF" w:tentative="1">
      <w:start w:val="1"/>
      <w:numFmt w:val="decimal"/>
      <w:lvlText w:val="%4."/>
      <w:lvlJc w:val="left"/>
      <w:pPr>
        <w:ind w:left="2767" w:hanging="360"/>
      </w:pPr>
    </w:lvl>
    <w:lvl w:ilvl="4" w:tplc="FFFFFFFF" w:tentative="1">
      <w:start w:val="1"/>
      <w:numFmt w:val="lowerLetter"/>
      <w:lvlText w:val="%5."/>
      <w:lvlJc w:val="left"/>
      <w:pPr>
        <w:ind w:left="3487" w:hanging="360"/>
      </w:pPr>
    </w:lvl>
    <w:lvl w:ilvl="5" w:tplc="FFFFFFFF" w:tentative="1">
      <w:start w:val="1"/>
      <w:numFmt w:val="lowerRoman"/>
      <w:lvlText w:val="%6."/>
      <w:lvlJc w:val="right"/>
      <w:pPr>
        <w:ind w:left="4207" w:hanging="180"/>
      </w:pPr>
    </w:lvl>
    <w:lvl w:ilvl="6" w:tplc="FFFFFFFF" w:tentative="1">
      <w:start w:val="1"/>
      <w:numFmt w:val="decimal"/>
      <w:lvlText w:val="%7."/>
      <w:lvlJc w:val="left"/>
      <w:pPr>
        <w:ind w:left="4927" w:hanging="360"/>
      </w:pPr>
    </w:lvl>
    <w:lvl w:ilvl="7" w:tplc="FFFFFFFF" w:tentative="1">
      <w:start w:val="1"/>
      <w:numFmt w:val="lowerLetter"/>
      <w:lvlText w:val="%8."/>
      <w:lvlJc w:val="left"/>
      <w:pPr>
        <w:ind w:left="5647" w:hanging="360"/>
      </w:pPr>
    </w:lvl>
    <w:lvl w:ilvl="8" w:tplc="FFFFFFFF" w:tentative="1">
      <w:start w:val="1"/>
      <w:numFmt w:val="lowerRoman"/>
      <w:lvlText w:val="%9."/>
      <w:lvlJc w:val="right"/>
      <w:pPr>
        <w:ind w:left="6367" w:hanging="180"/>
      </w:pPr>
    </w:lvl>
  </w:abstractNum>
  <w:abstractNum w:abstractNumId="97" w15:restartNumberingAfterBreak="0">
    <w:nsid w:val="38071433"/>
    <w:multiLevelType w:val="hybridMultilevel"/>
    <w:tmpl w:val="AC002E64"/>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8" w15:restartNumberingAfterBreak="0">
    <w:nsid w:val="3ACB38F7"/>
    <w:multiLevelType w:val="hybridMultilevel"/>
    <w:tmpl w:val="AC002E64"/>
    <w:lvl w:ilvl="0" w:tplc="FFFFFFFF">
      <w:start w:val="1"/>
      <w:numFmt w:val="lowerRoman"/>
      <w:lvlText w:val="%1."/>
      <w:lvlJc w:val="left"/>
      <w:pPr>
        <w:ind w:left="870" w:hanging="360"/>
      </w:pPr>
      <w:rPr>
        <w:rFonts w:hint="default"/>
      </w:rPr>
    </w:lvl>
    <w:lvl w:ilvl="1" w:tplc="FFFFFFFF">
      <w:start w:val="1"/>
      <w:numFmt w:val="lowerLetter"/>
      <w:lvlText w:val="%2."/>
      <w:lvlJc w:val="left"/>
      <w:pPr>
        <w:ind w:left="1590" w:hanging="360"/>
      </w:pPr>
    </w:lvl>
    <w:lvl w:ilvl="2" w:tplc="FFFFFFFF" w:tentative="1">
      <w:start w:val="1"/>
      <w:numFmt w:val="lowerRoman"/>
      <w:lvlText w:val="%3."/>
      <w:lvlJc w:val="right"/>
      <w:pPr>
        <w:ind w:left="2310" w:hanging="180"/>
      </w:pPr>
    </w:lvl>
    <w:lvl w:ilvl="3" w:tplc="FFFFFFFF" w:tentative="1">
      <w:start w:val="1"/>
      <w:numFmt w:val="decimal"/>
      <w:lvlText w:val="%4."/>
      <w:lvlJc w:val="left"/>
      <w:pPr>
        <w:ind w:left="3030" w:hanging="360"/>
      </w:pPr>
    </w:lvl>
    <w:lvl w:ilvl="4" w:tplc="FFFFFFFF" w:tentative="1">
      <w:start w:val="1"/>
      <w:numFmt w:val="lowerLetter"/>
      <w:lvlText w:val="%5."/>
      <w:lvlJc w:val="left"/>
      <w:pPr>
        <w:ind w:left="3750" w:hanging="360"/>
      </w:pPr>
    </w:lvl>
    <w:lvl w:ilvl="5" w:tplc="FFFFFFFF" w:tentative="1">
      <w:start w:val="1"/>
      <w:numFmt w:val="lowerRoman"/>
      <w:lvlText w:val="%6."/>
      <w:lvlJc w:val="right"/>
      <w:pPr>
        <w:ind w:left="4470" w:hanging="180"/>
      </w:pPr>
    </w:lvl>
    <w:lvl w:ilvl="6" w:tplc="FFFFFFFF" w:tentative="1">
      <w:start w:val="1"/>
      <w:numFmt w:val="decimal"/>
      <w:lvlText w:val="%7."/>
      <w:lvlJc w:val="left"/>
      <w:pPr>
        <w:ind w:left="5190" w:hanging="360"/>
      </w:pPr>
    </w:lvl>
    <w:lvl w:ilvl="7" w:tplc="FFFFFFFF" w:tentative="1">
      <w:start w:val="1"/>
      <w:numFmt w:val="lowerLetter"/>
      <w:lvlText w:val="%8."/>
      <w:lvlJc w:val="left"/>
      <w:pPr>
        <w:ind w:left="5910" w:hanging="360"/>
      </w:pPr>
    </w:lvl>
    <w:lvl w:ilvl="8" w:tplc="FFFFFFFF" w:tentative="1">
      <w:start w:val="1"/>
      <w:numFmt w:val="lowerRoman"/>
      <w:lvlText w:val="%9."/>
      <w:lvlJc w:val="right"/>
      <w:pPr>
        <w:ind w:left="6630" w:hanging="180"/>
      </w:pPr>
    </w:lvl>
  </w:abstractNum>
  <w:abstractNum w:abstractNumId="99" w15:restartNumberingAfterBreak="0">
    <w:nsid w:val="3B4340AA"/>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0" w15:restartNumberingAfterBreak="0">
    <w:nsid w:val="3D216286"/>
    <w:multiLevelType w:val="hybridMultilevel"/>
    <w:tmpl w:val="0AB2B4A2"/>
    <w:lvl w:ilvl="0" w:tplc="FFFFFFFF">
      <w:start w:val="1"/>
      <w:numFmt w:val="decimal"/>
      <w:lvlText w:val="%1)"/>
      <w:lvlJc w:val="left"/>
      <w:pPr>
        <w:ind w:left="967" w:hanging="360"/>
      </w:pPr>
      <w:rPr>
        <w:rFonts w:hint="default"/>
      </w:rPr>
    </w:lvl>
    <w:lvl w:ilvl="1" w:tplc="FFFFFFFF" w:tentative="1">
      <w:start w:val="1"/>
      <w:numFmt w:val="lowerLetter"/>
      <w:lvlText w:val="%2."/>
      <w:lvlJc w:val="left"/>
      <w:pPr>
        <w:ind w:left="1687" w:hanging="360"/>
      </w:pPr>
    </w:lvl>
    <w:lvl w:ilvl="2" w:tplc="FFFFFFFF" w:tentative="1">
      <w:start w:val="1"/>
      <w:numFmt w:val="lowerRoman"/>
      <w:lvlText w:val="%3."/>
      <w:lvlJc w:val="right"/>
      <w:pPr>
        <w:ind w:left="2407" w:hanging="180"/>
      </w:pPr>
    </w:lvl>
    <w:lvl w:ilvl="3" w:tplc="FFFFFFFF" w:tentative="1">
      <w:start w:val="1"/>
      <w:numFmt w:val="decimal"/>
      <w:lvlText w:val="%4."/>
      <w:lvlJc w:val="left"/>
      <w:pPr>
        <w:ind w:left="3127" w:hanging="360"/>
      </w:pPr>
    </w:lvl>
    <w:lvl w:ilvl="4" w:tplc="FFFFFFFF" w:tentative="1">
      <w:start w:val="1"/>
      <w:numFmt w:val="lowerLetter"/>
      <w:lvlText w:val="%5."/>
      <w:lvlJc w:val="left"/>
      <w:pPr>
        <w:ind w:left="3847" w:hanging="360"/>
      </w:pPr>
    </w:lvl>
    <w:lvl w:ilvl="5" w:tplc="FFFFFFFF" w:tentative="1">
      <w:start w:val="1"/>
      <w:numFmt w:val="lowerRoman"/>
      <w:lvlText w:val="%6."/>
      <w:lvlJc w:val="right"/>
      <w:pPr>
        <w:ind w:left="4567" w:hanging="180"/>
      </w:pPr>
    </w:lvl>
    <w:lvl w:ilvl="6" w:tplc="FFFFFFFF" w:tentative="1">
      <w:start w:val="1"/>
      <w:numFmt w:val="decimal"/>
      <w:lvlText w:val="%7."/>
      <w:lvlJc w:val="left"/>
      <w:pPr>
        <w:ind w:left="5287" w:hanging="360"/>
      </w:pPr>
    </w:lvl>
    <w:lvl w:ilvl="7" w:tplc="FFFFFFFF" w:tentative="1">
      <w:start w:val="1"/>
      <w:numFmt w:val="lowerLetter"/>
      <w:lvlText w:val="%8."/>
      <w:lvlJc w:val="left"/>
      <w:pPr>
        <w:ind w:left="6007" w:hanging="360"/>
      </w:pPr>
    </w:lvl>
    <w:lvl w:ilvl="8" w:tplc="FFFFFFFF" w:tentative="1">
      <w:start w:val="1"/>
      <w:numFmt w:val="lowerRoman"/>
      <w:lvlText w:val="%9."/>
      <w:lvlJc w:val="right"/>
      <w:pPr>
        <w:ind w:left="6727" w:hanging="180"/>
      </w:pPr>
    </w:lvl>
  </w:abstractNum>
  <w:abstractNum w:abstractNumId="101" w15:restartNumberingAfterBreak="0">
    <w:nsid w:val="3E0E4FC4"/>
    <w:multiLevelType w:val="hybridMultilevel"/>
    <w:tmpl w:val="C13E1BA8"/>
    <w:lvl w:ilvl="0" w:tplc="FFCCC946">
      <w:start w:val="1"/>
      <w:numFmt w:val="lowerRoman"/>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02" w15:restartNumberingAfterBreak="0">
    <w:nsid w:val="3E2C6C5F"/>
    <w:multiLevelType w:val="hybridMultilevel"/>
    <w:tmpl w:val="70F025A4"/>
    <w:lvl w:ilvl="0" w:tplc="48AECFB0">
      <w:start w:val="1"/>
      <w:numFmt w:val="lowerLetter"/>
      <w:lvlText w:val="%1)"/>
      <w:lvlJc w:val="left"/>
      <w:pPr>
        <w:ind w:left="870" w:hanging="360"/>
      </w:pPr>
      <w:rPr>
        <w:rFonts w:ascii="Palatino Linotype" w:hAnsi="Palatino Linotype" w:hint="default"/>
        <w:sz w:val="20"/>
        <w:szCs w:val="20"/>
      </w:rPr>
    </w:lvl>
    <w:lvl w:ilvl="1" w:tplc="04090019" w:tentative="1">
      <w:start w:val="1"/>
      <w:numFmt w:val="lowerLetter"/>
      <w:lvlText w:val="%2."/>
      <w:lvlJc w:val="left"/>
      <w:pPr>
        <w:ind w:left="1590" w:hanging="360"/>
      </w:pPr>
    </w:lvl>
    <w:lvl w:ilvl="2" w:tplc="0409001B" w:tentative="1">
      <w:start w:val="1"/>
      <w:numFmt w:val="lowerRoman"/>
      <w:lvlText w:val="%3."/>
      <w:lvlJc w:val="right"/>
      <w:pPr>
        <w:ind w:left="2310" w:hanging="180"/>
      </w:pPr>
    </w:lvl>
    <w:lvl w:ilvl="3" w:tplc="0409000F" w:tentative="1">
      <w:start w:val="1"/>
      <w:numFmt w:val="decimal"/>
      <w:lvlText w:val="%4."/>
      <w:lvlJc w:val="left"/>
      <w:pPr>
        <w:ind w:left="3030" w:hanging="360"/>
      </w:pPr>
    </w:lvl>
    <w:lvl w:ilvl="4" w:tplc="04090019" w:tentative="1">
      <w:start w:val="1"/>
      <w:numFmt w:val="lowerLetter"/>
      <w:lvlText w:val="%5."/>
      <w:lvlJc w:val="left"/>
      <w:pPr>
        <w:ind w:left="3750" w:hanging="360"/>
      </w:pPr>
    </w:lvl>
    <w:lvl w:ilvl="5" w:tplc="0409001B" w:tentative="1">
      <w:start w:val="1"/>
      <w:numFmt w:val="lowerRoman"/>
      <w:lvlText w:val="%6."/>
      <w:lvlJc w:val="right"/>
      <w:pPr>
        <w:ind w:left="4470" w:hanging="180"/>
      </w:pPr>
    </w:lvl>
    <w:lvl w:ilvl="6" w:tplc="0409000F" w:tentative="1">
      <w:start w:val="1"/>
      <w:numFmt w:val="decimal"/>
      <w:lvlText w:val="%7."/>
      <w:lvlJc w:val="left"/>
      <w:pPr>
        <w:ind w:left="5190" w:hanging="360"/>
      </w:pPr>
    </w:lvl>
    <w:lvl w:ilvl="7" w:tplc="04090019" w:tentative="1">
      <w:start w:val="1"/>
      <w:numFmt w:val="lowerLetter"/>
      <w:lvlText w:val="%8."/>
      <w:lvlJc w:val="left"/>
      <w:pPr>
        <w:ind w:left="5910" w:hanging="360"/>
      </w:pPr>
    </w:lvl>
    <w:lvl w:ilvl="8" w:tplc="0409001B" w:tentative="1">
      <w:start w:val="1"/>
      <w:numFmt w:val="lowerRoman"/>
      <w:lvlText w:val="%9."/>
      <w:lvlJc w:val="right"/>
      <w:pPr>
        <w:ind w:left="6630" w:hanging="180"/>
      </w:pPr>
    </w:lvl>
  </w:abstractNum>
  <w:abstractNum w:abstractNumId="103" w15:restartNumberingAfterBreak="0">
    <w:nsid w:val="3ED945EB"/>
    <w:multiLevelType w:val="hybridMultilevel"/>
    <w:tmpl w:val="0EAAD7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15:restartNumberingAfterBreak="0">
    <w:nsid w:val="3F4D35D7"/>
    <w:multiLevelType w:val="hybridMultilevel"/>
    <w:tmpl w:val="6598FDBA"/>
    <w:lvl w:ilvl="0" w:tplc="FFFFFFFF">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5" w15:restartNumberingAfterBreak="0">
    <w:nsid w:val="3FCA6997"/>
    <w:multiLevelType w:val="hybridMultilevel"/>
    <w:tmpl w:val="6C1A9876"/>
    <w:lvl w:ilvl="0" w:tplc="0409000F">
      <w:start w:val="1"/>
      <w:numFmt w:val="decimal"/>
      <w:lvlText w:val="%1."/>
      <w:lvlJc w:val="left"/>
      <w:pPr>
        <w:ind w:left="3328" w:hanging="360"/>
      </w:p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06" w15:restartNumberingAfterBreak="0">
    <w:nsid w:val="401704B3"/>
    <w:multiLevelType w:val="hybridMultilevel"/>
    <w:tmpl w:val="B5C01C02"/>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7" w15:restartNumberingAfterBreak="0">
    <w:nsid w:val="410B76B4"/>
    <w:multiLevelType w:val="hybridMultilevel"/>
    <w:tmpl w:val="3AF07E28"/>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41DF42E0"/>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9" w15:restartNumberingAfterBreak="0">
    <w:nsid w:val="428933AB"/>
    <w:multiLevelType w:val="hybridMultilevel"/>
    <w:tmpl w:val="D8E0B60E"/>
    <w:lvl w:ilvl="0" w:tplc="5C46636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0" w15:restartNumberingAfterBreak="0">
    <w:nsid w:val="42AF030E"/>
    <w:multiLevelType w:val="hybridMultilevel"/>
    <w:tmpl w:val="452C3292"/>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1" w15:restartNumberingAfterBreak="0">
    <w:nsid w:val="42FA3F29"/>
    <w:multiLevelType w:val="hybridMultilevel"/>
    <w:tmpl w:val="7BE0A2F6"/>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43B12CA8"/>
    <w:multiLevelType w:val="multilevel"/>
    <w:tmpl w:val="5E3A5882"/>
    <w:lvl w:ilvl="0">
      <w:start w:val="1"/>
      <w:numFmt w:val="decimal"/>
      <w:lvlText w:val="%1."/>
      <w:lvlJc w:val="left"/>
      <w:pPr>
        <w:ind w:left="720" w:hanging="360"/>
      </w:pPr>
      <w:rPr>
        <w:rFonts w:hint="default"/>
        <w:b w:val="0"/>
        <w:color w:val="202124"/>
      </w:rPr>
    </w:lvl>
    <w:lvl w:ilvl="1">
      <w:start w:val="3"/>
      <w:numFmt w:val="decimal"/>
      <w:isLgl/>
      <w:lvlText w:val="%1.%2."/>
      <w:lvlJc w:val="left"/>
      <w:pPr>
        <w:ind w:left="2968" w:hanging="360"/>
      </w:pPr>
      <w:rPr>
        <w:rFonts w:hint="default"/>
      </w:rPr>
    </w:lvl>
    <w:lvl w:ilvl="2">
      <w:start w:val="1"/>
      <w:numFmt w:val="decimal"/>
      <w:isLgl/>
      <w:lvlText w:val="%1.%2.%3."/>
      <w:lvlJc w:val="left"/>
      <w:pPr>
        <w:ind w:left="5576" w:hanging="720"/>
      </w:pPr>
      <w:rPr>
        <w:rFonts w:hint="default"/>
      </w:rPr>
    </w:lvl>
    <w:lvl w:ilvl="3">
      <w:start w:val="1"/>
      <w:numFmt w:val="decimal"/>
      <w:isLgl/>
      <w:lvlText w:val="%1.%2.%3.%4."/>
      <w:lvlJc w:val="left"/>
      <w:pPr>
        <w:ind w:left="7824" w:hanging="720"/>
      </w:pPr>
      <w:rPr>
        <w:rFonts w:hint="default"/>
      </w:rPr>
    </w:lvl>
    <w:lvl w:ilvl="4">
      <w:start w:val="1"/>
      <w:numFmt w:val="decimal"/>
      <w:isLgl/>
      <w:lvlText w:val="%1.%2.%3.%4.%5."/>
      <w:lvlJc w:val="left"/>
      <w:pPr>
        <w:ind w:left="10432" w:hanging="1080"/>
      </w:pPr>
      <w:rPr>
        <w:rFonts w:hint="default"/>
      </w:rPr>
    </w:lvl>
    <w:lvl w:ilvl="5">
      <w:start w:val="1"/>
      <w:numFmt w:val="decimal"/>
      <w:isLgl/>
      <w:lvlText w:val="%1.%2.%3.%4.%5.%6."/>
      <w:lvlJc w:val="left"/>
      <w:pPr>
        <w:ind w:left="12680" w:hanging="1080"/>
      </w:pPr>
      <w:rPr>
        <w:rFonts w:hint="default"/>
      </w:rPr>
    </w:lvl>
    <w:lvl w:ilvl="6">
      <w:start w:val="1"/>
      <w:numFmt w:val="decimal"/>
      <w:isLgl/>
      <w:lvlText w:val="%1.%2.%3.%4.%5.%6.%7."/>
      <w:lvlJc w:val="left"/>
      <w:pPr>
        <w:ind w:left="14928" w:hanging="1080"/>
      </w:pPr>
      <w:rPr>
        <w:rFonts w:hint="default"/>
      </w:rPr>
    </w:lvl>
    <w:lvl w:ilvl="7">
      <w:start w:val="1"/>
      <w:numFmt w:val="decimal"/>
      <w:isLgl/>
      <w:lvlText w:val="%1.%2.%3.%4.%5.%6.%7.%8."/>
      <w:lvlJc w:val="left"/>
      <w:pPr>
        <w:ind w:left="17536" w:hanging="1440"/>
      </w:pPr>
      <w:rPr>
        <w:rFonts w:hint="default"/>
      </w:rPr>
    </w:lvl>
    <w:lvl w:ilvl="8">
      <w:start w:val="1"/>
      <w:numFmt w:val="decimal"/>
      <w:isLgl/>
      <w:lvlText w:val="%1.%2.%3.%4.%5.%6.%7.%8.%9."/>
      <w:lvlJc w:val="left"/>
      <w:pPr>
        <w:ind w:left="19784" w:hanging="1440"/>
      </w:pPr>
      <w:rPr>
        <w:rFonts w:hint="default"/>
      </w:rPr>
    </w:lvl>
  </w:abstractNum>
  <w:abstractNum w:abstractNumId="113" w15:restartNumberingAfterBreak="0">
    <w:nsid w:val="4462162D"/>
    <w:multiLevelType w:val="hybridMultilevel"/>
    <w:tmpl w:val="CFFA488E"/>
    <w:lvl w:ilvl="0" w:tplc="04090019">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14" w15:restartNumberingAfterBreak="0">
    <w:nsid w:val="44BF1548"/>
    <w:multiLevelType w:val="hybridMultilevel"/>
    <w:tmpl w:val="3198F8A6"/>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15" w15:restartNumberingAfterBreak="0">
    <w:nsid w:val="451D2F9F"/>
    <w:multiLevelType w:val="hybridMultilevel"/>
    <w:tmpl w:val="2DF0DD04"/>
    <w:lvl w:ilvl="0" w:tplc="FFFFFFFF">
      <w:start w:val="1"/>
      <w:numFmt w:val="decimal"/>
      <w:lvlText w:val="%1)"/>
      <w:lvlJc w:val="left"/>
      <w:pPr>
        <w:ind w:left="3328" w:hanging="360"/>
      </w:pPr>
      <w:rPr>
        <w:rFonts w:hint="default"/>
      </w:rPr>
    </w:lvl>
    <w:lvl w:ilvl="1" w:tplc="FFFFFFFF">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116" w15:restartNumberingAfterBreak="0">
    <w:nsid w:val="452B3C48"/>
    <w:multiLevelType w:val="multilevel"/>
    <w:tmpl w:val="D2F0C168"/>
    <w:styleLink w:val="CurrentList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righ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17" w15:restartNumberingAfterBreak="0">
    <w:nsid w:val="456339D8"/>
    <w:multiLevelType w:val="hybridMultilevel"/>
    <w:tmpl w:val="447CB5F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8" w15:restartNumberingAfterBreak="0">
    <w:nsid w:val="474C03AF"/>
    <w:multiLevelType w:val="hybridMultilevel"/>
    <w:tmpl w:val="DC00A43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483F5103"/>
    <w:multiLevelType w:val="hybridMultilevel"/>
    <w:tmpl w:val="B5C01C02"/>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0" w15:restartNumberingAfterBreak="0">
    <w:nsid w:val="49591402"/>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1" w15:restartNumberingAfterBreak="0">
    <w:nsid w:val="4A235D12"/>
    <w:multiLevelType w:val="hybridMultilevel"/>
    <w:tmpl w:val="A9A219BC"/>
    <w:lvl w:ilvl="0" w:tplc="0409000F">
      <w:start w:val="1"/>
      <w:numFmt w:val="decimal"/>
      <w:lvlText w:val="%1."/>
      <w:lvlJc w:val="left"/>
      <w:pPr>
        <w:ind w:left="3326" w:hanging="360"/>
      </w:pPr>
    </w:lvl>
    <w:lvl w:ilvl="1" w:tplc="04090019">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22" w15:restartNumberingAfterBreak="0">
    <w:nsid w:val="4B1D608D"/>
    <w:multiLevelType w:val="hybridMultilevel"/>
    <w:tmpl w:val="6F1642E8"/>
    <w:lvl w:ilvl="0" w:tplc="14F0898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3" w15:restartNumberingAfterBreak="0">
    <w:nsid w:val="4B3D3A92"/>
    <w:multiLevelType w:val="hybridMultilevel"/>
    <w:tmpl w:val="54AEF49A"/>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24" w15:restartNumberingAfterBreak="0">
    <w:nsid w:val="4CCE35D2"/>
    <w:multiLevelType w:val="hybridMultilevel"/>
    <w:tmpl w:val="AC002E64"/>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5" w15:restartNumberingAfterBreak="0">
    <w:nsid w:val="4D160DC8"/>
    <w:multiLevelType w:val="hybridMultilevel"/>
    <w:tmpl w:val="65D6297A"/>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126" w15:restartNumberingAfterBreak="0">
    <w:nsid w:val="4EDF0303"/>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7" w15:restartNumberingAfterBreak="0">
    <w:nsid w:val="51C25169"/>
    <w:multiLevelType w:val="hybridMultilevel"/>
    <w:tmpl w:val="CD860C8A"/>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52664E7A"/>
    <w:multiLevelType w:val="hybridMultilevel"/>
    <w:tmpl w:val="E826A4C8"/>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5280398D"/>
    <w:multiLevelType w:val="hybridMultilevel"/>
    <w:tmpl w:val="472E31E2"/>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30" w15:restartNumberingAfterBreak="0">
    <w:nsid w:val="52B23C0A"/>
    <w:multiLevelType w:val="hybridMultilevel"/>
    <w:tmpl w:val="20F246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52C808C4"/>
    <w:multiLevelType w:val="hybridMultilevel"/>
    <w:tmpl w:val="D44E6F9E"/>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536B0410"/>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3" w15:restartNumberingAfterBreak="0">
    <w:nsid w:val="53BE7192"/>
    <w:multiLevelType w:val="hybridMultilevel"/>
    <w:tmpl w:val="0EAAD7D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4" w15:restartNumberingAfterBreak="0">
    <w:nsid w:val="53C440C7"/>
    <w:multiLevelType w:val="hybridMultilevel"/>
    <w:tmpl w:val="77241A6A"/>
    <w:lvl w:ilvl="0" w:tplc="D92C0296">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5543385E"/>
    <w:multiLevelType w:val="hybridMultilevel"/>
    <w:tmpl w:val="7B0E2D6E"/>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36" w15:restartNumberingAfterBreak="0">
    <w:nsid w:val="55B94F62"/>
    <w:multiLevelType w:val="hybridMultilevel"/>
    <w:tmpl w:val="3222B56C"/>
    <w:lvl w:ilvl="0" w:tplc="FFFFFFFF">
      <w:start w:val="1"/>
      <w:numFmt w:val="lowerLetter"/>
      <w:lvlText w:val="%1."/>
      <w:lvlJc w:val="left"/>
      <w:pPr>
        <w:ind w:left="870" w:hanging="360"/>
      </w:pPr>
      <w:rPr>
        <w:rFonts w:hint="default"/>
        <w:sz w:val="20"/>
        <w:szCs w:val="20"/>
      </w:rPr>
    </w:lvl>
    <w:lvl w:ilvl="1" w:tplc="FFFFFFFF">
      <w:start w:val="1"/>
      <w:numFmt w:val="bullet"/>
      <w:lvlText w:val=""/>
      <w:lvlJc w:val="left"/>
      <w:pPr>
        <w:ind w:left="-510" w:hanging="360"/>
      </w:pPr>
      <w:rPr>
        <w:rFonts w:ascii="Symbol" w:hAnsi="Symbol" w:hint="default"/>
      </w:rPr>
    </w:lvl>
    <w:lvl w:ilvl="2" w:tplc="FFFFFFFF">
      <w:start w:val="1"/>
      <w:numFmt w:val="lowerRoman"/>
      <w:lvlText w:val="%3."/>
      <w:lvlJc w:val="right"/>
      <w:pPr>
        <w:ind w:left="210" w:hanging="180"/>
      </w:pPr>
    </w:lvl>
    <w:lvl w:ilvl="3" w:tplc="FFFFFFFF">
      <w:start w:val="1"/>
      <w:numFmt w:val="decimal"/>
      <w:lvlText w:val="%4."/>
      <w:lvlJc w:val="left"/>
      <w:pPr>
        <w:ind w:left="930" w:hanging="360"/>
      </w:pPr>
    </w:lvl>
    <w:lvl w:ilvl="4" w:tplc="FFFFFFFF">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37" w15:restartNumberingAfterBreak="0">
    <w:nsid w:val="56107172"/>
    <w:multiLevelType w:val="hybridMultilevel"/>
    <w:tmpl w:val="6EA41582"/>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38" w15:restartNumberingAfterBreak="0">
    <w:nsid w:val="57D26E74"/>
    <w:multiLevelType w:val="hybridMultilevel"/>
    <w:tmpl w:val="30384906"/>
    <w:lvl w:ilvl="0" w:tplc="04090001">
      <w:start w:val="1"/>
      <w:numFmt w:val="bullet"/>
      <w:lvlText w:val=""/>
      <w:lvlJc w:val="left"/>
      <w:pPr>
        <w:ind w:left="1290" w:hanging="360"/>
      </w:pPr>
      <w:rPr>
        <w:rFonts w:ascii="Symbol" w:hAnsi="Symbol" w:hint="default"/>
      </w:rPr>
    </w:lvl>
    <w:lvl w:ilvl="1" w:tplc="04090003" w:tentative="1">
      <w:start w:val="1"/>
      <w:numFmt w:val="bullet"/>
      <w:lvlText w:val="o"/>
      <w:lvlJc w:val="left"/>
      <w:pPr>
        <w:ind w:left="2010" w:hanging="360"/>
      </w:pPr>
      <w:rPr>
        <w:rFonts w:ascii="Courier New" w:hAnsi="Courier New" w:cs="Courier New" w:hint="default"/>
      </w:rPr>
    </w:lvl>
    <w:lvl w:ilvl="2" w:tplc="04090005" w:tentative="1">
      <w:start w:val="1"/>
      <w:numFmt w:val="bullet"/>
      <w:lvlText w:val=""/>
      <w:lvlJc w:val="left"/>
      <w:pPr>
        <w:ind w:left="2730" w:hanging="360"/>
      </w:pPr>
      <w:rPr>
        <w:rFonts w:ascii="Wingdings" w:hAnsi="Wingdings" w:hint="default"/>
      </w:rPr>
    </w:lvl>
    <w:lvl w:ilvl="3" w:tplc="04090001" w:tentative="1">
      <w:start w:val="1"/>
      <w:numFmt w:val="bullet"/>
      <w:lvlText w:val=""/>
      <w:lvlJc w:val="left"/>
      <w:pPr>
        <w:ind w:left="3450" w:hanging="360"/>
      </w:pPr>
      <w:rPr>
        <w:rFonts w:ascii="Symbol" w:hAnsi="Symbol" w:hint="default"/>
      </w:rPr>
    </w:lvl>
    <w:lvl w:ilvl="4" w:tplc="04090003" w:tentative="1">
      <w:start w:val="1"/>
      <w:numFmt w:val="bullet"/>
      <w:lvlText w:val="o"/>
      <w:lvlJc w:val="left"/>
      <w:pPr>
        <w:ind w:left="4170" w:hanging="360"/>
      </w:pPr>
      <w:rPr>
        <w:rFonts w:ascii="Courier New" w:hAnsi="Courier New" w:cs="Courier New" w:hint="default"/>
      </w:rPr>
    </w:lvl>
    <w:lvl w:ilvl="5" w:tplc="04090005" w:tentative="1">
      <w:start w:val="1"/>
      <w:numFmt w:val="bullet"/>
      <w:lvlText w:val=""/>
      <w:lvlJc w:val="left"/>
      <w:pPr>
        <w:ind w:left="4890" w:hanging="360"/>
      </w:pPr>
      <w:rPr>
        <w:rFonts w:ascii="Wingdings" w:hAnsi="Wingdings" w:hint="default"/>
      </w:rPr>
    </w:lvl>
    <w:lvl w:ilvl="6" w:tplc="04090001" w:tentative="1">
      <w:start w:val="1"/>
      <w:numFmt w:val="bullet"/>
      <w:lvlText w:val=""/>
      <w:lvlJc w:val="left"/>
      <w:pPr>
        <w:ind w:left="5610" w:hanging="360"/>
      </w:pPr>
      <w:rPr>
        <w:rFonts w:ascii="Symbol" w:hAnsi="Symbol" w:hint="default"/>
      </w:rPr>
    </w:lvl>
    <w:lvl w:ilvl="7" w:tplc="04090003" w:tentative="1">
      <w:start w:val="1"/>
      <w:numFmt w:val="bullet"/>
      <w:lvlText w:val="o"/>
      <w:lvlJc w:val="left"/>
      <w:pPr>
        <w:ind w:left="6330" w:hanging="360"/>
      </w:pPr>
      <w:rPr>
        <w:rFonts w:ascii="Courier New" w:hAnsi="Courier New" w:cs="Courier New" w:hint="default"/>
      </w:rPr>
    </w:lvl>
    <w:lvl w:ilvl="8" w:tplc="04090005" w:tentative="1">
      <w:start w:val="1"/>
      <w:numFmt w:val="bullet"/>
      <w:lvlText w:val=""/>
      <w:lvlJc w:val="left"/>
      <w:pPr>
        <w:ind w:left="7050" w:hanging="360"/>
      </w:pPr>
      <w:rPr>
        <w:rFonts w:ascii="Wingdings" w:hAnsi="Wingdings" w:hint="default"/>
      </w:rPr>
    </w:lvl>
  </w:abstractNum>
  <w:abstractNum w:abstractNumId="139" w15:restartNumberingAfterBreak="0">
    <w:nsid w:val="57E23FA1"/>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140" w15:restartNumberingAfterBreak="0">
    <w:nsid w:val="57E53AB3"/>
    <w:multiLevelType w:val="multilevel"/>
    <w:tmpl w:val="212279C8"/>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272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abstractNum w:abstractNumId="141" w15:restartNumberingAfterBreak="0">
    <w:nsid w:val="58057AAE"/>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2" w15:restartNumberingAfterBreak="0">
    <w:nsid w:val="580E540A"/>
    <w:multiLevelType w:val="hybridMultilevel"/>
    <w:tmpl w:val="4754F7E6"/>
    <w:lvl w:ilvl="0" w:tplc="A5E6194E">
      <w:start w:val="1"/>
      <w:numFmt w:val="decimal"/>
      <w:lvlText w:val="%1)"/>
      <w:lvlJc w:val="left"/>
      <w:pPr>
        <w:ind w:left="3780" w:hanging="360"/>
      </w:pPr>
      <w:rPr>
        <w:rFonts w:hint="default"/>
      </w:rPr>
    </w:lvl>
    <w:lvl w:ilvl="1" w:tplc="04090019" w:tentative="1">
      <w:start w:val="1"/>
      <w:numFmt w:val="lowerLetter"/>
      <w:lvlText w:val="%2."/>
      <w:lvlJc w:val="left"/>
      <w:pPr>
        <w:ind w:left="4500" w:hanging="360"/>
      </w:pPr>
    </w:lvl>
    <w:lvl w:ilvl="2" w:tplc="0409001B" w:tentative="1">
      <w:start w:val="1"/>
      <w:numFmt w:val="lowerRoman"/>
      <w:lvlText w:val="%3."/>
      <w:lvlJc w:val="right"/>
      <w:pPr>
        <w:ind w:left="5220" w:hanging="180"/>
      </w:pPr>
    </w:lvl>
    <w:lvl w:ilvl="3" w:tplc="0409000F" w:tentative="1">
      <w:start w:val="1"/>
      <w:numFmt w:val="decimal"/>
      <w:lvlText w:val="%4."/>
      <w:lvlJc w:val="left"/>
      <w:pPr>
        <w:ind w:left="5940" w:hanging="360"/>
      </w:pPr>
    </w:lvl>
    <w:lvl w:ilvl="4" w:tplc="04090019" w:tentative="1">
      <w:start w:val="1"/>
      <w:numFmt w:val="lowerLetter"/>
      <w:lvlText w:val="%5."/>
      <w:lvlJc w:val="left"/>
      <w:pPr>
        <w:ind w:left="6660" w:hanging="360"/>
      </w:pPr>
    </w:lvl>
    <w:lvl w:ilvl="5" w:tplc="0409001B" w:tentative="1">
      <w:start w:val="1"/>
      <w:numFmt w:val="lowerRoman"/>
      <w:lvlText w:val="%6."/>
      <w:lvlJc w:val="right"/>
      <w:pPr>
        <w:ind w:left="7380" w:hanging="180"/>
      </w:pPr>
    </w:lvl>
    <w:lvl w:ilvl="6" w:tplc="0409000F" w:tentative="1">
      <w:start w:val="1"/>
      <w:numFmt w:val="decimal"/>
      <w:lvlText w:val="%7."/>
      <w:lvlJc w:val="left"/>
      <w:pPr>
        <w:ind w:left="8100" w:hanging="360"/>
      </w:pPr>
    </w:lvl>
    <w:lvl w:ilvl="7" w:tplc="04090019" w:tentative="1">
      <w:start w:val="1"/>
      <w:numFmt w:val="lowerLetter"/>
      <w:lvlText w:val="%8."/>
      <w:lvlJc w:val="left"/>
      <w:pPr>
        <w:ind w:left="8820" w:hanging="360"/>
      </w:pPr>
    </w:lvl>
    <w:lvl w:ilvl="8" w:tplc="0409001B" w:tentative="1">
      <w:start w:val="1"/>
      <w:numFmt w:val="lowerRoman"/>
      <w:lvlText w:val="%9."/>
      <w:lvlJc w:val="right"/>
      <w:pPr>
        <w:ind w:left="9540" w:hanging="180"/>
      </w:pPr>
    </w:lvl>
  </w:abstractNum>
  <w:abstractNum w:abstractNumId="143" w15:restartNumberingAfterBreak="0">
    <w:nsid w:val="58F501A9"/>
    <w:multiLevelType w:val="hybridMultilevel"/>
    <w:tmpl w:val="6B064798"/>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44" w15:restartNumberingAfterBreak="0">
    <w:nsid w:val="59781BC7"/>
    <w:multiLevelType w:val="hybridMultilevel"/>
    <w:tmpl w:val="2A68334C"/>
    <w:lvl w:ilvl="0" w:tplc="FFFFFFFF">
      <w:start w:val="1"/>
      <w:numFmt w:val="lowerLetter"/>
      <w:lvlText w:val="%1."/>
      <w:lvlJc w:val="left"/>
      <w:pPr>
        <w:ind w:left="1080" w:hanging="360"/>
      </w:pPr>
      <w:rPr>
        <w:rFonts w:hint="default"/>
      </w:rPr>
    </w:lvl>
    <w:lvl w:ilvl="1" w:tplc="FFFFFFFF">
      <w:start w:val="1"/>
      <w:numFmt w:val="lowerLetter"/>
      <w:lvlText w:val="%2."/>
      <w:lvlJc w:val="left"/>
      <w:pPr>
        <w:ind w:left="1327" w:hanging="360"/>
      </w:pPr>
    </w:lvl>
    <w:lvl w:ilvl="2" w:tplc="FFFFFFFF">
      <w:start w:val="1"/>
      <w:numFmt w:val="lowerRoman"/>
      <w:lvlText w:val="%3."/>
      <w:lvlJc w:val="right"/>
      <w:pPr>
        <w:ind w:left="2047" w:hanging="180"/>
      </w:pPr>
    </w:lvl>
    <w:lvl w:ilvl="3" w:tplc="FFFFFFFF" w:tentative="1">
      <w:start w:val="1"/>
      <w:numFmt w:val="decimal"/>
      <w:lvlText w:val="%4."/>
      <w:lvlJc w:val="left"/>
      <w:pPr>
        <w:ind w:left="2767" w:hanging="360"/>
      </w:pPr>
    </w:lvl>
    <w:lvl w:ilvl="4" w:tplc="FFFFFFFF" w:tentative="1">
      <w:start w:val="1"/>
      <w:numFmt w:val="lowerLetter"/>
      <w:lvlText w:val="%5."/>
      <w:lvlJc w:val="left"/>
      <w:pPr>
        <w:ind w:left="3487" w:hanging="360"/>
      </w:pPr>
    </w:lvl>
    <w:lvl w:ilvl="5" w:tplc="FFFFFFFF" w:tentative="1">
      <w:start w:val="1"/>
      <w:numFmt w:val="lowerRoman"/>
      <w:lvlText w:val="%6."/>
      <w:lvlJc w:val="right"/>
      <w:pPr>
        <w:ind w:left="4207" w:hanging="180"/>
      </w:pPr>
    </w:lvl>
    <w:lvl w:ilvl="6" w:tplc="FFFFFFFF" w:tentative="1">
      <w:start w:val="1"/>
      <w:numFmt w:val="decimal"/>
      <w:lvlText w:val="%7."/>
      <w:lvlJc w:val="left"/>
      <w:pPr>
        <w:ind w:left="4927" w:hanging="360"/>
      </w:pPr>
    </w:lvl>
    <w:lvl w:ilvl="7" w:tplc="FFFFFFFF" w:tentative="1">
      <w:start w:val="1"/>
      <w:numFmt w:val="lowerLetter"/>
      <w:lvlText w:val="%8."/>
      <w:lvlJc w:val="left"/>
      <w:pPr>
        <w:ind w:left="5647" w:hanging="360"/>
      </w:pPr>
    </w:lvl>
    <w:lvl w:ilvl="8" w:tplc="FFFFFFFF" w:tentative="1">
      <w:start w:val="1"/>
      <w:numFmt w:val="lowerRoman"/>
      <w:lvlText w:val="%9."/>
      <w:lvlJc w:val="right"/>
      <w:pPr>
        <w:ind w:left="6367" w:hanging="180"/>
      </w:pPr>
    </w:lvl>
  </w:abstractNum>
  <w:abstractNum w:abstractNumId="145" w15:restartNumberingAfterBreak="0">
    <w:nsid w:val="5B191184"/>
    <w:multiLevelType w:val="hybridMultilevel"/>
    <w:tmpl w:val="050AA270"/>
    <w:lvl w:ilvl="0" w:tplc="19C02F50">
      <w:start w:val="1"/>
      <w:numFmt w:val="decimal"/>
      <w:lvlText w:val="%1."/>
      <w:lvlJc w:val="left"/>
      <w:pPr>
        <w:ind w:left="2250" w:hanging="360"/>
      </w:pPr>
      <w:rPr>
        <w:b/>
        <w:bCs/>
      </w:rPr>
    </w:lvl>
    <w:lvl w:ilvl="1" w:tplc="04090019">
      <w:start w:val="1"/>
      <w:numFmt w:val="lowerLetter"/>
      <w:lvlText w:val="%2."/>
      <w:lvlJc w:val="left"/>
      <w:pPr>
        <w:ind w:left="2970" w:hanging="360"/>
      </w:pPr>
    </w:lvl>
    <w:lvl w:ilvl="2" w:tplc="0409001B">
      <w:start w:val="1"/>
      <w:numFmt w:val="lowerRoman"/>
      <w:lvlText w:val="%3."/>
      <w:lvlJc w:val="right"/>
      <w:pPr>
        <w:ind w:left="3690" w:hanging="180"/>
      </w:pPr>
    </w:lvl>
    <w:lvl w:ilvl="3" w:tplc="0409000F" w:tentative="1">
      <w:start w:val="1"/>
      <w:numFmt w:val="decimal"/>
      <w:lvlText w:val="%4."/>
      <w:lvlJc w:val="left"/>
      <w:pPr>
        <w:ind w:left="4410" w:hanging="360"/>
      </w:pPr>
    </w:lvl>
    <w:lvl w:ilvl="4" w:tplc="04090019" w:tentative="1">
      <w:start w:val="1"/>
      <w:numFmt w:val="lowerLetter"/>
      <w:lvlText w:val="%5."/>
      <w:lvlJc w:val="left"/>
      <w:pPr>
        <w:ind w:left="5130" w:hanging="360"/>
      </w:pPr>
    </w:lvl>
    <w:lvl w:ilvl="5" w:tplc="0409001B" w:tentative="1">
      <w:start w:val="1"/>
      <w:numFmt w:val="lowerRoman"/>
      <w:lvlText w:val="%6."/>
      <w:lvlJc w:val="right"/>
      <w:pPr>
        <w:ind w:left="5850" w:hanging="180"/>
      </w:pPr>
    </w:lvl>
    <w:lvl w:ilvl="6" w:tplc="0409000F" w:tentative="1">
      <w:start w:val="1"/>
      <w:numFmt w:val="decimal"/>
      <w:lvlText w:val="%7."/>
      <w:lvlJc w:val="left"/>
      <w:pPr>
        <w:ind w:left="6570" w:hanging="360"/>
      </w:pPr>
    </w:lvl>
    <w:lvl w:ilvl="7" w:tplc="04090019" w:tentative="1">
      <w:start w:val="1"/>
      <w:numFmt w:val="lowerLetter"/>
      <w:lvlText w:val="%8."/>
      <w:lvlJc w:val="left"/>
      <w:pPr>
        <w:ind w:left="7290" w:hanging="360"/>
      </w:pPr>
    </w:lvl>
    <w:lvl w:ilvl="8" w:tplc="0409001B" w:tentative="1">
      <w:start w:val="1"/>
      <w:numFmt w:val="lowerRoman"/>
      <w:lvlText w:val="%9."/>
      <w:lvlJc w:val="right"/>
      <w:pPr>
        <w:ind w:left="8010" w:hanging="180"/>
      </w:pPr>
    </w:lvl>
  </w:abstractNum>
  <w:abstractNum w:abstractNumId="146" w15:restartNumberingAfterBreak="0">
    <w:nsid w:val="5B2A3317"/>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7" w15:restartNumberingAfterBreak="0">
    <w:nsid w:val="5B4C382C"/>
    <w:multiLevelType w:val="hybridMultilevel"/>
    <w:tmpl w:val="C39CE60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8" w15:restartNumberingAfterBreak="0">
    <w:nsid w:val="5C30651C"/>
    <w:multiLevelType w:val="hybridMultilevel"/>
    <w:tmpl w:val="6FE4D816"/>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15:restartNumberingAfterBreak="0">
    <w:nsid w:val="5C394761"/>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0" w15:restartNumberingAfterBreak="0">
    <w:nsid w:val="5CCB21E4"/>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1" w15:restartNumberingAfterBreak="0">
    <w:nsid w:val="5D7B0B08"/>
    <w:multiLevelType w:val="hybridMultilevel"/>
    <w:tmpl w:val="E132BB46"/>
    <w:lvl w:ilvl="0" w:tplc="0409001B">
      <w:start w:val="1"/>
      <w:numFmt w:val="lowerRoman"/>
      <w:lvlText w:val="%1."/>
      <w:lvlJc w:val="right"/>
      <w:pPr>
        <w:ind w:left="180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5E1D5AC0"/>
    <w:multiLevelType w:val="hybridMultilevel"/>
    <w:tmpl w:val="C1DEDCBE"/>
    <w:lvl w:ilvl="0" w:tplc="FFFFFFFF">
      <w:start w:val="1"/>
      <w:numFmt w:val="decimal"/>
      <w:lvlText w:val="%1."/>
      <w:lvlJc w:val="left"/>
      <w:pPr>
        <w:ind w:left="3326" w:hanging="360"/>
      </w:pPr>
    </w:lvl>
    <w:lvl w:ilvl="1" w:tplc="FFFFFFFF" w:tentative="1">
      <w:start w:val="1"/>
      <w:numFmt w:val="lowerLetter"/>
      <w:lvlText w:val="%2."/>
      <w:lvlJc w:val="left"/>
      <w:pPr>
        <w:ind w:left="4046" w:hanging="360"/>
      </w:pPr>
    </w:lvl>
    <w:lvl w:ilvl="2" w:tplc="FFFFFFFF" w:tentative="1">
      <w:start w:val="1"/>
      <w:numFmt w:val="lowerRoman"/>
      <w:lvlText w:val="%3."/>
      <w:lvlJc w:val="right"/>
      <w:pPr>
        <w:ind w:left="4766" w:hanging="180"/>
      </w:pPr>
    </w:lvl>
    <w:lvl w:ilvl="3" w:tplc="FFFFFFFF" w:tentative="1">
      <w:start w:val="1"/>
      <w:numFmt w:val="decimal"/>
      <w:lvlText w:val="%4."/>
      <w:lvlJc w:val="left"/>
      <w:pPr>
        <w:ind w:left="5486" w:hanging="360"/>
      </w:pPr>
    </w:lvl>
    <w:lvl w:ilvl="4" w:tplc="FFFFFFFF" w:tentative="1">
      <w:start w:val="1"/>
      <w:numFmt w:val="lowerLetter"/>
      <w:lvlText w:val="%5."/>
      <w:lvlJc w:val="left"/>
      <w:pPr>
        <w:ind w:left="6206" w:hanging="360"/>
      </w:pPr>
    </w:lvl>
    <w:lvl w:ilvl="5" w:tplc="FFFFFFFF" w:tentative="1">
      <w:start w:val="1"/>
      <w:numFmt w:val="lowerRoman"/>
      <w:lvlText w:val="%6."/>
      <w:lvlJc w:val="right"/>
      <w:pPr>
        <w:ind w:left="6926" w:hanging="180"/>
      </w:pPr>
    </w:lvl>
    <w:lvl w:ilvl="6" w:tplc="FFFFFFFF" w:tentative="1">
      <w:start w:val="1"/>
      <w:numFmt w:val="decimal"/>
      <w:lvlText w:val="%7."/>
      <w:lvlJc w:val="left"/>
      <w:pPr>
        <w:ind w:left="7646" w:hanging="360"/>
      </w:pPr>
    </w:lvl>
    <w:lvl w:ilvl="7" w:tplc="FFFFFFFF" w:tentative="1">
      <w:start w:val="1"/>
      <w:numFmt w:val="lowerLetter"/>
      <w:lvlText w:val="%8."/>
      <w:lvlJc w:val="left"/>
      <w:pPr>
        <w:ind w:left="8366" w:hanging="360"/>
      </w:pPr>
    </w:lvl>
    <w:lvl w:ilvl="8" w:tplc="FFFFFFFF" w:tentative="1">
      <w:start w:val="1"/>
      <w:numFmt w:val="lowerRoman"/>
      <w:lvlText w:val="%9."/>
      <w:lvlJc w:val="right"/>
      <w:pPr>
        <w:ind w:left="9086" w:hanging="180"/>
      </w:pPr>
    </w:lvl>
  </w:abstractNum>
  <w:abstractNum w:abstractNumId="153" w15:restartNumberingAfterBreak="0">
    <w:nsid w:val="5E372A2F"/>
    <w:multiLevelType w:val="hybridMultilevel"/>
    <w:tmpl w:val="2F809FDC"/>
    <w:lvl w:ilvl="0" w:tplc="0409001B">
      <w:start w:val="1"/>
      <w:numFmt w:val="lowerRoman"/>
      <w:lvlText w:val="%1."/>
      <w:lvlJc w:val="right"/>
      <w:pPr>
        <w:ind w:left="180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5E5D58F0"/>
    <w:multiLevelType w:val="hybridMultilevel"/>
    <w:tmpl w:val="2DF0DD04"/>
    <w:lvl w:ilvl="0" w:tplc="FFFFFFFF">
      <w:start w:val="1"/>
      <w:numFmt w:val="decimal"/>
      <w:lvlText w:val="%1)"/>
      <w:lvlJc w:val="left"/>
      <w:pPr>
        <w:ind w:left="3328" w:hanging="360"/>
      </w:pPr>
      <w:rPr>
        <w:rFonts w:hint="default"/>
      </w:rPr>
    </w:lvl>
    <w:lvl w:ilvl="1" w:tplc="FFFFFFFF" w:tentative="1">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155" w15:restartNumberingAfterBreak="0">
    <w:nsid w:val="5EE65AED"/>
    <w:multiLevelType w:val="hybridMultilevel"/>
    <w:tmpl w:val="F22AE5D0"/>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60492632"/>
    <w:multiLevelType w:val="hybridMultilevel"/>
    <w:tmpl w:val="7B0E2D6E"/>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57" w15:restartNumberingAfterBreak="0">
    <w:nsid w:val="618324A6"/>
    <w:multiLevelType w:val="hybridMultilevel"/>
    <w:tmpl w:val="49769584"/>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61D15C4B"/>
    <w:multiLevelType w:val="hybridMultilevel"/>
    <w:tmpl w:val="FD4284E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625F2DC7"/>
    <w:multiLevelType w:val="hybridMultilevel"/>
    <w:tmpl w:val="6B98117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0" w15:restartNumberingAfterBreak="0">
    <w:nsid w:val="626C1A44"/>
    <w:multiLevelType w:val="hybridMultilevel"/>
    <w:tmpl w:val="70F025A4"/>
    <w:lvl w:ilvl="0" w:tplc="FFFFFFFF">
      <w:start w:val="1"/>
      <w:numFmt w:val="lowerLetter"/>
      <w:lvlText w:val="%1)"/>
      <w:lvlJc w:val="left"/>
      <w:pPr>
        <w:ind w:left="870" w:hanging="360"/>
      </w:pPr>
      <w:rPr>
        <w:rFonts w:ascii="Palatino Linotype" w:hAnsi="Palatino Linotype" w:hint="default"/>
        <w:sz w:val="20"/>
        <w:szCs w:val="20"/>
      </w:rPr>
    </w:lvl>
    <w:lvl w:ilvl="1" w:tplc="FFFFFFFF" w:tentative="1">
      <w:start w:val="1"/>
      <w:numFmt w:val="lowerLetter"/>
      <w:lvlText w:val="%2."/>
      <w:lvlJc w:val="left"/>
      <w:pPr>
        <w:ind w:left="1590" w:hanging="360"/>
      </w:pPr>
    </w:lvl>
    <w:lvl w:ilvl="2" w:tplc="FFFFFFFF" w:tentative="1">
      <w:start w:val="1"/>
      <w:numFmt w:val="lowerRoman"/>
      <w:lvlText w:val="%3."/>
      <w:lvlJc w:val="right"/>
      <w:pPr>
        <w:ind w:left="2310" w:hanging="180"/>
      </w:pPr>
    </w:lvl>
    <w:lvl w:ilvl="3" w:tplc="FFFFFFFF" w:tentative="1">
      <w:start w:val="1"/>
      <w:numFmt w:val="decimal"/>
      <w:lvlText w:val="%4."/>
      <w:lvlJc w:val="left"/>
      <w:pPr>
        <w:ind w:left="3030" w:hanging="360"/>
      </w:pPr>
    </w:lvl>
    <w:lvl w:ilvl="4" w:tplc="FFFFFFFF" w:tentative="1">
      <w:start w:val="1"/>
      <w:numFmt w:val="lowerLetter"/>
      <w:lvlText w:val="%5."/>
      <w:lvlJc w:val="left"/>
      <w:pPr>
        <w:ind w:left="3750" w:hanging="360"/>
      </w:pPr>
    </w:lvl>
    <w:lvl w:ilvl="5" w:tplc="FFFFFFFF" w:tentative="1">
      <w:start w:val="1"/>
      <w:numFmt w:val="lowerRoman"/>
      <w:lvlText w:val="%6."/>
      <w:lvlJc w:val="right"/>
      <w:pPr>
        <w:ind w:left="4470" w:hanging="180"/>
      </w:pPr>
    </w:lvl>
    <w:lvl w:ilvl="6" w:tplc="FFFFFFFF" w:tentative="1">
      <w:start w:val="1"/>
      <w:numFmt w:val="decimal"/>
      <w:lvlText w:val="%7."/>
      <w:lvlJc w:val="left"/>
      <w:pPr>
        <w:ind w:left="5190" w:hanging="360"/>
      </w:pPr>
    </w:lvl>
    <w:lvl w:ilvl="7" w:tplc="FFFFFFFF" w:tentative="1">
      <w:start w:val="1"/>
      <w:numFmt w:val="lowerLetter"/>
      <w:lvlText w:val="%8."/>
      <w:lvlJc w:val="left"/>
      <w:pPr>
        <w:ind w:left="5910" w:hanging="360"/>
      </w:pPr>
    </w:lvl>
    <w:lvl w:ilvl="8" w:tplc="FFFFFFFF" w:tentative="1">
      <w:start w:val="1"/>
      <w:numFmt w:val="lowerRoman"/>
      <w:lvlText w:val="%9."/>
      <w:lvlJc w:val="right"/>
      <w:pPr>
        <w:ind w:left="6630" w:hanging="180"/>
      </w:pPr>
    </w:lvl>
  </w:abstractNum>
  <w:abstractNum w:abstractNumId="161" w15:restartNumberingAfterBreak="0">
    <w:nsid w:val="628260B4"/>
    <w:multiLevelType w:val="hybridMultilevel"/>
    <w:tmpl w:val="3B12AC06"/>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36315EE"/>
    <w:multiLevelType w:val="hybridMultilevel"/>
    <w:tmpl w:val="263E9246"/>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63C82AF1"/>
    <w:multiLevelType w:val="hybridMultilevel"/>
    <w:tmpl w:val="22AA3DC8"/>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644B59CB"/>
    <w:multiLevelType w:val="hybridMultilevel"/>
    <w:tmpl w:val="0D04C6DE"/>
    <w:lvl w:ilvl="0" w:tplc="FFFFFFFF">
      <w:start w:val="1"/>
      <w:numFmt w:val="decimal"/>
      <w:lvlText w:val="%1)"/>
      <w:lvlJc w:val="left"/>
      <w:pPr>
        <w:ind w:left="966" w:hanging="360"/>
      </w:pPr>
      <w:rPr>
        <w:rFonts w:hint="default"/>
      </w:rPr>
    </w:lvl>
    <w:lvl w:ilvl="1" w:tplc="FFFFFFFF" w:tentative="1">
      <w:start w:val="1"/>
      <w:numFmt w:val="lowerLetter"/>
      <w:lvlText w:val="%2."/>
      <w:lvlJc w:val="left"/>
      <w:pPr>
        <w:ind w:left="1686" w:hanging="360"/>
      </w:pPr>
    </w:lvl>
    <w:lvl w:ilvl="2" w:tplc="FFFFFFFF" w:tentative="1">
      <w:start w:val="1"/>
      <w:numFmt w:val="lowerRoman"/>
      <w:lvlText w:val="%3."/>
      <w:lvlJc w:val="right"/>
      <w:pPr>
        <w:ind w:left="2406" w:hanging="180"/>
      </w:pPr>
    </w:lvl>
    <w:lvl w:ilvl="3" w:tplc="FFFFFFFF" w:tentative="1">
      <w:start w:val="1"/>
      <w:numFmt w:val="decimal"/>
      <w:lvlText w:val="%4."/>
      <w:lvlJc w:val="left"/>
      <w:pPr>
        <w:ind w:left="3126" w:hanging="360"/>
      </w:pPr>
    </w:lvl>
    <w:lvl w:ilvl="4" w:tplc="FFFFFFFF" w:tentative="1">
      <w:start w:val="1"/>
      <w:numFmt w:val="lowerLetter"/>
      <w:lvlText w:val="%5."/>
      <w:lvlJc w:val="left"/>
      <w:pPr>
        <w:ind w:left="3846" w:hanging="360"/>
      </w:pPr>
    </w:lvl>
    <w:lvl w:ilvl="5" w:tplc="FFFFFFFF" w:tentative="1">
      <w:start w:val="1"/>
      <w:numFmt w:val="lowerRoman"/>
      <w:lvlText w:val="%6."/>
      <w:lvlJc w:val="right"/>
      <w:pPr>
        <w:ind w:left="4566" w:hanging="180"/>
      </w:pPr>
    </w:lvl>
    <w:lvl w:ilvl="6" w:tplc="FFFFFFFF" w:tentative="1">
      <w:start w:val="1"/>
      <w:numFmt w:val="decimal"/>
      <w:lvlText w:val="%7."/>
      <w:lvlJc w:val="left"/>
      <w:pPr>
        <w:ind w:left="5286" w:hanging="360"/>
      </w:pPr>
    </w:lvl>
    <w:lvl w:ilvl="7" w:tplc="FFFFFFFF" w:tentative="1">
      <w:start w:val="1"/>
      <w:numFmt w:val="lowerLetter"/>
      <w:lvlText w:val="%8."/>
      <w:lvlJc w:val="left"/>
      <w:pPr>
        <w:ind w:left="6006" w:hanging="360"/>
      </w:pPr>
    </w:lvl>
    <w:lvl w:ilvl="8" w:tplc="FFFFFFFF" w:tentative="1">
      <w:start w:val="1"/>
      <w:numFmt w:val="lowerRoman"/>
      <w:lvlText w:val="%9."/>
      <w:lvlJc w:val="right"/>
      <w:pPr>
        <w:ind w:left="6726" w:hanging="180"/>
      </w:pPr>
    </w:lvl>
  </w:abstractNum>
  <w:abstractNum w:abstractNumId="165" w15:restartNumberingAfterBreak="0">
    <w:nsid w:val="645852DC"/>
    <w:multiLevelType w:val="hybridMultilevel"/>
    <w:tmpl w:val="1B7CA2EC"/>
    <w:lvl w:ilvl="0" w:tplc="2B46AB5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15:restartNumberingAfterBreak="0">
    <w:nsid w:val="650A6EDA"/>
    <w:multiLevelType w:val="multilevel"/>
    <w:tmpl w:val="1AA2F9FE"/>
    <w:styleLink w:val="CurrentList3"/>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2727" w:hanging="567"/>
      </w:pPr>
      <w:rPr>
        <w:rFonts w:hint="default"/>
      </w:rPr>
    </w:lvl>
    <w:lvl w:ilvl="4">
      <w:start w:val="1"/>
      <w:numFmt w:val="decimal"/>
      <w:lvlText w:val="%1.%2.%3.%4.%5"/>
      <w:lvlJc w:val="left"/>
      <w:pPr>
        <w:ind w:left="567" w:hanging="567"/>
      </w:pPr>
      <w:rPr>
        <w:rFonts w:hint="default"/>
      </w:rPr>
    </w:lvl>
    <w:lvl w:ilvl="5">
      <w:start w:val="1"/>
      <w:numFmt w:val="decimal"/>
      <w:lvlText w:val="%1.%2.%3.%4.%5.%6"/>
      <w:lvlJc w:val="left"/>
      <w:pPr>
        <w:ind w:left="567" w:hanging="567"/>
      </w:pPr>
      <w:rPr>
        <w:rFonts w:hint="default"/>
      </w:rPr>
    </w:lvl>
    <w:lvl w:ilvl="6">
      <w:start w:val="1"/>
      <w:numFmt w:val="decimal"/>
      <w:lvlText w:val="%7."/>
      <w:lvlJc w:val="left"/>
      <w:pPr>
        <w:ind w:left="567" w:hanging="567"/>
      </w:pPr>
      <w:rPr>
        <w:rFonts w:hint="default"/>
      </w:rPr>
    </w:lvl>
    <w:lvl w:ilvl="7">
      <w:start w:val="1"/>
      <w:numFmt w:val="lowerLetter"/>
      <w:lvlText w:val="%8."/>
      <w:lvlJc w:val="left"/>
      <w:pPr>
        <w:ind w:left="567" w:hanging="567"/>
      </w:pPr>
      <w:rPr>
        <w:rFonts w:hint="default"/>
      </w:rPr>
    </w:lvl>
    <w:lvl w:ilvl="8">
      <w:start w:val="1"/>
      <w:numFmt w:val="lowerRoman"/>
      <w:lvlText w:val="%9."/>
      <w:lvlJc w:val="right"/>
      <w:pPr>
        <w:ind w:left="567" w:hanging="567"/>
      </w:pPr>
      <w:rPr>
        <w:rFonts w:hint="default"/>
      </w:rPr>
    </w:lvl>
  </w:abstractNum>
  <w:abstractNum w:abstractNumId="167" w15:restartNumberingAfterBreak="0">
    <w:nsid w:val="66C6197C"/>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8" w15:restartNumberingAfterBreak="0">
    <w:nsid w:val="66F16E46"/>
    <w:multiLevelType w:val="hybridMultilevel"/>
    <w:tmpl w:val="28EE79C8"/>
    <w:lvl w:ilvl="0" w:tplc="FFFFFFFF">
      <w:start w:val="1"/>
      <w:numFmt w:val="lowerLetter"/>
      <w:lvlText w:val="%1)"/>
      <w:lvlJc w:val="left"/>
      <w:pPr>
        <w:ind w:left="870" w:hanging="360"/>
      </w:pPr>
      <w:rPr>
        <w:rFonts w:ascii="Palatino Linotype" w:hAnsi="Palatino Linotype"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69" w15:restartNumberingAfterBreak="0">
    <w:nsid w:val="687801AB"/>
    <w:multiLevelType w:val="hybridMultilevel"/>
    <w:tmpl w:val="84D8F616"/>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70" w15:restartNumberingAfterBreak="0">
    <w:nsid w:val="69B926BC"/>
    <w:multiLevelType w:val="hybridMultilevel"/>
    <w:tmpl w:val="79CAD9C6"/>
    <w:lvl w:ilvl="0" w:tplc="FFFFFFFF">
      <w:start w:val="1"/>
      <w:numFmt w:val="lowerLetter"/>
      <w:lvlText w:val="%1."/>
      <w:lvlJc w:val="left"/>
      <w:pPr>
        <w:ind w:left="870" w:hanging="360"/>
      </w:pPr>
      <w:rPr>
        <w:rFonts w:hint="default"/>
        <w:sz w:val="20"/>
        <w:szCs w:val="20"/>
      </w:rPr>
    </w:lvl>
    <w:lvl w:ilvl="1" w:tplc="FFFFFFFF">
      <w:start w:val="1"/>
      <w:numFmt w:val="lowerLetter"/>
      <w:lvlText w:val="%2."/>
      <w:lvlJc w:val="left"/>
      <w:pPr>
        <w:ind w:left="-510" w:hanging="360"/>
      </w:pPr>
    </w:lvl>
    <w:lvl w:ilvl="2" w:tplc="FFFFFFFF">
      <w:start w:val="1"/>
      <w:numFmt w:val="lowerRoman"/>
      <w:lvlText w:val="%3."/>
      <w:lvlJc w:val="right"/>
      <w:pPr>
        <w:ind w:left="210" w:hanging="180"/>
      </w:pPr>
    </w:lvl>
    <w:lvl w:ilvl="3" w:tplc="FFFFFFFF">
      <w:start w:val="1"/>
      <w:numFmt w:val="decimal"/>
      <w:lvlText w:val="%4."/>
      <w:lvlJc w:val="left"/>
      <w:pPr>
        <w:ind w:left="930" w:hanging="360"/>
      </w:pPr>
    </w:lvl>
    <w:lvl w:ilvl="4" w:tplc="FFCCC946">
      <w:start w:val="1"/>
      <w:numFmt w:val="lowerRoman"/>
      <w:lvlText w:val="%5."/>
      <w:lvlJc w:val="left"/>
      <w:pPr>
        <w:ind w:left="1650" w:hanging="360"/>
      </w:pPr>
      <w:rPr>
        <w:rFonts w:hint="default"/>
      </w:r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71" w15:restartNumberingAfterBreak="0">
    <w:nsid w:val="69C91069"/>
    <w:multiLevelType w:val="hybridMultilevel"/>
    <w:tmpl w:val="A6B26DCC"/>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2" w15:restartNumberingAfterBreak="0">
    <w:nsid w:val="6A3B1CC5"/>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173" w15:restartNumberingAfterBreak="0">
    <w:nsid w:val="6ABD2629"/>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4" w15:restartNumberingAfterBreak="0">
    <w:nsid w:val="6E2E23AA"/>
    <w:multiLevelType w:val="hybridMultilevel"/>
    <w:tmpl w:val="AC002E6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5" w15:restartNumberingAfterBreak="0">
    <w:nsid w:val="6F556FE7"/>
    <w:multiLevelType w:val="hybridMultilevel"/>
    <w:tmpl w:val="3222B56C"/>
    <w:lvl w:ilvl="0" w:tplc="FFFFFFFF">
      <w:start w:val="1"/>
      <w:numFmt w:val="lowerLetter"/>
      <w:lvlText w:val="%1."/>
      <w:lvlJc w:val="left"/>
      <w:pPr>
        <w:ind w:left="870" w:hanging="360"/>
      </w:pPr>
      <w:rPr>
        <w:rFonts w:hint="default"/>
        <w:sz w:val="20"/>
        <w:szCs w:val="20"/>
      </w:rPr>
    </w:lvl>
    <w:lvl w:ilvl="1" w:tplc="04090001">
      <w:start w:val="1"/>
      <w:numFmt w:val="bullet"/>
      <w:lvlText w:val=""/>
      <w:lvlJc w:val="left"/>
      <w:pPr>
        <w:ind w:left="-510" w:hanging="360"/>
      </w:pPr>
      <w:rPr>
        <w:rFonts w:ascii="Symbol" w:hAnsi="Symbol" w:hint="default"/>
      </w:rPr>
    </w:lvl>
    <w:lvl w:ilvl="2" w:tplc="FFFFFFFF">
      <w:start w:val="1"/>
      <w:numFmt w:val="lowerRoman"/>
      <w:lvlText w:val="%3."/>
      <w:lvlJc w:val="right"/>
      <w:pPr>
        <w:ind w:left="210" w:hanging="180"/>
      </w:pPr>
    </w:lvl>
    <w:lvl w:ilvl="3" w:tplc="FFFFFFFF">
      <w:start w:val="1"/>
      <w:numFmt w:val="decimal"/>
      <w:lvlText w:val="%4."/>
      <w:lvlJc w:val="left"/>
      <w:pPr>
        <w:ind w:left="930" w:hanging="360"/>
      </w:pPr>
    </w:lvl>
    <w:lvl w:ilvl="4" w:tplc="FFFFFFFF">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76" w15:restartNumberingAfterBreak="0">
    <w:nsid w:val="6F89364D"/>
    <w:multiLevelType w:val="hybridMultilevel"/>
    <w:tmpl w:val="70F025A4"/>
    <w:lvl w:ilvl="0" w:tplc="FFFFFFFF">
      <w:start w:val="1"/>
      <w:numFmt w:val="lowerLetter"/>
      <w:lvlText w:val="%1)"/>
      <w:lvlJc w:val="left"/>
      <w:pPr>
        <w:ind w:left="870" w:hanging="360"/>
      </w:pPr>
      <w:rPr>
        <w:rFonts w:ascii="Palatino Linotype" w:hAnsi="Palatino Linotype" w:hint="default"/>
        <w:sz w:val="20"/>
        <w:szCs w:val="20"/>
      </w:rPr>
    </w:lvl>
    <w:lvl w:ilvl="1" w:tplc="FFFFFFFF">
      <w:start w:val="1"/>
      <w:numFmt w:val="lowerLetter"/>
      <w:lvlText w:val="%2."/>
      <w:lvlJc w:val="left"/>
      <w:pPr>
        <w:ind w:left="1590" w:hanging="360"/>
      </w:pPr>
    </w:lvl>
    <w:lvl w:ilvl="2" w:tplc="FFFFFFFF" w:tentative="1">
      <w:start w:val="1"/>
      <w:numFmt w:val="lowerRoman"/>
      <w:lvlText w:val="%3."/>
      <w:lvlJc w:val="right"/>
      <w:pPr>
        <w:ind w:left="2310" w:hanging="180"/>
      </w:pPr>
    </w:lvl>
    <w:lvl w:ilvl="3" w:tplc="FFFFFFFF" w:tentative="1">
      <w:start w:val="1"/>
      <w:numFmt w:val="decimal"/>
      <w:lvlText w:val="%4."/>
      <w:lvlJc w:val="left"/>
      <w:pPr>
        <w:ind w:left="3030" w:hanging="360"/>
      </w:pPr>
    </w:lvl>
    <w:lvl w:ilvl="4" w:tplc="FFFFFFFF" w:tentative="1">
      <w:start w:val="1"/>
      <w:numFmt w:val="lowerLetter"/>
      <w:lvlText w:val="%5."/>
      <w:lvlJc w:val="left"/>
      <w:pPr>
        <w:ind w:left="3750" w:hanging="360"/>
      </w:pPr>
    </w:lvl>
    <w:lvl w:ilvl="5" w:tplc="FFFFFFFF" w:tentative="1">
      <w:start w:val="1"/>
      <w:numFmt w:val="lowerRoman"/>
      <w:lvlText w:val="%6."/>
      <w:lvlJc w:val="right"/>
      <w:pPr>
        <w:ind w:left="4470" w:hanging="180"/>
      </w:pPr>
    </w:lvl>
    <w:lvl w:ilvl="6" w:tplc="FFFFFFFF" w:tentative="1">
      <w:start w:val="1"/>
      <w:numFmt w:val="decimal"/>
      <w:lvlText w:val="%7."/>
      <w:lvlJc w:val="left"/>
      <w:pPr>
        <w:ind w:left="5190" w:hanging="360"/>
      </w:pPr>
    </w:lvl>
    <w:lvl w:ilvl="7" w:tplc="FFFFFFFF" w:tentative="1">
      <w:start w:val="1"/>
      <w:numFmt w:val="lowerLetter"/>
      <w:lvlText w:val="%8."/>
      <w:lvlJc w:val="left"/>
      <w:pPr>
        <w:ind w:left="5910" w:hanging="360"/>
      </w:pPr>
    </w:lvl>
    <w:lvl w:ilvl="8" w:tplc="FFFFFFFF" w:tentative="1">
      <w:start w:val="1"/>
      <w:numFmt w:val="lowerRoman"/>
      <w:lvlText w:val="%9."/>
      <w:lvlJc w:val="right"/>
      <w:pPr>
        <w:ind w:left="6630" w:hanging="180"/>
      </w:pPr>
    </w:lvl>
  </w:abstractNum>
  <w:abstractNum w:abstractNumId="177" w15:restartNumberingAfterBreak="0">
    <w:nsid w:val="6FE86FAA"/>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8" w15:restartNumberingAfterBreak="0">
    <w:nsid w:val="70D9737B"/>
    <w:multiLevelType w:val="hybridMultilevel"/>
    <w:tmpl w:val="EE223980"/>
    <w:lvl w:ilvl="0" w:tplc="FFFFFFFF">
      <w:start w:val="1"/>
      <w:numFmt w:val="lowerLetter"/>
      <w:lvlText w:val="%1."/>
      <w:lvlJc w:val="left"/>
      <w:pPr>
        <w:ind w:left="870" w:hanging="360"/>
      </w:pPr>
      <w:rPr>
        <w:rFonts w:hint="default"/>
        <w:sz w:val="20"/>
        <w:szCs w:val="20"/>
      </w:rPr>
    </w:lvl>
    <w:lvl w:ilvl="1" w:tplc="FFFFFFFF" w:tentative="1">
      <w:start w:val="1"/>
      <w:numFmt w:val="lowerLetter"/>
      <w:lvlText w:val="%2."/>
      <w:lvlJc w:val="left"/>
      <w:pPr>
        <w:ind w:left="-510" w:hanging="360"/>
      </w:pPr>
    </w:lvl>
    <w:lvl w:ilvl="2" w:tplc="FFFFFFFF" w:tentative="1">
      <w:start w:val="1"/>
      <w:numFmt w:val="lowerRoman"/>
      <w:lvlText w:val="%3."/>
      <w:lvlJc w:val="right"/>
      <w:pPr>
        <w:ind w:left="210" w:hanging="180"/>
      </w:pPr>
    </w:lvl>
    <w:lvl w:ilvl="3" w:tplc="FFFFFFFF" w:tentative="1">
      <w:start w:val="1"/>
      <w:numFmt w:val="decimal"/>
      <w:lvlText w:val="%4."/>
      <w:lvlJc w:val="left"/>
      <w:pPr>
        <w:ind w:left="930" w:hanging="360"/>
      </w:pPr>
    </w:lvl>
    <w:lvl w:ilvl="4" w:tplc="FFFFFFFF" w:tentative="1">
      <w:start w:val="1"/>
      <w:numFmt w:val="lowerLetter"/>
      <w:lvlText w:val="%5."/>
      <w:lvlJc w:val="left"/>
      <w:pPr>
        <w:ind w:left="1650" w:hanging="360"/>
      </w:pPr>
    </w:lvl>
    <w:lvl w:ilvl="5" w:tplc="FFFFFFFF" w:tentative="1">
      <w:start w:val="1"/>
      <w:numFmt w:val="lowerRoman"/>
      <w:lvlText w:val="%6."/>
      <w:lvlJc w:val="right"/>
      <w:pPr>
        <w:ind w:left="2370" w:hanging="180"/>
      </w:pPr>
    </w:lvl>
    <w:lvl w:ilvl="6" w:tplc="FFFFFFFF" w:tentative="1">
      <w:start w:val="1"/>
      <w:numFmt w:val="decimal"/>
      <w:lvlText w:val="%7."/>
      <w:lvlJc w:val="left"/>
      <w:pPr>
        <w:ind w:left="3090" w:hanging="360"/>
      </w:pPr>
    </w:lvl>
    <w:lvl w:ilvl="7" w:tplc="FFFFFFFF" w:tentative="1">
      <w:start w:val="1"/>
      <w:numFmt w:val="lowerLetter"/>
      <w:lvlText w:val="%8."/>
      <w:lvlJc w:val="left"/>
      <w:pPr>
        <w:ind w:left="3810" w:hanging="360"/>
      </w:pPr>
    </w:lvl>
    <w:lvl w:ilvl="8" w:tplc="FFFFFFFF" w:tentative="1">
      <w:start w:val="1"/>
      <w:numFmt w:val="lowerRoman"/>
      <w:lvlText w:val="%9."/>
      <w:lvlJc w:val="right"/>
      <w:pPr>
        <w:ind w:left="4530" w:hanging="180"/>
      </w:pPr>
    </w:lvl>
  </w:abstractNum>
  <w:abstractNum w:abstractNumId="179" w15:restartNumberingAfterBreak="0">
    <w:nsid w:val="7115016F"/>
    <w:multiLevelType w:val="multilevel"/>
    <w:tmpl w:val="CBB09634"/>
    <w:styleLink w:val="CurrentList1"/>
    <w:lvl w:ilvl="0">
      <w:start w:val="1"/>
      <w:numFmt w:val="upp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0" w15:restartNumberingAfterBreak="0">
    <w:nsid w:val="71DD727A"/>
    <w:multiLevelType w:val="hybridMultilevel"/>
    <w:tmpl w:val="3D52BE9A"/>
    <w:lvl w:ilvl="0" w:tplc="FFFFFFFF">
      <w:start w:val="1"/>
      <w:numFmt w:val="decimal"/>
      <w:lvlText w:val="%1)"/>
      <w:lvlJc w:val="left"/>
      <w:pPr>
        <w:ind w:left="3420" w:hanging="360"/>
      </w:pPr>
      <w:rPr>
        <w:rFonts w:hint="default"/>
      </w:rPr>
    </w:lvl>
    <w:lvl w:ilvl="1" w:tplc="FFFFFFFF" w:tentative="1">
      <w:start w:val="1"/>
      <w:numFmt w:val="lowerLetter"/>
      <w:lvlText w:val="%2."/>
      <w:lvlJc w:val="left"/>
      <w:pPr>
        <w:ind w:left="4140" w:hanging="360"/>
      </w:pPr>
    </w:lvl>
    <w:lvl w:ilvl="2" w:tplc="FFFFFFFF" w:tentative="1">
      <w:start w:val="1"/>
      <w:numFmt w:val="lowerRoman"/>
      <w:lvlText w:val="%3."/>
      <w:lvlJc w:val="right"/>
      <w:pPr>
        <w:ind w:left="4860" w:hanging="180"/>
      </w:pPr>
    </w:lvl>
    <w:lvl w:ilvl="3" w:tplc="FFFFFFFF" w:tentative="1">
      <w:start w:val="1"/>
      <w:numFmt w:val="decimal"/>
      <w:lvlText w:val="%4."/>
      <w:lvlJc w:val="left"/>
      <w:pPr>
        <w:ind w:left="5580" w:hanging="360"/>
      </w:pPr>
    </w:lvl>
    <w:lvl w:ilvl="4" w:tplc="FFFFFFFF" w:tentative="1">
      <w:start w:val="1"/>
      <w:numFmt w:val="lowerLetter"/>
      <w:lvlText w:val="%5."/>
      <w:lvlJc w:val="left"/>
      <w:pPr>
        <w:ind w:left="6300" w:hanging="360"/>
      </w:pPr>
    </w:lvl>
    <w:lvl w:ilvl="5" w:tplc="FFFFFFFF" w:tentative="1">
      <w:start w:val="1"/>
      <w:numFmt w:val="lowerRoman"/>
      <w:lvlText w:val="%6."/>
      <w:lvlJc w:val="right"/>
      <w:pPr>
        <w:ind w:left="7020" w:hanging="180"/>
      </w:pPr>
    </w:lvl>
    <w:lvl w:ilvl="6" w:tplc="FFFFFFFF" w:tentative="1">
      <w:start w:val="1"/>
      <w:numFmt w:val="decimal"/>
      <w:lvlText w:val="%7."/>
      <w:lvlJc w:val="left"/>
      <w:pPr>
        <w:ind w:left="7740" w:hanging="360"/>
      </w:pPr>
    </w:lvl>
    <w:lvl w:ilvl="7" w:tplc="FFFFFFFF" w:tentative="1">
      <w:start w:val="1"/>
      <w:numFmt w:val="lowerLetter"/>
      <w:lvlText w:val="%8."/>
      <w:lvlJc w:val="left"/>
      <w:pPr>
        <w:ind w:left="8460" w:hanging="360"/>
      </w:pPr>
    </w:lvl>
    <w:lvl w:ilvl="8" w:tplc="FFFFFFFF" w:tentative="1">
      <w:start w:val="1"/>
      <w:numFmt w:val="lowerRoman"/>
      <w:lvlText w:val="%9."/>
      <w:lvlJc w:val="right"/>
      <w:pPr>
        <w:ind w:left="9180" w:hanging="180"/>
      </w:pPr>
    </w:lvl>
  </w:abstractNum>
  <w:abstractNum w:abstractNumId="181" w15:restartNumberingAfterBreak="0">
    <w:nsid w:val="71DF49EE"/>
    <w:multiLevelType w:val="hybridMultilevel"/>
    <w:tmpl w:val="C1DEDCBE"/>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82" w15:restartNumberingAfterBreak="0">
    <w:nsid w:val="72270C8E"/>
    <w:multiLevelType w:val="hybridMultilevel"/>
    <w:tmpl w:val="2DF0DD04"/>
    <w:lvl w:ilvl="0" w:tplc="FFFFFFFF">
      <w:start w:val="1"/>
      <w:numFmt w:val="decimal"/>
      <w:lvlText w:val="%1)"/>
      <w:lvlJc w:val="left"/>
      <w:pPr>
        <w:ind w:left="3328" w:hanging="360"/>
      </w:pPr>
      <w:rPr>
        <w:rFonts w:hint="default"/>
      </w:rPr>
    </w:lvl>
    <w:lvl w:ilvl="1" w:tplc="FFFFFFFF" w:tentative="1">
      <w:start w:val="1"/>
      <w:numFmt w:val="lowerLetter"/>
      <w:lvlText w:val="%2."/>
      <w:lvlJc w:val="left"/>
      <w:pPr>
        <w:ind w:left="4048" w:hanging="360"/>
      </w:pPr>
    </w:lvl>
    <w:lvl w:ilvl="2" w:tplc="FFFFFFFF" w:tentative="1">
      <w:start w:val="1"/>
      <w:numFmt w:val="lowerRoman"/>
      <w:lvlText w:val="%3."/>
      <w:lvlJc w:val="right"/>
      <w:pPr>
        <w:ind w:left="4768" w:hanging="180"/>
      </w:pPr>
    </w:lvl>
    <w:lvl w:ilvl="3" w:tplc="FFFFFFFF" w:tentative="1">
      <w:start w:val="1"/>
      <w:numFmt w:val="decimal"/>
      <w:lvlText w:val="%4."/>
      <w:lvlJc w:val="left"/>
      <w:pPr>
        <w:ind w:left="5488" w:hanging="360"/>
      </w:pPr>
    </w:lvl>
    <w:lvl w:ilvl="4" w:tplc="FFFFFFFF" w:tentative="1">
      <w:start w:val="1"/>
      <w:numFmt w:val="lowerLetter"/>
      <w:lvlText w:val="%5."/>
      <w:lvlJc w:val="left"/>
      <w:pPr>
        <w:ind w:left="6208" w:hanging="360"/>
      </w:pPr>
    </w:lvl>
    <w:lvl w:ilvl="5" w:tplc="FFFFFFFF" w:tentative="1">
      <w:start w:val="1"/>
      <w:numFmt w:val="lowerRoman"/>
      <w:lvlText w:val="%6."/>
      <w:lvlJc w:val="right"/>
      <w:pPr>
        <w:ind w:left="6928" w:hanging="180"/>
      </w:pPr>
    </w:lvl>
    <w:lvl w:ilvl="6" w:tplc="FFFFFFFF" w:tentative="1">
      <w:start w:val="1"/>
      <w:numFmt w:val="decimal"/>
      <w:lvlText w:val="%7."/>
      <w:lvlJc w:val="left"/>
      <w:pPr>
        <w:ind w:left="7648" w:hanging="360"/>
      </w:pPr>
    </w:lvl>
    <w:lvl w:ilvl="7" w:tplc="FFFFFFFF" w:tentative="1">
      <w:start w:val="1"/>
      <w:numFmt w:val="lowerLetter"/>
      <w:lvlText w:val="%8."/>
      <w:lvlJc w:val="left"/>
      <w:pPr>
        <w:ind w:left="8368" w:hanging="360"/>
      </w:pPr>
    </w:lvl>
    <w:lvl w:ilvl="8" w:tplc="FFFFFFFF" w:tentative="1">
      <w:start w:val="1"/>
      <w:numFmt w:val="lowerRoman"/>
      <w:lvlText w:val="%9."/>
      <w:lvlJc w:val="right"/>
      <w:pPr>
        <w:ind w:left="9088" w:hanging="180"/>
      </w:pPr>
    </w:lvl>
  </w:abstractNum>
  <w:abstractNum w:abstractNumId="183" w15:restartNumberingAfterBreak="0">
    <w:nsid w:val="72BA2927"/>
    <w:multiLevelType w:val="multilevel"/>
    <w:tmpl w:val="D0AE3B32"/>
    <w:lvl w:ilvl="0">
      <w:start w:val="1"/>
      <w:numFmt w:val="lowerLetter"/>
      <w:lvlText w:val="%1)"/>
      <w:lvlJc w:val="left"/>
      <w:pPr>
        <w:ind w:left="1380" w:hanging="360"/>
      </w:pPr>
    </w:lvl>
    <w:lvl w:ilvl="1">
      <w:start w:val="1"/>
      <w:numFmt w:val="lowerLetter"/>
      <w:lvlText w:val="%2)"/>
      <w:lvlJc w:val="left"/>
      <w:pPr>
        <w:ind w:left="1740" w:hanging="360"/>
      </w:pPr>
    </w:lvl>
    <w:lvl w:ilvl="2">
      <w:start w:val="1"/>
      <w:numFmt w:val="lowerRoman"/>
      <w:lvlText w:val="%3)"/>
      <w:lvlJc w:val="left"/>
      <w:pPr>
        <w:ind w:left="2100" w:hanging="360"/>
      </w:pPr>
    </w:lvl>
    <w:lvl w:ilvl="3">
      <w:start w:val="1"/>
      <w:numFmt w:val="decimal"/>
      <w:lvlText w:val="(%4)"/>
      <w:lvlJc w:val="left"/>
      <w:pPr>
        <w:ind w:left="2460" w:hanging="360"/>
      </w:pPr>
    </w:lvl>
    <w:lvl w:ilvl="4">
      <w:start w:val="1"/>
      <w:numFmt w:val="lowerLetter"/>
      <w:lvlText w:val="(%5)"/>
      <w:lvlJc w:val="left"/>
      <w:pPr>
        <w:ind w:left="2820" w:hanging="360"/>
      </w:pPr>
    </w:lvl>
    <w:lvl w:ilvl="5">
      <w:start w:val="1"/>
      <w:numFmt w:val="lowerRoman"/>
      <w:lvlText w:val="(%6)"/>
      <w:lvlJc w:val="left"/>
      <w:pPr>
        <w:ind w:left="3180" w:hanging="360"/>
      </w:pPr>
    </w:lvl>
    <w:lvl w:ilvl="6">
      <w:start w:val="1"/>
      <w:numFmt w:val="decimal"/>
      <w:lvlText w:val="%7."/>
      <w:lvlJc w:val="left"/>
      <w:pPr>
        <w:ind w:left="3540" w:hanging="360"/>
      </w:pPr>
    </w:lvl>
    <w:lvl w:ilvl="7">
      <w:start w:val="1"/>
      <w:numFmt w:val="lowerLetter"/>
      <w:lvlText w:val="%8."/>
      <w:lvlJc w:val="left"/>
      <w:pPr>
        <w:ind w:left="3900" w:hanging="360"/>
      </w:pPr>
    </w:lvl>
    <w:lvl w:ilvl="8">
      <w:start w:val="1"/>
      <w:numFmt w:val="lowerRoman"/>
      <w:lvlText w:val="%9."/>
      <w:lvlJc w:val="left"/>
      <w:pPr>
        <w:ind w:left="4260" w:hanging="360"/>
      </w:pPr>
    </w:lvl>
  </w:abstractNum>
  <w:abstractNum w:abstractNumId="184" w15:restartNumberingAfterBreak="0">
    <w:nsid w:val="734E3BA7"/>
    <w:multiLevelType w:val="hybridMultilevel"/>
    <w:tmpl w:val="52EA6E00"/>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85" w15:restartNumberingAfterBreak="0">
    <w:nsid w:val="736540AF"/>
    <w:multiLevelType w:val="hybridMultilevel"/>
    <w:tmpl w:val="75ACC05E"/>
    <w:lvl w:ilvl="0" w:tplc="2BB66BD0">
      <w:start w:val="1"/>
      <w:numFmt w:val="lowerLetter"/>
      <w:lvlText w:val="%1."/>
      <w:lvlJc w:val="left"/>
      <w:pPr>
        <w:ind w:left="108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15:restartNumberingAfterBreak="0">
    <w:nsid w:val="73820C9A"/>
    <w:multiLevelType w:val="hybridMultilevel"/>
    <w:tmpl w:val="2DAA5744"/>
    <w:lvl w:ilvl="0" w:tplc="0409000F">
      <w:start w:val="1"/>
      <w:numFmt w:val="decimal"/>
      <w:lvlText w:val="%1."/>
      <w:lvlJc w:val="left"/>
      <w:pPr>
        <w:ind w:left="3326" w:hanging="360"/>
      </w:pPr>
    </w:lvl>
    <w:lvl w:ilvl="1" w:tplc="04090019">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87" w15:restartNumberingAfterBreak="0">
    <w:nsid w:val="73B64F68"/>
    <w:multiLevelType w:val="hybridMultilevel"/>
    <w:tmpl w:val="0D4EB650"/>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8" w15:restartNumberingAfterBreak="0">
    <w:nsid w:val="7520188E"/>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189" w15:restartNumberingAfterBreak="0">
    <w:nsid w:val="75854610"/>
    <w:multiLevelType w:val="hybridMultilevel"/>
    <w:tmpl w:val="FD4284E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0" w15:restartNumberingAfterBreak="0">
    <w:nsid w:val="75C14BCD"/>
    <w:multiLevelType w:val="hybridMultilevel"/>
    <w:tmpl w:val="B03A1EBE"/>
    <w:lvl w:ilvl="0" w:tplc="FFCCC946">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1" w15:restartNumberingAfterBreak="0">
    <w:nsid w:val="764579DF"/>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2" w15:restartNumberingAfterBreak="0">
    <w:nsid w:val="76D50C73"/>
    <w:multiLevelType w:val="hybridMultilevel"/>
    <w:tmpl w:val="9C10B0B0"/>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3" w15:restartNumberingAfterBreak="0">
    <w:nsid w:val="76ED3262"/>
    <w:multiLevelType w:val="hybridMultilevel"/>
    <w:tmpl w:val="396E92EC"/>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15:restartNumberingAfterBreak="0">
    <w:nsid w:val="76F730DE"/>
    <w:multiLevelType w:val="hybridMultilevel"/>
    <w:tmpl w:val="FEA6AB6C"/>
    <w:lvl w:ilvl="0" w:tplc="FAC269B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5" w15:restartNumberingAfterBreak="0">
    <w:nsid w:val="78180933"/>
    <w:multiLevelType w:val="hybridMultilevel"/>
    <w:tmpl w:val="2A68334C"/>
    <w:lvl w:ilvl="0" w:tplc="04090019">
      <w:start w:val="1"/>
      <w:numFmt w:val="lowerLetter"/>
      <w:lvlText w:val="%1."/>
      <w:lvlJc w:val="left"/>
      <w:pPr>
        <w:ind w:left="1080" w:hanging="360"/>
      </w:pPr>
      <w:rPr>
        <w:rFonts w:hint="default"/>
      </w:rPr>
    </w:lvl>
    <w:lvl w:ilvl="1" w:tplc="FFFFFFFF" w:tentative="1">
      <w:start w:val="1"/>
      <w:numFmt w:val="lowerLetter"/>
      <w:lvlText w:val="%2."/>
      <w:lvlJc w:val="left"/>
      <w:pPr>
        <w:ind w:left="1327" w:hanging="360"/>
      </w:pPr>
    </w:lvl>
    <w:lvl w:ilvl="2" w:tplc="FFFFFFFF" w:tentative="1">
      <w:start w:val="1"/>
      <w:numFmt w:val="lowerRoman"/>
      <w:lvlText w:val="%3."/>
      <w:lvlJc w:val="right"/>
      <w:pPr>
        <w:ind w:left="2047" w:hanging="180"/>
      </w:pPr>
    </w:lvl>
    <w:lvl w:ilvl="3" w:tplc="FFFFFFFF" w:tentative="1">
      <w:start w:val="1"/>
      <w:numFmt w:val="decimal"/>
      <w:lvlText w:val="%4."/>
      <w:lvlJc w:val="left"/>
      <w:pPr>
        <w:ind w:left="2767" w:hanging="360"/>
      </w:pPr>
    </w:lvl>
    <w:lvl w:ilvl="4" w:tplc="FFFFFFFF" w:tentative="1">
      <w:start w:val="1"/>
      <w:numFmt w:val="lowerLetter"/>
      <w:lvlText w:val="%5."/>
      <w:lvlJc w:val="left"/>
      <w:pPr>
        <w:ind w:left="3487" w:hanging="360"/>
      </w:pPr>
    </w:lvl>
    <w:lvl w:ilvl="5" w:tplc="FFFFFFFF" w:tentative="1">
      <w:start w:val="1"/>
      <w:numFmt w:val="lowerRoman"/>
      <w:lvlText w:val="%6."/>
      <w:lvlJc w:val="right"/>
      <w:pPr>
        <w:ind w:left="4207" w:hanging="180"/>
      </w:pPr>
    </w:lvl>
    <w:lvl w:ilvl="6" w:tplc="FFFFFFFF" w:tentative="1">
      <w:start w:val="1"/>
      <w:numFmt w:val="decimal"/>
      <w:lvlText w:val="%7."/>
      <w:lvlJc w:val="left"/>
      <w:pPr>
        <w:ind w:left="4927" w:hanging="360"/>
      </w:pPr>
    </w:lvl>
    <w:lvl w:ilvl="7" w:tplc="FFFFFFFF" w:tentative="1">
      <w:start w:val="1"/>
      <w:numFmt w:val="lowerLetter"/>
      <w:lvlText w:val="%8."/>
      <w:lvlJc w:val="left"/>
      <w:pPr>
        <w:ind w:left="5647" w:hanging="360"/>
      </w:pPr>
    </w:lvl>
    <w:lvl w:ilvl="8" w:tplc="FFFFFFFF" w:tentative="1">
      <w:start w:val="1"/>
      <w:numFmt w:val="lowerRoman"/>
      <w:lvlText w:val="%9."/>
      <w:lvlJc w:val="right"/>
      <w:pPr>
        <w:ind w:left="6367" w:hanging="180"/>
      </w:pPr>
    </w:lvl>
  </w:abstractNum>
  <w:abstractNum w:abstractNumId="196" w15:restartNumberingAfterBreak="0">
    <w:nsid w:val="781B700C"/>
    <w:multiLevelType w:val="hybridMultilevel"/>
    <w:tmpl w:val="AF34CCEA"/>
    <w:lvl w:ilvl="0" w:tplc="0409000F">
      <w:start w:val="1"/>
      <w:numFmt w:val="decimal"/>
      <w:lvlText w:val="%1."/>
      <w:lvlJc w:val="left"/>
      <w:pPr>
        <w:ind w:left="3326" w:hanging="360"/>
      </w:pPr>
    </w:lvl>
    <w:lvl w:ilvl="1" w:tplc="04090019">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197" w15:restartNumberingAfterBreak="0">
    <w:nsid w:val="784D7398"/>
    <w:multiLevelType w:val="hybridMultilevel"/>
    <w:tmpl w:val="A3488EE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7850707A"/>
    <w:multiLevelType w:val="hybridMultilevel"/>
    <w:tmpl w:val="E220A748"/>
    <w:lvl w:ilvl="0" w:tplc="0409000F">
      <w:start w:val="1"/>
      <w:numFmt w:val="decimal"/>
      <w:lvlText w:val="%1."/>
      <w:lvlJc w:val="left"/>
      <w:pPr>
        <w:ind w:left="3420" w:hanging="360"/>
      </w:pPr>
      <w:rPr>
        <w:b/>
        <w:bCs/>
      </w:rPr>
    </w:lvl>
    <w:lvl w:ilvl="1" w:tplc="04090019" w:tentative="1">
      <w:start w:val="1"/>
      <w:numFmt w:val="lowerLetter"/>
      <w:lvlText w:val="%2."/>
      <w:lvlJc w:val="left"/>
      <w:pPr>
        <w:ind w:left="4140" w:hanging="360"/>
      </w:pPr>
    </w:lvl>
    <w:lvl w:ilvl="2" w:tplc="0409001B" w:tentative="1">
      <w:start w:val="1"/>
      <w:numFmt w:val="lowerRoman"/>
      <w:lvlText w:val="%3."/>
      <w:lvlJc w:val="right"/>
      <w:pPr>
        <w:ind w:left="4860" w:hanging="180"/>
      </w:pPr>
    </w:lvl>
    <w:lvl w:ilvl="3" w:tplc="0409000F" w:tentative="1">
      <w:start w:val="1"/>
      <w:numFmt w:val="decimal"/>
      <w:lvlText w:val="%4."/>
      <w:lvlJc w:val="left"/>
      <w:pPr>
        <w:ind w:left="5580" w:hanging="360"/>
      </w:pPr>
    </w:lvl>
    <w:lvl w:ilvl="4" w:tplc="04090019" w:tentative="1">
      <w:start w:val="1"/>
      <w:numFmt w:val="lowerLetter"/>
      <w:lvlText w:val="%5."/>
      <w:lvlJc w:val="left"/>
      <w:pPr>
        <w:ind w:left="6300" w:hanging="360"/>
      </w:pPr>
    </w:lvl>
    <w:lvl w:ilvl="5" w:tplc="0409001B" w:tentative="1">
      <w:start w:val="1"/>
      <w:numFmt w:val="lowerRoman"/>
      <w:lvlText w:val="%6."/>
      <w:lvlJc w:val="right"/>
      <w:pPr>
        <w:ind w:left="7020" w:hanging="180"/>
      </w:pPr>
    </w:lvl>
    <w:lvl w:ilvl="6" w:tplc="0409000F" w:tentative="1">
      <w:start w:val="1"/>
      <w:numFmt w:val="decimal"/>
      <w:lvlText w:val="%7."/>
      <w:lvlJc w:val="left"/>
      <w:pPr>
        <w:ind w:left="7740" w:hanging="360"/>
      </w:pPr>
    </w:lvl>
    <w:lvl w:ilvl="7" w:tplc="04090019" w:tentative="1">
      <w:start w:val="1"/>
      <w:numFmt w:val="lowerLetter"/>
      <w:lvlText w:val="%8."/>
      <w:lvlJc w:val="left"/>
      <w:pPr>
        <w:ind w:left="8460" w:hanging="360"/>
      </w:pPr>
    </w:lvl>
    <w:lvl w:ilvl="8" w:tplc="0409001B" w:tentative="1">
      <w:start w:val="1"/>
      <w:numFmt w:val="lowerRoman"/>
      <w:lvlText w:val="%9."/>
      <w:lvlJc w:val="right"/>
      <w:pPr>
        <w:ind w:left="9180" w:hanging="180"/>
      </w:pPr>
    </w:lvl>
  </w:abstractNum>
  <w:abstractNum w:abstractNumId="199" w15:restartNumberingAfterBreak="0">
    <w:nsid w:val="790E6030"/>
    <w:multiLevelType w:val="hybridMultilevel"/>
    <w:tmpl w:val="CD860C8A"/>
    <w:lvl w:ilvl="0" w:tplc="FFFFFFFF">
      <w:start w:val="1"/>
      <w:numFmt w:val="lowerLetter"/>
      <w:lvlText w:val="%1."/>
      <w:lvlJc w:val="left"/>
      <w:pPr>
        <w:ind w:left="144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0" w15:restartNumberingAfterBreak="0">
    <w:nsid w:val="798E0A7A"/>
    <w:multiLevelType w:val="hybridMultilevel"/>
    <w:tmpl w:val="77404E5C"/>
    <w:lvl w:ilvl="0" w:tplc="0409000F">
      <w:start w:val="1"/>
      <w:numFmt w:val="decimal"/>
      <w:lvlText w:val="%1."/>
      <w:lvlJc w:val="left"/>
      <w:pPr>
        <w:ind w:left="3326" w:hanging="360"/>
      </w:pPr>
    </w:lvl>
    <w:lvl w:ilvl="1" w:tplc="04090019">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abstractNum w:abstractNumId="201" w15:restartNumberingAfterBreak="0">
    <w:nsid w:val="7A3D476E"/>
    <w:multiLevelType w:val="hybridMultilevel"/>
    <w:tmpl w:val="20F2460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2" w15:restartNumberingAfterBreak="0">
    <w:nsid w:val="7A7A7CC1"/>
    <w:multiLevelType w:val="hybridMultilevel"/>
    <w:tmpl w:val="2F809FDC"/>
    <w:lvl w:ilvl="0" w:tplc="FFFFFFFF">
      <w:start w:val="1"/>
      <w:numFmt w:val="lowerRoman"/>
      <w:lvlText w:val="%1."/>
      <w:lvlJc w:val="right"/>
      <w:pPr>
        <w:ind w:left="1800" w:hanging="18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3" w15:restartNumberingAfterBreak="0">
    <w:nsid w:val="7D9A46EF"/>
    <w:multiLevelType w:val="hybridMultilevel"/>
    <w:tmpl w:val="71728D90"/>
    <w:lvl w:ilvl="0" w:tplc="FFFFFFFF">
      <w:start w:val="1"/>
      <w:numFmt w:val="lowerLetter"/>
      <w:lvlText w:val="%1."/>
      <w:lvlJc w:val="left"/>
      <w:pPr>
        <w:ind w:left="108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4" w15:restartNumberingAfterBreak="0">
    <w:nsid w:val="7DBF4CA5"/>
    <w:multiLevelType w:val="hybridMultilevel"/>
    <w:tmpl w:val="29527422"/>
    <w:lvl w:ilvl="0" w:tplc="FFFFFFFF">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5" w15:restartNumberingAfterBreak="0">
    <w:nsid w:val="7DCE28C4"/>
    <w:multiLevelType w:val="hybridMultilevel"/>
    <w:tmpl w:val="975E6688"/>
    <w:lvl w:ilvl="0" w:tplc="FFFFFFFF">
      <w:start w:val="1"/>
      <w:numFmt w:val="lowerLetter"/>
      <w:lvlText w:val="%1."/>
      <w:lvlJc w:val="left"/>
      <w:pPr>
        <w:ind w:left="1380" w:hanging="360"/>
      </w:pPr>
      <w:rPr>
        <w:rFonts w:hint="default"/>
      </w:rPr>
    </w:lvl>
    <w:lvl w:ilvl="1" w:tplc="FFFFFFFF">
      <w:start w:val="1"/>
      <w:numFmt w:val="lowerLetter"/>
      <w:lvlText w:val="%2."/>
      <w:lvlJc w:val="left"/>
      <w:pPr>
        <w:ind w:left="570" w:hanging="360"/>
      </w:pPr>
    </w:lvl>
    <w:lvl w:ilvl="2" w:tplc="FFFFFFFF">
      <w:start w:val="1"/>
      <w:numFmt w:val="lowerRoman"/>
      <w:lvlText w:val="%3."/>
      <w:lvlJc w:val="right"/>
      <w:pPr>
        <w:ind w:left="1290" w:hanging="180"/>
      </w:pPr>
    </w:lvl>
    <w:lvl w:ilvl="3" w:tplc="FFFFFFFF">
      <w:start w:val="1"/>
      <w:numFmt w:val="bullet"/>
      <w:lvlText w:val=""/>
      <w:lvlJc w:val="left"/>
      <w:pPr>
        <w:ind w:left="2010" w:hanging="360"/>
      </w:pPr>
      <w:rPr>
        <w:rFonts w:ascii="Symbol" w:hAnsi="Symbol" w:hint="default"/>
      </w:rPr>
    </w:lvl>
    <w:lvl w:ilvl="4" w:tplc="FFFFFFFF" w:tentative="1">
      <w:start w:val="1"/>
      <w:numFmt w:val="lowerLetter"/>
      <w:lvlText w:val="%5."/>
      <w:lvlJc w:val="left"/>
      <w:pPr>
        <w:ind w:left="2730" w:hanging="360"/>
      </w:pPr>
    </w:lvl>
    <w:lvl w:ilvl="5" w:tplc="FFFFFFFF" w:tentative="1">
      <w:start w:val="1"/>
      <w:numFmt w:val="lowerRoman"/>
      <w:lvlText w:val="%6."/>
      <w:lvlJc w:val="right"/>
      <w:pPr>
        <w:ind w:left="3450" w:hanging="180"/>
      </w:pPr>
    </w:lvl>
    <w:lvl w:ilvl="6" w:tplc="FFFFFFFF" w:tentative="1">
      <w:start w:val="1"/>
      <w:numFmt w:val="decimal"/>
      <w:lvlText w:val="%7."/>
      <w:lvlJc w:val="left"/>
      <w:pPr>
        <w:ind w:left="4170" w:hanging="360"/>
      </w:pPr>
    </w:lvl>
    <w:lvl w:ilvl="7" w:tplc="FFFFFFFF" w:tentative="1">
      <w:start w:val="1"/>
      <w:numFmt w:val="lowerLetter"/>
      <w:lvlText w:val="%8."/>
      <w:lvlJc w:val="left"/>
      <w:pPr>
        <w:ind w:left="4890" w:hanging="360"/>
      </w:pPr>
    </w:lvl>
    <w:lvl w:ilvl="8" w:tplc="FFFFFFFF" w:tentative="1">
      <w:start w:val="1"/>
      <w:numFmt w:val="lowerRoman"/>
      <w:lvlText w:val="%9."/>
      <w:lvlJc w:val="right"/>
      <w:pPr>
        <w:ind w:left="5610" w:hanging="180"/>
      </w:pPr>
    </w:lvl>
  </w:abstractNum>
  <w:abstractNum w:abstractNumId="206" w15:restartNumberingAfterBreak="0">
    <w:nsid w:val="7E6C37AE"/>
    <w:multiLevelType w:val="hybridMultilevel"/>
    <w:tmpl w:val="6122ACA6"/>
    <w:lvl w:ilvl="0" w:tplc="A5E6194E">
      <w:start w:val="1"/>
      <w:numFmt w:val="decimal"/>
      <w:lvlText w:val="%1)"/>
      <w:lvlJc w:val="left"/>
      <w:pPr>
        <w:ind w:left="3780" w:hanging="360"/>
      </w:pPr>
      <w:rPr>
        <w:rFonts w:hint="default"/>
      </w:rPr>
    </w:lvl>
    <w:lvl w:ilvl="1" w:tplc="04090019" w:tentative="1">
      <w:start w:val="1"/>
      <w:numFmt w:val="lowerLetter"/>
      <w:lvlText w:val="%2."/>
      <w:lvlJc w:val="left"/>
      <w:pPr>
        <w:ind w:left="4500" w:hanging="360"/>
      </w:pPr>
    </w:lvl>
    <w:lvl w:ilvl="2" w:tplc="0409001B" w:tentative="1">
      <w:start w:val="1"/>
      <w:numFmt w:val="lowerRoman"/>
      <w:lvlText w:val="%3."/>
      <w:lvlJc w:val="right"/>
      <w:pPr>
        <w:ind w:left="5220" w:hanging="180"/>
      </w:pPr>
    </w:lvl>
    <w:lvl w:ilvl="3" w:tplc="0409000F" w:tentative="1">
      <w:start w:val="1"/>
      <w:numFmt w:val="decimal"/>
      <w:lvlText w:val="%4."/>
      <w:lvlJc w:val="left"/>
      <w:pPr>
        <w:ind w:left="5940" w:hanging="360"/>
      </w:pPr>
    </w:lvl>
    <w:lvl w:ilvl="4" w:tplc="04090019" w:tentative="1">
      <w:start w:val="1"/>
      <w:numFmt w:val="lowerLetter"/>
      <w:lvlText w:val="%5."/>
      <w:lvlJc w:val="left"/>
      <w:pPr>
        <w:ind w:left="6660" w:hanging="360"/>
      </w:pPr>
    </w:lvl>
    <w:lvl w:ilvl="5" w:tplc="0409001B" w:tentative="1">
      <w:start w:val="1"/>
      <w:numFmt w:val="lowerRoman"/>
      <w:lvlText w:val="%6."/>
      <w:lvlJc w:val="right"/>
      <w:pPr>
        <w:ind w:left="7380" w:hanging="180"/>
      </w:pPr>
    </w:lvl>
    <w:lvl w:ilvl="6" w:tplc="0409000F" w:tentative="1">
      <w:start w:val="1"/>
      <w:numFmt w:val="decimal"/>
      <w:lvlText w:val="%7."/>
      <w:lvlJc w:val="left"/>
      <w:pPr>
        <w:ind w:left="8100" w:hanging="360"/>
      </w:pPr>
    </w:lvl>
    <w:lvl w:ilvl="7" w:tplc="04090019" w:tentative="1">
      <w:start w:val="1"/>
      <w:numFmt w:val="lowerLetter"/>
      <w:lvlText w:val="%8."/>
      <w:lvlJc w:val="left"/>
      <w:pPr>
        <w:ind w:left="8820" w:hanging="360"/>
      </w:pPr>
    </w:lvl>
    <w:lvl w:ilvl="8" w:tplc="0409001B" w:tentative="1">
      <w:start w:val="1"/>
      <w:numFmt w:val="lowerRoman"/>
      <w:lvlText w:val="%9."/>
      <w:lvlJc w:val="right"/>
      <w:pPr>
        <w:ind w:left="9540" w:hanging="180"/>
      </w:pPr>
    </w:lvl>
  </w:abstractNum>
  <w:abstractNum w:abstractNumId="207" w15:restartNumberingAfterBreak="0">
    <w:nsid w:val="7E8B7290"/>
    <w:multiLevelType w:val="hybridMultilevel"/>
    <w:tmpl w:val="8D7EBC34"/>
    <w:lvl w:ilvl="0" w:tplc="FFFFFFFF">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8" w15:restartNumberingAfterBreak="0">
    <w:nsid w:val="7EF124AF"/>
    <w:multiLevelType w:val="hybridMultilevel"/>
    <w:tmpl w:val="C4DA5F8E"/>
    <w:lvl w:ilvl="0" w:tplc="45A41F92">
      <w:start w:val="1"/>
      <w:numFmt w:val="decimal"/>
      <w:lvlText w:val="%1)"/>
      <w:lvlJc w:val="left"/>
      <w:pPr>
        <w:ind w:left="967" w:hanging="360"/>
      </w:pPr>
      <w:rPr>
        <w:rFonts w:hint="default"/>
      </w:rPr>
    </w:lvl>
    <w:lvl w:ilvl="1" w:tplc="04090019" w:tentative="1">
      <w:start w:val="1"/>
      <w:numFmt w:val="lowerLetter"/>
      <w:lvlText w:val="%2."/>
      <w:lvlJc w:val="left"/>
      <w:pPr>
        <w:ind w:left="1687" w:hanging="360"/>
      </w:pPr>
    </w:lvl>
    <w:lvl w:ilvl="2" w:tplc="0409001B" w:tentative="1">
      <w:start w:val="1"/>
      <w:numFmt w:val="lowerRoman"/>
      <w:lvlText w:val="%3."/>
      <w:lvlJc w:val="right"/>
      <w:pPr>
        <w:ind w:left="2407" w:hanging="180"/>
      </w:pPr>
    </w:lvl>
    <w:lvl w:ilvl="3" w:tplc="0409000F" w:tentative="1">
      <w:start w:val="1"/>
      <w:numFmt w:val="decimal"/>
      <w:lvlText w:val="%4."/>
      <w:lvlJc w:val="left"/>
      <w:pPr>
        <w:ind w:left="3127" w:hanging="360"/>
      </w:pPr>
    </w:lvl>
    <w:lvl w:ilvl="4" w:tplc="04090019" w:tentative="1">
      <w:start w:val="1"/>
      <w:numFmt w:val="lowerLetter"/>
      <w:lvlText w:val="%5."/>
      <w:lvlJc w:val="left"/>
      <w:pPr>
        <w:ind w:left="3847" w:hanging="360"/>
      </w:pPr>
    </w:lvl>
    <w:lvl w:ilvl="5" w:tplc="0409001B" w:tentative="1">
      <w:start w:val="1"/>
      <w:numFmt w:val="lowerRoman"/>
      <w:lvlText w:val="%6."/>
      <w:lvlJc w:val="right"/>
      <w:pPr>
        <w:ind w:left="4567" w:hanging="180"/>
      </w:pPr>
    </w:lvl>
    <w:lvl w:ilvl="6" w:tplc="0409000F" w:tentative="1">
      <w:start w:val="1"/>
      <w:numFmt w:val="decimal"/>
      <w:lvlText w:val="%7."/>
      <w:lvlJc w:val="left"/>
      <w:pPr>
        <w:ind w:left="5287" w:hanging="360"/>
      </w:pPr>
    </w:lvl>
    <w:lvl w:ilvl="7" w:tplc="04090019" w:tentative="1">
      <w:start w:val="1"/>
      <w:numFmt w:val="lowerLetter"/>
      <w:lvlText w:val="%8."/>
      <w:lvlJc w:val="left"/>
      <w:pPr>
        <w:ind w:left="6007" w:hanging="360"/>
      </w:pPr>
    </w:lvl>
    <w:lvl w:ilvl="8" w:tplc="0409001B" w:tentative="1">
      <w:start w:val="1"/>
      <w:numFmt w:val="lowerRoman"/>
      <w:lvlText w:val="%9."/>
      <w:lvlJc w:val="right"/>
      <w:pPr>
        <w:ind w:left="6727" w:hanging="180"/>
      </w:pPr>
    </w:lvl>
  </w:abstractNum>
  <w:abstractNum w:abstractNumId="209" w15:restartNumberingAfterBreak="0">
    <w:nsid w:val="7F583138"/>
    <w:multiLevelType w:val="hybridMultilevel"/>
    <w:tmpl w:val="CCF2EDA6"/>
    <w:lvl w:ilvl="0" w:tplc="0409000F">
      <w:start w:val="1"/>
      <w:numFmt w:val="decimal"/>
      <w:lvlText w:val="%1."/>
      <w:lvlJc w:val="left"/>
      <w:pPr>
        <w:ind w:left="3326" w:hanging="360"/>
      </w:pPr>
    </w:lvl>
    <w:lvl w:ilvl="1" w:tplc="04090019" w:tentative="1">
      <w:start w:val="1"/>
      <w:numFmt w:val="lowerLetter"/>
      <w:lvlText w:val="%2."/>
      <w:lvlJc w:val="left"/>
      <w:pPr>
        <w:ind w:left="4046" w:hanging="360"/>
      </w:pPr>
    </w:lvl>
    <w:lvl w:ilvl="2" w:tplc="0409001B" w:tentative="1">
      <w:start w:val="1"/>
      <w:numFmt w:val="lowerRoman"/>
      <w:lvlText w:val="%3."/>
      <w:lvlJc w:val="right"/>
      <w:pPr>
        <w:ind w:left="4766" w:hanging="180"/>
      </w:pPr>
    </w:lvl>
    <w:lvl w:ilvl="3" w:tplc="0409000F" w:tentative="1">
      <w:start w:val="1"/>
      <w:numFmt w:val="decimal"/>
      <w:lvlText w:val="%4."/>
      <w:lvlJc w:val="left"/>
      <w:pPr>
        <w:ind w:left="5486" w:hanging="360"/>
      </w:pPr>
    </w:lvl>
    <w:lvl w:ilvl="4" w:tplc="04090019" w:tentative="1">
      <w:start w:val="1"/>
      <w:numFmt w:val="lowerLetter"/>
      <w:lvlText w:val="%5."/>
      <w:lvlJc w:val="left"/>
      <w:pPr>
        <w:ind w:left="6206" w:hanging="360"/>
      </w:pPr>
    </w:lvl>
    <w:lvl w:ilvl="5" w:tplc="0409001B" w:tentative="1">
      <w:start w:val="1"/>
      <w:numFmt w:val="lowerRoman"/>
      <w:lvlText w:val="%6."/>
      <w:lvlJc w:val="right"/>
      <w:pPr>
        <w:ind w:left="6926" w:hanging="180"/>
      </w:pPr>
    </w:lvl>
    <w:lvl w:ilvl="6" w:tplc="0409000F" w:tentative="1">
      <w:start w:val="1"/>
      <w:numFmt w:val="decimal"/>
      <w:lvlText w:val="%7."/>
      <w:lvlJc w:val="left"/>
      <w:pPr>
        <w:ind w:left="7646" w:hanging="360"/>
      </w:pPr>
    </w:lvl>
    <w:lvl w:ilvl="7" w:tplc="04090019" w:tentative="1">
      <w:start w:val="1"/>
      <w:numFmt w:val="lowerLetter"/>
      <w:lvlText w:val="%8."/>
      <w:lvlJc w:val="left"/>
      <w:pPr>
        <w:ind w:left="8366" w:hanging="360"/>
      </w:pPr>
    </w:lvl>
    <w:lvl w:ilvl="8" w:tplc="0409001B" w:tentative="1">
      <w:start w:val="1"/>
      <w:numFmt w:val="lowerRoman"/>
      <w:lvlText w:val="%9."/>
      <w:lvlJc w:val="right"/>
      <w:pPr>
        <w:ind w:left="9086" w:hanging="180"/>
      </w:pPr>
    </w:lvl>
  </w:abstractNum>
  <w:num w:numId="1" w16cid:durableId="362173755">
    <w:abstractNumId w:val="42"/>
  </w:num>
  <w:num w:numId="2" w16cid:durableId="1206990504">
    <w:abstractNumId w:val="134"/>
  </w:num>
  <w:num w:numId="3" w16cid:durableId="381713751">
    <w:abstractNumId w:val="85"/>
  </w:num>
  <w:num w:numId="4" w16cid:durableId="1691686438">
    <w:abstractNumId w:val="37"/>
  </w:num>
  <w:num w:numId="5" w16cid:durableId="520629537">
    <w:abstractNumId w:val="179"/>
  </w:num>
  <w:num w:numId="6" w16cid:durableId="1342001991">
    <w:abstractNumId w:val="145"/>
  </w:num>
  <w:num w:numId="7" w16cid:durableId="1687905442">
    <w:abstractNumId w:val="43"/>
  </w:num>
  <w:num w:numId="8" w16cid:durableId="471100375">
    <w:abstractNumId w:val="39"/>
  </w:num>
  <w:num w:numId="9" w16cid:durableId="1267230696">
    <w:abstractNumId w:val="18"/>
  </w:num>
  <w:num w:numId="10" w16cid:durableId="1215432356">
    <w:abstractNumId w:val="13"/>
  </w:num>
  <w:num w:numId="11" w16cid:durableId="1051465386">
    <w:abstractNumId w:val="109"/>
  </w:num>
  <w:num w:numId="12" w16cid:durableId="1795832249">
    <w:abstractNumId w:val="194"/>
  </w:num>
  <w:num w:numId="13" w16cid:durableId="860320765">
    <w:abstractNumId w:val="122"/>
  </w:num>
  <w:num w:numId="14" w16cid:durableId="2113435802">
    <w:abstractNumId w:val="165"/>
  </w:num>
  <w:num w:numId="15" w16cid:durableId="1278830433">
    <w:abstractNumId w:val="105"/>
  </w:num>
  <w:num w:numId="16" w16cid:durableId="1915043303">
    <w:abstractNumId w:val="198"/>
  </w:num>
  <w:num w:numId="17" w16cid:durableId="1783642879">
    <w:abstractNumId w:val="200"/>
  </w:num>
  <w:num w:numId="18" w16cid:durableId="376321151">
    <w:abstractNumId w:val="90"/>
  </w:num>
  <w:num w:numId="19" w16cid:durableId="1194610993">
    <w:abstractNumId w:val="40"/>
  </w:num>
  <w:num w:numId="20" w16cid:durableId="397482711">
    <w:abstractNumId w:val="142"/>
  </w:num>
  <w:num w:numId="21" w16cid:durableId="1048990352">
    <w:abstractNumId w:val="206"/>
  </w:num>
  <w:num w:numId="22" w16cid:durableId="1778214363">
    <w:abstractNumId w:val="61"/>
  </w:num>
  <w:num w:numId="23" w16cid:durableId="953555169">
    <w:abstractNumId w:val="8"/>
  </w:num>
  <w:num w:numId="24" w16cid:durableId="1711413328">
    <w:abstractNumId w:val="182"/>
  </w:num>
  <w:num w:numId="25" w16cid:durableId="1550536219">
    <w:abstractNumId w:val="44"/>
  </w:num>
  <w:num w:numId="26" w16cid:durableId="230043434">
    <w:abstractNumId w:val="64"/>
  </w:num>
  <w:num w:numId="27" w16cid:durableId="1599213030">
    <w:abstractNumId w:val="117"/>
  </w:num>
  <w:num w:numId="28" w16cid:durableId="560599940">
    <w:abstractNumId w:val="115"/>
  </w:num>
  <w:num w:numId="29" w16cid:durableId="454980715">
    <w:abstractNumId w:val="102"/>
  </w:num>
  <w:num w:numId="30" w16cid:durableId="1724139163">
    <w:abstractNumId w:val="176"/>
  </w:num>
  <w:num w:numId="31" w16cid:durableId="1498572945">
    <w:abstractNumId w:val="160"/>
  </w:num>
  <w:num w:numId="32" w16cid:durableId="2076660306">
    <w:abstractNumId w:val="113"/>
  </w:num>
  <w:num w:numId="33" w16cid:durableId="896162386">
    <w:abstractNumId w:val="175"/>
  </w:num>
  <w:num w:numId="34" w16cid:durableId="506096710">
    <w:abstractNumId w:val="54"/>
  </w:num>
  <w:num w:numId="35" w16cid:durableId="700670659">
    <w:abstractNumId w:val="83"/>
  </w:num>
  <w:num w:numId="36" w16cid:durableId="1912883486">
    <w:abstractNumId w:val="138"/>
  </w:num>
  <w:num w:numId="37" w16cid:durableId="1765497215">
    <w:abstractNumId w:val="21"/>
  </w:num>
  <w:num w:numId="38" w16cid:durableId="660156132">
    <w:abstractNumId w:val="79"/>
  </w:num>
  <w:num w:numId="39" w16cid:durableId="1150515379">
    <w:abstractNumId w:val="24"/>
  </w:num>
  <w:num w:numId="40" w16cid:durableId="589046632">
    <w:abstractNumId w:val="135"/>
  </w:num>
  <w:num w:numId="41" w16cid:durableId="371737000">
    <w:abstractNumId w:val="34"/>
  </w:num>
  <w:num w:numId="42" w16cid:durableId="1176070151">
    <w:abstractNumId w:val="69"/>
  </w:num>
  <w:num w:numId="43" w16cid:durableId="1193420901">
    <w:abstractNumId w:val="94"/>
  </w:num>
  <w:num w:numId="44" w16cid:durableId="1337196567">
    <w:abstractNumId w:val="101"/>
  </w:num>
  <w:num w:numId="45" w16cid:durableId="695423612">
    <w:abstractNumId w:val="170"/>
  </w:num>
  <w:num w:numId="46" w16cid:durableId="1412199055">
    <w:abstractNumId w:val="143"/>
  </w:num>
  <w:num w:numId="47" w16cid:durableId="1123691077">
    <w:abstractNumId w:val="168"/>
  </w:num>
  <w:num w:numId="48" w16cid:durableId="1665475022">
    <w:abstractNumId w:val="66"/>
  </w:num>
  <w:num w:numId="49" w16cid:durableId="657467615">
    <w:abstractNumId w:val="136"/>
  </w:num>
  <w:num w:numId="50" w16cid:durableId="2142922341">
    <w:abstractNumId w:val="156"/>
  </w:num>
  <w:num w:numId="51" w16cid:durableId="172763887">
    <w:abstractNumId w:val="31"/>
  </w:num>
  <w:num w:numId="52" w16cid:durableId="2110348105">
    <w:abstractNumId w:val="178"/>
  </w:num>
  <w:num w:numId="53" w16cid:durableId="2099523472">
    <w:abstractNumId w:val="77"/>
  </w:num>
  <w:num w:numId="54" w16cid:durableId="1017849072">
    <w:abstractNumId w:val="154"/>
  </w:num>
  <w:num w:numId="55" w16cid:durableId="795367559">
    <w:abstractNumId w:val="10"/>
  </w:num>
  <w:num w:numId="56" w16cid:durableId="1108699081">
    <w:abstractNumId w:val="158"/>
  </w:num>
  <w:num w:numId="57" w16cid:durableId="1053120455">
    <w:abstractNumId w:val="30"/>
  </w:num>
  <w:num w:numId="58" w16cid:durableId="649677593">
    <w:abstractNumId w:val="189"/>
  </w:num>
  <w:num w:numId="59" w16cid:durableId="14621471">
    <w:abstractNumId w:val="180"/>
  </w:num>
  <w:num w:numId="60" w16cid:durableId="156651355">
    <w:abstractNumId w:val="12"/>
  </w:num>
  <w:num w:numId="61" w16cid:durableId="1856505142">
    <w:abstractNumId w:val="89"/>
  </w:num>
  <w:num w:numId="62" w16cid:durableId="1820078656">
    <w:abstractNumId w:val="112"/>
  </w:num>
  <w:num w:numId="63" w16cid:durableId="1736009423">
    <w:abstractNumId w:val="62"/>
  </w:num>
  <w:num w:numId="64" w16cid:durableId="264927699">
    <w:abstractNumId w:val="183"/>
  </w:num>
  <w:num w:numId="65" w16cid:durableId="1081485381">
    <w:abstractNumId w:val="86"/>
  </w:num>
  <w:num w:numId="66" w16cid:durableId="376199169">
    <w:abstractNumId w:val="78"/>
  </w:num>
  <w:num w:numId="67" w16cid:durableId="840195439">
    <w:abstractNumId w:val="140"/>
  </w:num>
  <w:num w:numId="68" w16cid:durableId="192117119">
    <w:abstractNumId w:val="32"/>
  </w:num>
  <w:num w:numId="69" w16cid:durableId="1620988000">
    <w:abstractNumId w:val="208"/>
  </w:num>
  <w:num w:numId="70" w16cid:durableId="739710751">
    <w:abstractNumId w:val="100"/>
  </w:num>
  <w:num w:numId="71" w16cid:durableId="1092048944">
    <w:abstractNumId w:val="137"/>
  </w:num>
  <w:num w:numId="72" w16cid:durableId="1934701907">
    <w:abstractNumId w:val="35"/>
  </w:num>
  <w:num w:numId="73" w16cid:durableId="1269582992">
    <w:abstractNumId w:val="116"/>
  </w:num>
  <w:num w:numId="74" w16cid:durableId="1861965632">
    <w:abstractNumId w:val="166"/>
  </w:num>
  <w:num w:numId="75" w16cid:durableId="1171799292">
    <w:abstractNumId w:val="55"/>
  </w:num>
  <w:num w:numId="76" w16cid:durableId="1619025121">
    <w:abstractNumId w:val="49"/>
  </w:num>
  <w:num w:numId="77" w16cid:durableId="1588734731">
    <w:abstractNumId w:val="164"/>
  </w:num>
  <w:num w:numId="78" w16cid:durableId="150372007">
    <w:abstractNumId w:val="195"/>
  </w:num>
  <w:num w:numId="79" w16cid:durableId="6637763">
    <w:abstractNumId w:val="5"/>
  </w:num>
  <w:num w:numId="80" w16cid:durableId="1099566641">
    <w:abstractNumId w:val="20"/>
  </w:num>
  <w:num w:numId="81" w16cid:durableId="840197769">
    <w:abstractNumId w:val="0"/>
  </w:num>
  <w:num w:numId="82" w16cid:durableId="508953949">
    <w:abstractNumId w:val="147"/>
  </w:num>
  <w:num w:numId="83" w16cid:durableId="1056783720">
    <w:abstractNumId w:val="92"/>
  </w:num>
  <w:num w:numId="84" w16cid:durableId="1650019368">
    <w:abstractNumId w:val="144"/>
  </w:num>
  <w:num w:numId="85" w16cid:durableId="422579148">
    <w:abstractNumId w:val="96"/>
  </w:num>
  <w:num w:numId="86" w16cid:durableId="1291128069">
    <w:abstractNumId w:val="81"/>
  </w:num>
  <w:num w:numId="87" w16cid:durableId="354891608">
    <w:abstractNumId w:val="169"/>
  </w:num>
  <w:num w:numId="88" w16cid:durableId="303583210">
    <w:abstractNumId w:val="26"/>
  </w:num>
  <w:num w:numId="89" w16cid:durableId="527376595">
    <w:abstractNumId w:val="186"/>
  </w:num>
  <w:num w:numId="90" w16cid:durableId="1097940761">
    <w:abstractNumId w:val="130"/>
  </w:num>
  <w:num w:numId="91" w16cid:durableId="1851749334">
    <w:abstractNumId w:val="84"/>
  </w:num>
  <w:num w:numId="92" w16cid:durableId="1848400781">
    <w:abstractNumId w:val="181"/>
  </w:num>
  <w:num w:numId="93" w16cid:durableId="2137065382">
    <w:abstractNumId w:val="33"/>
  </w:num>
  <w:num w:numId="94" w16cid:durableId="635918815">
    <w:abstractNumId w:val="28"/>
  </w:num>
  <w:num w:numId="95" w16cid:durableId="699668866">
    <w:abstractNumId w:val="190"/>
  </w:num>
  <w:num w:numId="96" w16cid:durableId="1767455413">
    <w:abstractNumId w:val="106"/>
  </w:num>
  <w:num w:numId="97" w16cid:durableId="68623453">
    <w:abstractNumId w:val="124"/>
  </w:num>
  <w:num w:numId="98" w16cid:durableId="2044089798">
    <w:abstractNumId w:val="52"/>
  </w:num>
  <w:num w:numId="99" w16cid:durableId="1755316977">
    <w:abstractNumId w:val="167"/>
  </w:num>
  <w:num w:numId="100" w16cid:durableId="1991127852">
    <w:abstractNumId w:val="57"/>
  </w:num>
  <w:num w:numId="101" w16cid:durableId="1969387920">
    <w:abstractNumId w:val="174"/>
  </w:num>
  <w:num w:numId="102" w16cid:durableId="1294100421">
    <w:abstractNumId w:val="123"/>
  </w:num>
  <w:num w:numId="103" w16cid:durableId="194199211">
    <w:abstractNumId w:val="184"/>
  </w:num>
  <w:num w:numId="104" w16cid:durableId="1676297081">
    <w:abstractNumId w:val="121"/>
  </w:num>
  <w:num w:numId="105" w16cid:durableId="2118330195">
    <w:abstractNumId w:val="114"/>
  </w:num>
  <w:num w:numId="106" w16cid:durableId="245385946">
    <w:abstractNumId w:val="129"/>
  </w:num>
  <w:num w:numId="107" w16cid:durableId="813137462">
    <w:abstractNumId w:val="72"/>
  </w:num>
  <w:num w:numId="108" w16cid:durableId="1494688486">
    <w:abstractNumId w:val="4"/>
  </w:num>
  <w:num w:numId="109" w16cid:durableId="2024745914">
    <w:abstractNumId w:val="103"/>
  </w:num>
  <w:num w:numId="110" w16cid:durableId="903760736">
    <w:abstractNumId w:val="133"/>
  </w:num>
  <w:num w:numId="111" w16cid:durableId="1164318757">
    <w:abstractNumId w:val="196"/>
  </w:num>
  <w:num w:numId="112" w16cid:durableId="1274901241">
    <w:abstractNumId w:val="209"/>
  </w:num>
  <w:num w:numId="113" w16cid:durableId="19400450">
    <w:abstractNumId w:val="48"/>
  </w:num>
  <w:num w:numId="114" w16cid:durableId="1842154979">
    <w:abstractNumId w:val="159"/>
  </w:num>
  <w:num w:numId="115" w16cid:durableId="789785355">
    <w:abstractNumId w:val="2"/>
  </w:num>
  <w:num w:numId="116" w16cid:durableId="1012492367">
    <w:abstractNumId w:val="14"/>
  </w:num>
  <w:num w:numId="117" w16cid:durableId="206143013">
    <w:abstractNumId w:val="29"/>
  </w:num>
  <w:num w:numId="118" w16cid:durableId="2075883249">
    <w:abstractNumId w:val="201"/>
  </w:num>
  <w:num w:numId="119" w16cid:durableId="1521821264">
    <w:abstractNumId w:val="187"/>
  </w:num>
  <w:num w:numId="120" w16cid:durableId="693965125">
    <w:abstractNumId w:val="63"/>
  </w:num>
  <w:num w:numId="121" w16cid:durableId="1548445555">
    <w:abstractNumId w:val="56"/>
  </w:num>
  <w:num w:numId="122" w16cid:durableId="19551888">
    <w:abstractNumId w:val="25"/>
  </w:num>
  <w:num w:numId="123" w16cid:durableId="1175068401">
    <w:abstractNumId w:val="68"/>
  </w:num>
  <w:num w:numId="124" w16cid:durableId="2044204843">
    <w:abstractNumId w:val="70"/>
  </w:num>
  <w:num w:numId="125" w16cid:durableId="1159685687">
    <w:abstractNumId w:val="152"/>
  </w:num>
  <w:num w:numId="126" w16cid:durableId="1792476462">
    <w:abstractNumId w:val="76"/>
  </w:num>
  <w:num w:numId="127" w16cid:durableId="644046836">
    <w:abstractNumId w:val="97"/>
  </w:num>
  <w:num w:numId="128" w16cid:durableId="968317066">
    <w:abstractNumId w:val="207"/>
  </w:num>
  <w:num w:numId="129" w16cid:durableId="615990525">
    <w:abstractNumId w:val="22"/>
  </w:num>
  <w:num w:numId="130" w16cid:durableId="501161618">
    <w:abstractNumId w:val="149"/>
  </w:num>
  <w:num w:numId="131" w16cid:durableId="1652518513">
    <w:abstractNumId w:val="104"/>
  </w:num>
  <w:num w:numId="132" w16cid:durableId="828252910">
    <w:abstractNumId w:val="91"/>
  </w:num>
  <w:num w:numId="133" w16cid:durableId="1624186906">
    <w:abstractNumId w:val="88"/>
  </w:num>
  <w:num w:numId="134" w16cid:durableId="904880593">
    <w:abstractNumId w:val="188"/>
  </w:num>
  <w:num w:numId="135" w16cid:durableId="1607887423">
    <w:abstractNumId w:val="108"/>
  </w:num>
  <w:num w:numId="136" w16cid:durableId="934048944">
    <w:abstractNumId w:val="126"/>
  </w:num>
  <w:num w:numId="137" w16cid:durableId="236016892">
    <w:abstractNumId w:val="132"/>
  </w:num>
  <w:num w:numId="138" w16cid:durableId="411388891">
    <w:abstractNumId w:val="98"/>
  </w:num>
  <w:num w:numId="139" w16cid:durableId="872153741">
    <w:abstractNumId w:val="204"/>
  </w:num>
  <w:num w:numId="140" w16cid:durableId="470560641">
    <w:abstractNumId w:val="41"/>
  </w:num>
  <w:num w:numId="141" w16cid:durableId="761342979">
    <w:abstractNumId w:val="95"/>
  </w:num>
  <w:num w:numId="142" w16cid:durableId="78990744">
    <w:abstractNumId w:val="87"/>
  </w:num>
  <w:num w:numId="143" w16cid:durableId="1118377107">
    <w:abstractNumId w:val="11"/>
  </w:num>
  <w:num w:numId="144" w16cid:durableId="1581328852">
    <w:abstractNumId w:val="131"/>
  </w:num>
  <w:num w:numId="145" w16cid:durableId="1752047504">
    <w:abstractNumId w:val="1"/>
  </w:num>
  <w:num w:numId="146" w16cid:durableId="282930543">
    <w:abstractNumId w:val="82"/>
  </w:num>
  <w:num w:numId="147" w16cid:durableId="212889714">
    <w:abstractNumId w:val="27"/>
  </w:num>
  <w:num w:numId="148" w16cid:durableId="749303914">
    <w:abstractNumId w:val="151"/>
  </w:num>
  <w:num w:numId="149" w16cid:durableId="1050229320">
    <w:abstractNumId w:val="73"/>
  </w:num>
  <w:num w:numId="150" w16cid:durableId="146475941">
    <w:abstractNumId w:val="153"/>
  </w:num>
  <w:num w:numId="151" w16cid:durableId="1164663758">
    <w:abstractNumId w:val="202"/>
  </w:num>
  <w:num w:numId="152" w16cid:durableId="1018702820">
    <w:abstractNumId w:val="50"/>
  </w:num>
  <w:num w:numId="153" w16cid:durableId="1527062182">
    <w:abstractNumId w:val="17"/>
  </w:num>
  <w:num w:numId="154" w16cid:durableId="2082364408">
    <w:abstractNumId w:val="23"/>
  </w:num>
  <w:num w:numId="155" w16cid:durableId="124466026">
    <w:abstractNumId w:val="67"/>
  </w:num>
  <w:num w:numId="156" w16cid:durableId="1367677621">
    <w:abstractNumId w:val="107"/>
  </w:num>
  <w:num w:numId="157" w16cid:durableId="1645429763">
    <w:abstractNumId w:val="155"/>
  </w:num>
  <w:num w:numId="158" w16cid:durableId="1191455859">
    <w:abstractNumId w:val="9"/>
  </w:num>
  <w:num w:numId="159" w16cid:durableId="884609342">
    <w:abstractNumId w:val="46"/>
  </w:num>
  <w:num w:numId="160" w16cid:durableId="590821365">
    <w:abstractNumId w:val="75"/>
  </w:num>
  <w:num w:numId="161" w16cid:durableId="826937978">
    <w:abstractNumId w:val="191"/>
  </w:num>
  <w:num w:numId="162" w16cid:durableId="1440951405">
    <w:abstractNumId w:val="120"/>
  </w:num>
  <w:num w:numId="163" w16cid:durableId="1810197888">
    <w:abstractNumId w:val="99"/>
  </w:num>
  <w:num w:numId="164" w16cid:durableId="1792743372">
    <w:abstractNumId w:val="80"/>
  </w:num>
  <w:num w:numId="165" w16cid:durableId="136605045">
    <w:abstractNumId w:val="163"/>
  </w:num>
  <w:num w:numId="166" w16cid:durableId="365108035">
    <w:abstractNumId w:val="38"/>
  </w:num>
  <w:num w:numId="167" w16cid:durableId="1487018432">
    <w:abstractNumId w:val="45"/>
  </w:num>
  <w:num w:numId="168" w16cid:durableId="467207059">
    <w:abstractNumId w:val="111"/>
  </w:num>
  <w:num w:numId="169" w16cid:durableId="600600339">
    <w:abstractNumId w:val="7"/>
  </w:num>
  <w:num w:numId="170" w16cid:durableId="509830877">
    <w:abstractNumId w:val="19"/>
  </w:num>
  <w:num w:numId="171" w16cid:durableId="78985559">
    <w:abstractNumId w:val="16"/>
  </w:num>
  <w:num w:numId="172" w16cid:durableId="1521360333">
    <w:abstractNumId w:val="110"/>
  </w:num>
  <w:num w:numId="173" w16cid:durableId="1903177253">
    <w:abstractNumId w:val="3"/>
  </w:num>
  <w:num w:numId="174" w16cid:durableId="619919204">
    <w:abstractNumId w:val="71"/>
  </w:num>
  <w:num w:numId="175" w16cid:durableId="1000817841">
    <w:abstractNumId w:val="197"/>
  </w:num>
  <w:num w:numId="176" w16cid:durableId="1203328351">
    <w:abstractNumId w:val="161"/>
  </w:num>
  <w:num w:numId="177" w16cid:durableId="317462938">
    <w:abstractNumId w:val="157"/>
  </w:num>
  <w:num w:numId="178" w16cid:durableId="1375034112">
    <w:abstractNumId w:val="127"/>
  </w:num>
  <w:num w:numId="179" w16cid:durableId="1720980014">
    <w:abstractNumId w:val="199"/>
  </w:num>
  <w:num w:numId="180" w16cid:durableId="27149258">
    <w:abstractNumId w:val="128"/>
  </w:num>
  <w:num w:numId="181" w16cid:durableId="874391455">
    <w:abstractNumId w:val="74"/>
  </w:num>
  <w:num w:numId="182" w16cid:durableId="530190901">
    <w:abstractNumId w:val="59"/>
  </w:num>
  <w:num w:numId="183" w16cid:durableId="845097559">
    <w:abstractNumId w:val="171"/>
  </w:num>
  <w:num w:numId="184" w16cid:durableId="1981493917">
    <w:abstractNumId w:val="6"/>
  </w:num>
  <w:num w:numId="185" w16cid:durableId="943339930">
    <w:abstractNumId w:val="193"/>
  </w:num>
  <w:num w:numId="186" w16cid:durableId="1696420985">
    <w:abstractNumId w:val="148"/>
  </w:num>
  <w:num w:numId="187" w16cid:durableId="259337260">
    <w:abstractNumId w:val="205"/>
  </w:num>
  <w:num w:numId="188" w16cid:durableId="2123451351">
    <w:abstractNumId w:val="118"/>
  </w:num>
  <w:num w:numId="189" w16cid:durableId="643392615">
    <w:abstractNumId w:val="53"/>
  </w:num>
  <w:num w:numId="190" w16cid:durableId="1432623718">
    <w:abstractNumId w:val="162"/>
  </w:num>
  <w:num w:numId="191" w16cid:durableId="733815913">
    <w:abstractNumId w:val="15"/>
  </w:num>
  <w:num w:numId="192" w16cid:durableId="1561986614">
    <w:abstractNumId w:val="65"/>
  </w:num>
  <w:num w:numId="193" w16cid:durableId="1871528504">
    <w:abstractNumId w:val="203"/>
  </w:num>
  <w:num w:numId="194" w16cid:durableId="825437491">
    <w:abstractNumId w:val="146"/>
  </w:num>
  <w:num w:numId="195" w16cid:durableId="727188128">
    <w:abstractNumId w:val="173"/>
  </w:num>
  <w:num w:numId="196" w16cid:durableId="1136876066">
    <w:abstractNumId w:val="141"/>
  </w:num>
  <w:num w:numId="197" w16cid:durableId="1221526473">
    <w:abstractNumId w:val="192"/>
  </w:num>
  <w:num w:numId="198" w16cid:durableId="1461067267">
    <w:abstractNumId w:val="150"/>
  </w:num>
  <w:num w:numId="199" w16cid:durableId="229079478">
    <w:abstractNumId w:val="177"/>
  </w:num>
  <w:num w:numId="200" w16cid:durableId="348530459">
    <w:abstractNumId w:val="185"/>
  </w:num>
  <w:num w:numId="201" w16cid:durableId="1378627735">
    <w:abstractNumId w:val="47"/>
  </w:num>
  <w:num w:numId="202" w16cid:durableId="1131168561">
    <w:abstractNumId w:val="58"/>
  </w:num>
  <w:num w:numId="203" w16cid:durableId="1364135362">
    <w:abstractNumId w:val="60"/>
  </w:num>
  <w:num w:numId="204" w16cid:durableId="592665621">
    <w:abstractNumId w:val="36"/>
  </w:num>
  <w:num w:numId="205" w16cid:durableId="1628850812">
    <w:abstractNumId w:val="172"/>
  </w:num>
  <w:num w:numId="206" w16cid:durableId="1241869979">
    <w:abstractNumId w:val="51"/>
  </w:num>
  <w:num w:numId="207" w16cid:durableId="967205582">
    <w:abstractNumId w:val="139"/>
  </w:num>
  <w:num w:numId="208" w16cid:durableId="1969891706">
    <w:abstractNumId w:val="93"/>
  </w:num>
  <w:num w:numId="209" w16cid:durableId="1941909144">
    <w:abstractNumId w:val="125"/>
  </w:num>
  <w:num w:numId="210" w16cid:durableId="508298298">
    <w:abstractNumId w:val="119"/>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Brenna Bray">
    <w15:presenceInfo w15:providerId="Windows Live" w15:userId="7477bb1d2974f6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bordersDoNotSurroundHeader/>
  <w:bordersDoNotSurroundFooter/>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stylePaneSortMethod w:val="0000"/>
  <w:defaultTabStop w:val="510"/>
  <w:autoHyphenation/>
  <w:drawingGridHorizontalSpacing w:val="120"/>
  <w:drawingGridVerticalSpacing w:val="163"/>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4&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v2s9rd9przr9lew5tv52rwde9rard2t52rt&quot;&gt;My EndNote Library&lt;record-ids&gt;&lt;item&gt;673&lt;/item&gt;&lt;item&gt;2019&lt;/item&gt;&lt;item&gt;2168&lt;/item&gt;&lt;item&gt;2453&lt;/item&gt;&lt;item&gt;2454&lt;/item&gt;&lt;item&gt;3752&lt;/item&gt;&lt;item&gt;3755&lt;/item&gt;&lt;item&gt;3756&lt;/item&gt;&lt;item&gt;4893&lt;/item&gt;&lt;item&gt;4907&lt;/item&gt;&lt;item&gt;4908&lt;/item&gt;&lt;item&gt;4931&lt;/item&gt;&lt;item&gt;4943&lt;/item&gt;&lt;item&gt;4969&lt;/item&gt;&lt;item&gt;4970&lt;/item&gt;&lt;item&gt;4999&lt;/item&gt;&lt;item&gt;5017&lt;/item&gt;&lt;item&gt;5028&lt;/item&gt;&lt;item&gt;5076&lt;/item&gt;&lt;item&gt;5082&lt;/item&gt;&lt;item&gt;5123&lt;/item&gt;&lt;item&gt;5170&lt;/item&gt;&lt;item&gt;5189&lt;/item&gt;&lt;item&gt;5224&lt;/item&gt;&lt;item&gt;5243&lt;/item&gt;&lt;item&gt;5265&lt;/item&gt;&lt;item&gt;5322&lt;/item&gt;&lt;item&gt;5364&lt;/item&gt;&lt;item&gt;5607&lt;/item&gt;&lt;item&gt;5609&lt;/item&gt;&lt;item&gt;5718&lt;/item&gt;&lt;item&gt;5945&lt;/item&gt;&lt;item&gt;5948&lt;/item&gt;&lt;item&gt;5952&lt;/item&gt;&lt;item&gt;6108&lt;/item&gt;&lt;item&gt;6164&lt;/item&gt;&lt;item&gt;6208&lt;/item&gt;&lt;item&gt;6244&lt;/item&gt;&lt;item&gt;6341&lt;/item&gt;&lt;item&gt;6342&lt;/item&gt;&lt;item&gt;6347&lt;/item&gt;&lt;item&gt;6678&lt;/item&gt;&lt;item&gt;6711&lt;/item&gt;&lt;item&gt;6776&lt;/item&gt;&lt;item&gt;6777&lt;/item&gt;&lt;item&gt;6779&lt;/item&gt;&lt;item&gt;6780&lt;/item&gt;&lt;item&gt;6783&lt;/item&gt;&lt;item&gt;6786&lt;/item&gt;&lt;item&gt;6846&lt;/item&gt;&lt;item&gt;6859&lt;/item&gt;&lt;item&gt;7019&lt;/item&gt;&lt;item&gt;7055&lt;/item&gt;&lt;item&gt;7056&lt;/item&gt;&lt;item&gt;7057&lt;/item&gt;&lt;item&gt;7058&lt;/item&gt;&lt;item&gt;7059&lt;/item&gt;&lt;item&gt;7077&lt;/item&gt;&lt;item&gt;7078&lt;/item&gt;&lt;item&gt;7079&lt;/item&gt;&lt;item&gt;7080&lt;/item&gt;&lt;item&gt;7083&lt;/item&gt;&lt;item&gt;7086&lt;/item&gt;&lt;item&gt;7093&lt;/item&gt;&lt;item&gt;7094&lt;/item&gt;&lt;item&gt;7198&lt;/item&gt;&lt;item&gt;7200&lt;/item&gt;&lt;item&gt;7204&lt;/item&gt;&lt;item&gt;7208&lt;/item&gt;&lt;item&gt;7209&lt;/item&gt;&lt;item&gt;7210&lt;/item&gt;&lt;item&gt;7211&lt;/item&gt;&lt;item&gt;7213&lt;/item&gt;&lt;item&gt;7214&lt;/item&gt;&lt;item&gt;7237&lt;/item&gt;&lt;item&gt;7283&lt;/item&gt;&lt;item&gt;7332&lt;/item&gt;&lt;item&gt;7333&lt;/item&gt;&lt;item&gt;7335&lt;/item&gt;&lt;item&gt;7336&lt;/item&gt;&lt;item&gt;7451&lt;/item&gt;&lt;item&gt;7454&lt;/item&gt;&lt;item&gt;7497&lt;/item&gt;&lt;item&gt;7530&lt;/item&gt;&lt;item&gt;7532&lt;/item&gt;&lt;item&gt;7533&lt;/item&gt;&lt;item&gt;7534&lt;/item&gt;&lt;item&gt;7543&lt;/item&gt;&lt;item&gt;7544&lt;/item&gt;&lt;item&gt;7652&lt;/item&gt;&lt;item&gt;7654&lt;/item&gt;&lt;item&gt;7667&lt;/item&gt;&lt;item&gt;7670&lt;/item&gt;&lt;item&gt;7672&lt;/item&gt;&lt;item&gt;7673&lt;/item&gt;&lt;item&gt;7675&lt;/item&gt;&lt;item&gt;7679&lt;/item&gt;&lt;item&gt;7680&lt;/item&gt;&lt;item&gt;7773&lt;/item&gt;&lt;item&gt;7808&lt;/item&gt;&lt;item&gt;7809&lt;/item&gt;&lt;item&gt;7810&lt;/item&gt;&lt;item&gt;7811&lt;/item&gt;&lt;item&gt;7812&lt;/item&gt;&lt;item&gt;7813&lt;/item&gt;&lt;item&gt;7814&lt;/item&gt;&lt;item&gt;7815&lt;/item&gt;&lt;item&gt;7816&lt;/item&gt;&lt;item&gt;7838&lt;/item&gt;&lt;item&gt;7840&lt;/item&gt;&lt;item&gt;7854&lt;/item&gt;&lt;item&gt;7936&lt;/item&gt;&lt;item&gt;7937&lt;/item&gt;&lt;item&gt;7938&lt;/item&gt;&lt;item&gt;7940&lt;/item&gt;&lt;item&gt;7941&lt;/item&gt;&lt;item&gt;7942&lt;/item&gt;&lt;item&gt;7943&lt;/item&gt;&lt;item&gt;7945&lt;/item&gt;&lt;item&gt;7947&lt;/item&gt;&lt;item&gt;7948&lt;/item&gt;&lt;item&gt;7950&lt;/item&gt;&lt;item&gt;7951&lt;/item&gt;&lt;item&gt;7952&lt;/item&gt;&lt;item&gt;7954&lt;/item&gt;&lt;item&gt;7957&lt;/item&gt;&lt;item&gt;7958&lt;/item&gt;&lt;item&gt;7959&lt;/item&gt;&lt;item&gt;7960&lt;/item&gt;&lt;item&gt;7963&lt;/item&gt;&lt;item&gt;7967&lt;/item&gt;&lt;item&gt;7979&lt;/item&gt;&lt;item&gt;7980&lt;/item&gt;&lt;item&gt;7981&lt;/item&gt;&lt;item&gt;8026&lt;/item&gt;&lt;item&gt;8296&lt;/item&gt;&lt;item&gt;8298&lt;/item&gt;&lt;item&gt;8302&lt;/item&gt;&lt;item&gt;8303&lt;/item&gt;&lt;item&gt;8304&lt;/item&gt;&lt;item&gt;8305&lt;/item&gt;&lt;item&gt;8306&lt;/item&gt;&lt;item&gt;8307&lt;/item&gt;&lt;item&gt;8317&lt;/item&gt;&lt;item&gt;8323&lt;/item&gt;&lt;item&gt;8328&lt;/item&gt;&lt;item&gt;8341&lt;/item&gt;&lt;item&gt;8343&lt;/item&gt;&lt;item&gt;8344&lt;/item&gt;&lt;item&gt;8345&lt;/item&gt;&lt;item&gt;8346&lt;/item&gt;&lt;item&gt;8347&lt;/item&gt;&lt;item&gt;8348&lt;/item&gt;&lt;item&gt;8349&lt;/item&gt;&lt;item&gt;8350&lt;/item&gt;&lt;item&gt;8351&lt;/item&gt;&lt;item&gt;8352&lt;/item&gt;&lt;item&gt;8353&lt;/item&gt;&lt;item&gt;8354&lt;/item&gt;&lt;item&gt;8355&lt;/item&gt;&lt;item&gt;8358&lt;/item&gt;&lt;item&gt;8359&lt;/item&gt;&lt;item&gt;8370&lt;/item&gt;&lt;item&gt;8371&lt;/item&gt;&lt;item&gt;8380&lt;/item&gt;&lt;item&gt;8381&lt;/item&gt;&lt;item&gt;8382&lt;/item&gt;&lt;item&gt;8388&lt;/item&gt;&lt;item&gt;8390&lt;/item&gt;&lt;item&gt;8391&lt;/item&gt;&lt;item&gt;8392&lt;/item&gt;&lt;item&gt;8394&lt;/item&gt;&lt;item&gt;8395&lt;/item&gt;&lt;item&gt;8396&lt;/item&gt;&lt;item&gt;8397&lt;/item&gt;&lt;item&gt;8407&lt;/item&gt;&lt;item&gt;8408&lt;/item&gt;&lt;item&gt;8417&lt;/item&gt;&lt;item&gt;8419&lt;/item&gt;&lt;item&gt;8467&lt;/item&gt;&lt;item&gt;8476&lt;/item&gt;&lt;item&gt;8477&lt;/item&gt;&lt;item&gt;8478&lt;/item&gt;&lt;item&gt;8479&lt;/item&gt;&lt;item&gt;8480&lt;/item&gt;&lt;item&gt;8481&lt;/item&gt;&lt;item&gt;8482&lt;/item&gt;&lt;item&gt;8483&lt;/item&gt;&lt;item&gt;8484&lt;/item&gt;&lt;item&gt;8486&lt;/item&gt;&lt;item&gt;8487&lt;/item&gt;&lt;item&gt;8488&lt;/item&gt;&lt;item&gt;8489&lt;/item&gt;&lt;item&gt;8508&lt;/item&gt;&lt;item&gt;8889&lt;/item&gt;&lt;item&gt;8890&lt;/item&gt;&lt;item&gt;9421&lt;/item&gt;&lt;item&gt;9422&lt;/item&gt;&lt;item&gt;9423&lt;/item&gt;&lt;item&gt;9424&lt;/item&gt;&lt;/record-ids&gt;&lt;/item&gt;&lt;/Libraries&gt;"/>
  </w:docVars>
  <w:rsids>
    <w:rsidRoot w:val="006A5E9A"/>
    <w:rsid w:val="00005C35"/>
    <w:rsid w:val="000076F8"/>
    <w:rsid w:val="000111FE"/>
    <w:rsid w:val="00013D42"/>
    <w:rsid w:val="000151B2"/>
    <w:rsid w:val="00015A0A"/>
    <w:rsid w:val="0002554A"/>
    <w:rsid w:val="0003183D"/>
    <w:rsid w:val="00032A2D"/>
    <w:rsid w:val="00041937"/>
    <w:rsid w:val="00047C14"/>
    <w:rsid w:val="00050925"/>
    <w:rsid w:val="00051EB9"/>
    <w:rsid w:val="00061460"/>
    <w:rsid w:val="00062D64"/>
    <w:rsid w:val="00063296"/>
    <w:rsid w:val="00063E13"/>
    <w:rsid w:val="0006442A"/>
    <w:rsid w:val="000654AD"/>
    <w:rsid w:val="00065A34"/>
    <w:rsid w:val="00070BC3"/>
    <w:rsid w:val="00072F70"/>
    <w:rsid w:val="0008670B"/>
    <w:rsid w:val="000868A8"/>
    <w:rsid w:val="000946E3"/>
    <w:rsid w:val="000957F4"/>
    <w:rsid w:val="00096A2E"/>
    <w:rsid w:val="000C0701"/>
    <w:rsid w:val="000C2098"/>
    <w:rsid w:val="000C3D95"/>
    <w:rsid w:val="000D37B1"/>
    <w:rsid w:val="000D3850"/>
    <w:rsid w:val="000D4CAC"/>
    <w:rsid w:val="001035B5"/>
    <w:rsid w:val="001059AA"/>
    <w:rsid w:val="00105D75"/>
    <w:rsid w:val="001075F7"/>
    <w:rsid w:val="001133F7"/>
    <w:rsid w:val="00113A18"/>
    <w:rsid w:val="00121956"/>
    <w:rsid w:val="001228BC"/>
    <w:rsid w:val="001229FC"/>
    <w:rsid w:val="001273BE"/>
    <w:rsid w:val="00127B61"/>
    <w:rsid w:val="00137E83"/>
    <w:rsid w:val="00140B2F"/>
    <w:rsid w:val="0014131E"/>
    <w:rsid w:val="00143FBC"/>
    <w:rsid w:val="00151070"/>
    <w:rsid w:val="00152BC4"/>
    <w:rsid w:val="00164C66"/>
    <w:rsid w:val="00164EBE"/>
    <w:rsid w:val="00165D6A"/>
    <w:rsid w:val="00177995"/>
    <w:rsid w:val="00183AB8"/>
    <w:rsid w:val="00187A46"/>
    <w:rsid w:val="00194C32"/>
    <w:rsid w:val="001957FA"/>
    <w:rsid w:val="001B7B41"/>
    <w:rsid w:val="001C3A2B"/>
    <w:rsid w:val="001D29D0"/>
    <w:rsid w:val="001D332A"/>
    <w:rsid w:val="001D41F9"/>
    <w:rsid w:val="001E2AEB"/>
    <w:rsid w:val="001E52A6"/>
    <w:rsid w:val="001F0C32"/>
    <w:rsid w:val="001F1DDB"/>
    <w:rsid w:val="001F45BE"/>
    <w:rsid w:val="001F53CA"/>
    <w:rsid w:val="001F6141"/>
    <w:rsid w:val="001F6D18"/>
    <w:rsid w:val="002019E5"/>
    <w:rsid w:val="0020566A"/>
    <w:rsid w:val="00205AC7"/>
    <w:rsid w:val="0020625A"/>
    <w:rsid w:val="00206C5F"/>
    <w:rsid w:val="00207CF5"/>
    <w:rsid w:val="0021091B"/>
    <w:rsid w:val="00214A6A"/>
    <w:rsid w:val="00223336"/>
    <w:rsid w:val="0022447D"/>
    <w:rsid w:val="00230A84"/>
    <w:rsid w:val="00232B23"/>
    <w:rsid w:val="00233C1C"/>
    <w:rsid w:val="002430A0"/>
    <w:rsid w:val="002513A2"/>
    <w:rsid w:val="002513F1"/>
    <w:rsid w:val="002525D1"/>
    <w:rsid w:val="0025402B"/>
    <w:rsid w:val="00257BA9"/>
    <w:rsid w:val="00262314"/>
    <w:rsid w:val="00274653"/>
    <w:rsid w:val="00274906"/>
    <w:rsid w:val="00276840"/>
    <w:rsid w:val="002845FE"/>
    <w:rsid w:val="00284BEB"/>
    <w:rsid w:val="0028607E"/>
    <w:rsid w:val="00294B20"/>
    <w:rsid w:val="002A2D9C"/>
    <w:rsid w:val="002A4A1E"/>
    <w:rsid w:val="002C55E3"/>
    <w:rsid w:val="002D5671"/>
    <w:rsid w:val="002D57A5"/>
    <w:rsid w:val="002E3019"/>
    <w:rsid w:val="002F3D49"/>
    <w:rsid w:val="003041FB"/>
    <w:rsid w:val="00306807"/>
    <w:rsid w:val="00307D78"/>
    <w:rsid w:val="00322BD2"/>
    <w:rsid w:val="00325AF5"/>
    <w:rsid w:val="00326141"/>
    <w:rsid w:val="00336AE9"/>
    <w:rsid w:val="0034024D"/>
    <w:rsid w:val="00343CA1"/>
    <w:rsid w:val="003472A4"/>
    <w:rsid w:val="00351DEE"/>
    <w:rsid w:val="00360990"/>
    <w:rsid w:val="00363183"/>
    <w:rsid w:val="003663D4"/>
    <w:rsid w:val="00374B12"/>
    <w:rsid w:val="0038688B"/>
    <w:rsid w:val="00387AF9"/>
    <w:rsid w:val="0039002C"/>
    <w:rsid w:val="003938DA"/>
    <w:rsid w:val="00396100"/>
    <w:rsid w:val="003D71A9"/>
    <w:rsid w:val="003E618B"/>
    <w:rsid w:val="00401255"/>
    <w:rsid w:val="00401B3A"/>
    <w:rsid w:val="00401D30"/>
    <w:rsid w:val="00403FCA"/>
    <w:rsid w:val="00407587"/>
    <w:rsid w:val="00407D66"/>
    <w:rsid w:val="00407E1F"/>
    <w:rsid w:val="00414740"/>
    <w:rsid w:val="00414DE1"/>
    <w:rsid w:val="00417958"/>
    <w:rsid w:val="00421077"/>
    <w:rsid w:val="0042738E"/>
    <w:rsid w:val="00427B38"/>
    <w:rsid w:val="00436318"/>
    <w:rsid w:val="00443B2C"/>
    <w:rsid w:val="00450384"/>
    <w:rsid w:val="00454361"/>
    <w:rsid w:val="00460490"/>
    <w:rsid w:val="00460856"/>
    <w:rsid w:val="00464FD9"/>
    <w:rsid w:val="0046726B"/>
    <w:rsid w:val="0047339B"/>
    <w:rsid w:val="00483A07"/>
    <w:rsid w:val="00484C66"/>
    <w:rsid w:val="0049027E"/>
    <w:rsid w:val="0049649F"/>
    <w:rsid w:val="004A2921"/>
    <w:rsid w:val="004A751A"/>
    <w:rsid w:val="004B5280"/>
    <w:rsid w:val="004C0CA1"/>
    <w:rsid w:val="004C1360"/>
    <w:rsid w:val="004C7E91"/>
    <w:rsid w:val="004D0D3D"/>
    <w:rsid w:val="004D5A80"/>
    <w:rsid w:val="004D6B8D"/>
    <w:rsid w:val="004E5A58"/>
    <w:rsid w:val="004E5AB1"/>
    <w:rsid w:val="004F75EB"/>
    <w:rsid w:val="00505026"/>
    <w:rsid w:val="00510707"/>
    <w:rsid w:val="005138F4"/>
    <w:rsid w:val="00514646"/>
    <w:rsid w:val="00522304"/>
    <w:rsid w:val="00522F18"/>
    <w:rsid w:val="00523B07"/>
    <w:rsid w:val="00527484"/>
    <w:rsid w:val="00532037"/>
    <w:rsid w:val="00547C19"/>
    <w:rsid w:val="00554D54"/>
    <w:rsid w:val="00560187"/>
    <w:rsid w:val="00576272"/>
    <w:rsid w:val="00591692"/>
    <w:rsid w:val="005925EE"/>
    <w:rsid w:val="005940DE"/>
    <w:rsid w:val="005A1710"/>
    <w:rsid w:val="005A7F03"/>
    <w:rsid w:val="005B0E8A"/>
    <w:rsid w:val="005B5390"/>
    <w:rsid w:val="005B6C3D"/>
    <w:rsid w:val="005C2B30"/>
    <w:rsid w:val="005D71B5"/>
    <w:rsid w:val="005D75E5"/>
    <w:rsid w:val="005E04FC"/>
    <w:rsid w:val="005E213E"/>
    <w:rsid w:val="005E473B"/>
    <w:rsid w:val="005E69DA"/>
    <w:rsid w:val="005F1398"/>
    <w:rsid w:val="005F2BA8"/>
    <w:rsid w:val="00615F41"/>
    <w:rsid w:val="00615FFE"/>
    <w:rsid w:val="006211DD"/>
    <w:rsid w:val="006331AD"/>
    <w:rsid w:val="00644B8C"/>
    <w:rsid w:val="00654B25"/>
    <w:rsid w:val="00657501"/>
    <w:rsid w:val="006621A3"/>
    <w:rsid w:val="00662E41"/>
    <w:rsid w:val="00666863"/>
    <w:rsid w:val="006822FA"/>
    <w:rsid w:val="006832F1"/>
    <w:rsid w:val="00686327"/>
    <w:rsid w:val="00692393"/>
    <w:rsid w:val="006A2418"/>
    <w:rsid w:val="006A5E9A"/>
    <w:rsid w:val="006C61EE"/>
    <w:rsid w:val="006D2B17"/>
    <w:rsid w:val="006D3BC5"/>
    <w:rsid w:val="006E40D7"/>
    <w:rsid w:val="006E4C63"/>
    <w:rsid w:val="006F00A4"/>
    <w:rsid w:val="0070454C"/>
    <w:rsid w:val="007059EC"/>
    <w:rsid w:val="007068DC"/>
    <w:rsid w:val="00711C0C"/>
    <w:rsid w:val="00713758"/>
    <w:rsid w:val="00715163"/>
    <w:rsid w:val="00720179"/>
    <w:rsid w:val="00725524"/>
    <w:rsid w:val="007267FB"/>
    <w:rsid w:val="0073343A"/>
    <w:rsid w:val="00733AF9"/>
    <w:rsid w:val="007351EB"/>
    <w:rsid w:val="0074641B"/>
    <w:rsid w:val="0076344E"/>
    <w:rsid w:val="0076714F"/>
    <w:rsid w:val="00784ABE"/>
    <w:rsid w:val="00787B75"/>
    <w:rsid w:val="00795801"/>
    <w:rsid w:val="007A0755"/>
    <w:rsid w:val="007A3B75"/>
    <w:rsid w:val="007A6C49"/>
    <w:rsid w:val="007B3E14"/>
    <w:rsid w:val="007C437A"/>
    <w:rsid w:val="007D1435"/>
    <w:rsid w:val="007D2246"/>
    <w:rsid w:val="007E23EC"/>
    <w:rsid w:val="007E3E55"/>
    <w:rsid w:val="007E5A5B"/>
    <w:rsid w:val="007E660B"/>
    <w:rsid w:val="00800048"/>
    <w:rsid w:val="00801706"/>
    <w:rsid w:val="00807CAB"/>
    <w:rsid w:val="00811BE5"/>
    <w:rsid w:val="00813E1E"/>
    <w:rsid w:val="00826149"/>
    <w:rsid w:val="00827413"/>
    <w:rsid w:val="008313A6"/>
    <w:rsid w:val="0083619F"/>
    <w:rsid w:val="00837BB6"/>
    <w:rsid w:val="0086505C"/>
    <w:rsid w:val="0086524A"/>
    <w:rsid w:val="0088318A"/>
    <w:rsid w:val="00892EE8"/>
    <w:rsid w:val="008A240C"/>
    <w:rsid w:val="008B4E46"/>
    <w:rsid w:val="008B5ADF"/>
    <w:rsid w:val="008C1E71"/>
    <w:rsid w:val="008C5CBF"/>
    <w:rsid w:val="008D5A8E"/>
    <w:rsid w:val="008E00B4"/>
    <w:rsid w:val="008E3B5E"/>
    <w:rsid w:val="008E4EA7"/>
    <w:rsid w:val="008E51CC"/>
    <w:rsid w:val="008F1B80"/>
    <w:rsid w:val="008F2AB3"/>
    <w:rsid w:val="00904094"/>
    <w:rsid w:val="009151D1"/>
    <w:rsid w:val="00925B9C"/>
    <w:rsid w:val="00930D2F"/>
    <w:rsid w:val="009313EF"/>
    <w:rsid w:val="00950618"/>
    <w:rsid w:val="00953C94"/>
    <w:rsid w:val="00961A22"/>
    <w:rsid w:val="00967AFD"/>
    <w:rsid w:val="0097532C"/>
    <w:rsid w:val="00977138"/>
    <w:rsid w:val="009832B9"/>
    <w:rsid w:val="00985746"/>
    <w:rsid w:val="00991563"/>
    <w:rsid w:val="009960AF"/>
    <w:rsid w:val="00997B86"/>
    <w:rsid w:val="009A412F"/>
    <w:rsid w:val="009A52C8"/>
    <w:rsid w:val="009B03B9"/>
    <w:rsid w:val="009B152D"/>
    <w:rsid w:val="009B4475"/>
    <w:rsid w:val="009C13EF"/>
    <w:rsid w:val="009C2CA9"/>
    <w:rsid w:val="009D0409"/>
    <w:rsid w:val="009D2518"/>
    <w:rsid w:val="009E10E5"/>
    <w:rsid w:val="009F274E"/>
    <w:rsid w:val="009F2AA4"/>
    <w:rsid w:val="009F49C6"/>
    <w:rsid w:val="009F70E6"/>
    <w:rsid w:val="009F71B9"/>
    <w:rsid w:val="00A0136F"/>
    <w:rsid w:val="00A0154E"/>
    <w:rsid w:val="00A02301"/>
    <w:rsid w:val="00A03B3E"/>
    <w:rsid w:val="00A146C0"/>
    <w:rsid w:val="00A15315"/>
    <w:rsid w:val="00A22E56"/>
    <w:rsid w:val="00A23512"/>
    <w:rsid w:val="00A41EC8"/>
    <w:rsid w:val="00A4260C"/>
    <w:rsid w:val="00A42ADB"/>
    <w:rsid w:val="00A55502"/>
    <w:rsid w:val="00A60A25"/>
    <w:rsid w:val="00A64950"/>
    <w:rsid w:val="00A76879"/>
    <w:rsid w:val="00A91C42"/>
    <w:rsid w:val="00A97D08"/>
    <w:rsid w:val="00AA4EA9"/>
    <w:rsid w:val="00AA66A1"/>
    <w:rsid w:val="00AB7833"/>
    <w:rsid w:val="00AC61B4"/>
    <w:rsid w:val="00AC7D55"/>
    <w:rsid w:val="00AD2D7B"/>
    <w:rsid w:val="00AD6CC6"/>
    <w:rsid w:val="00AE04A7"/>
    <w:rsid w:val="00AE0E14"/>
    <w:rsid w:val="00AE3302"/>
    <w:rsid w:val="00AE348C"/>
    <w:rsid w:val="00AF44C1"/>
    <w:rsid w:val="00AF5AC2"/>
    <w:rsid w:val="00B00E09"/>
    <w:rsid w:val="00B01A5B"/>
    <w:rsid w:val="00B06823"/>
    <w:rsid w:val="00B139F1"/>
    <w:rsid w:val="00B200C8"/>
    <w:rsid w:val="00B220B8"/>
    <w:rsid w:val="00B230E1"/>
    <w:rsid w:val="00B27CA5"/>
    <w:rsid w:val="00B356AB"/>
    <w:rsid w:val="00B406C3"/>
    <w:rsid w:val="00B43063"/>
    <w:rsid w:val="00B432DE"/>
    <w:rsid w:val="00B50933"/>
    <w:rsid w:val="00B57097"/>
    <w:rsid w:val="00B670B5"/>
    <w:rsid w:val="00B741D4"/>
    <w:rsid w:val="00B860E6"/>
    <w:rsid w:val="00B91113"/>
    <w:rsid w:val="00BA6658"/>
    <w:rsid w:val="00BB2460"/>
    <w:rsid w:val="00BB261F"/>
    <w:rsid w:val="00BD4F87"/>
    <w:rsid w:val="00BE6750"/>
    <w:rsid w:val="00BF4240"/>
    <w:rsid w:val="00BF437C"/>
    <w:rsid w:val="00C13470"/>
    <w:rsid w:val="00C174E9"/>
    <w:rsid w:val="00C209FA"/>
    <w:rsid w:val="00C22823"/>
    <w:rsid w:val="00C243C9"/>
    <w:rsid w:val="00C26608"/>
    <w:rsid w:val="00C316AF"/>
    <w:rsid w:val="00C364EB"/>
    <w:rsid w:val="00C41272"/>
    <w:rsid w:val="00C44A80"/>
    <w:rsid w:val="00C560A7"/>
    <w:rsid w:val="00C639EA"/>
    <w:rsid w:val="00C65B0B"/>
    <w:rsid w:val="00C67473"/>
    <w:rsid w:val="00C70424"/>
    <w:rsid w:val="00C76756"/>
    <w:rsid w:val="00C76EE3"/>
    <w:rsid w:val="00C779D1"/>
    <w:rsid w:val="00C82596"/>
    <w:rsid w:val="00C96E28"/>
    <w:rsid w:val="00CA1E87"/>
    <w:rsid w:val="00CA7505"/>
    <w:rsid w:val="00CA7608"/>
    <w:rsid w:val="00CB3B16"/>
    <w:rsid w:val="00CB597B"/>
    <w:rsid w:val="00CB705D"/>
    <w:rsid w:val="00CC3BD2"/>
    <w:rsid w:val="00CC57CC"/>
    <w:rsid w:val="00CE2D23"/>
    <w:rsid w:val="00CF3DBA"/>
    <w:rsid w:val="00CF5DA0"/>
    <w:rsid w:val="00CF63DB"/>
    <w:rsid w:val="00D1351A"/>
    <w:rsid w:val="00D21179"/>
    <w:rsid w:val="00D216D6"/>
    <w:rsid w:val="00D26FD9"/>
    <w:rsid w:val="00D412C1"/>
    <w:rsid w:val="00D60933"/>
    <w:rsid w:val="00D70CCF"/>
    <w:rsid w:val="00D723C1"/>
    <w:rsid w:val="00D734CB"/>
    <w:rsid w:val="00D75394"/>
    <w:rsid w:val="00D81521"/>
    <w:rsid w:val="00D84E70"/>
    <w:rsid w:val="00D96023"/>
    <w:rsid w:val="00DC7529"/>
    <w:rsid w:val="00DC7F54"/>
    <w:rsid w:val="00DC7FC0"/>
    <w:rsid w:val="00DD2821"/>
    <w:rsid w:val="00DD311F"/>
    <w:rsid w:val="00DD4FE9"/>
    <w:rsid w:val="00DD5900"/>
    <w:rsid w:val="00DE335F"/>
    <w:rsid w:val="00DE606D"/>
    <w:rsid w:val="00DE701C"/>
    <w:rsid w:val="00DF4589"/>
    <w:rsid w:val="00E04E7D"/>
    <w:rsid w:val="00E1713F"/>
    <w:rsid w:val="00E30557"/>
    <w:rsid w:val="00E56A12"/>
    <w:rsid w:val="00E620A5"/>
    <w:rsid w:val="00E62EE4"/>
    <w:rsid w:val="00E634F8"/>
    <w:rsid w:val="00E6379B"/>
    <w:rsid w:val="00E64257"/>
    <w:rsid w:val="00E66088"/>
    <w:rsid w:val="00E66B24"/>
    <w:rsid w:val="00E706A1"/>
    <w:rsid w:val="00E71E3B"/>
    <w:rsid w:val="00E755FF"/>
    <w:rsid w:val="00E8739C"/>
    <w:rsid w:val="00E904AA"/>
    <w:rsid w:val="00E90986"/>
    <w:rsid w:val="00EA475C"/>
    <w:rsid w:val="00EA7B25"/>
    <w:rsid w:val="00EB225B"/>
    <w:rsid w:val="00EB37CF"/>
    <w:rsid w:val="00EC0A3D"/>
    <w:rsid w:val="00EC43C9"/>
    <w:rsid w:val="00ED0C2D"/>
    <w:rsid w:val="00ED1BAB"/>
    <w:rsid w:val="00ED5AEA"/>
    <w:rsid w:val="00EE000B"/>
    <w:rsid w:val="00EE2EAF"/>
    <w:rsid w:val="00EE4566"/>
    <w:rsid w:val="00F005AA"/>
    <w:rsid w:val="00F01EEE"/>
    <w:rsid w:val="00F06238"/>
    <w:rsid w:val="00F07F87"/>
    <w:rsid w:val="00F155E0"/>
    <w:rsid w:val="00F1782E"/>
    <w:rsid w:val="00F22F3D"/>
    <w:rsid w:val="00F32F04"/>
    <w:rsid w:val="00F35C92"/>
    <w:rsid w:val="00F445C0"/>
    <w:rsid w:val="00F465C1"/>
    <w:rsid w:val="00F54F62"/>
    <w:rsid w:val="00F56125"/>
    <w:rsid w:val="00F62C5C"/>
    <w:rsid w:val="00F70EA8"/>
    <w:rsid w:val="00F71EC5"/>
    <w:rsid w:val="00F72395"/>
    <w:rsid w:val="00F741B3"/>
    <w:rsid w:val="00F76F55"/>
    <w:rsid w:val="00F84BC7"/>
    <w:rsid w:val="00F84FBF"/>
    <w:rsid w:val="00FA2EFD"/>
    <w:rsid w:val="00FA6084"/>
    <w:rsid w:val="00FB0D48"/>
    <w:rsid w:val="00FC4723"/>
    <w:rsid w:val="00FD4B8F"/>
    <w:rsid w:val="00FE6577"/>
    <w:rsid w:val="00FF1726"/>
    <w:rsid w:val="00FF4924"/>
    <w:rsid w:val="00FF6F9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C882EC"/>
  <w15:docId w15:val="{4EEAAAE7-AA5C-BE4B-BA51-540D6DD74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505C"/>
    <w:rPr>
      <w:rFonts w:ascii="Times New Roman" w:eastAsia="Times New Roman" w:hAnsi="Times New Roman"/>
      <w:sz w:val="24"/>
      <w:szCs w:val="24"/>
      <w:lang w:eastAsia="en-US"/>
    </w:rPr>
  </w:style>
  <w:style w:type="paragraph" w:styleId="Heading1">
    <w:name w:val="heading 1"/>
    <w:basedOn w:val="MDPI21heading1"/>
    <w:next w:val="Normal"/>
    <w:link w:val="Heading1Char"/>
    <w:uiPriority w:val="9"/>
    <w:qFormat/>
    <w:rsid w:val="00B57097"/>
    <w:rPr>
      <w:lang w:eastAsia="zh-CN"/>
    </w:rPr>
  </w:style>
  <w:style w:type="paragraph" w:styleId="Heading2">
    <w:name w:val="heading 2"/>
    <w:basedOn w:val="Normal"/>
    <w:next w:val="Normal"/>
    <w:link w:val="Heading2Char"/>
    <w:uiPriority w:val="9"/>
    <w:unhideWhenUsed/>
    <w:qFormat/>
    <w:rsid w:val="0046049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60490"/>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ListParagraph"/>
    <w:next w:val="Normal"/>
    <w:link w:val="Heading4Char"/>
    <w:uiPriority w:val="9"/>
    <w:unhideWhenUsed/>
    <w:qFormat/>
    <w:rsid w:val="00C76EE3"/>
    <w:pPr>
      <w:ind w:left="0"/>
      <w:outlineLvl w:val="3"/>
    </w:pPr>
    <w:rPr>
      <w:i/>
      <w:iCs/>
    </w:rPr>
  </w:style>
  <w:style w:type="paragraph" w:styleId="Heading5">
    <w:name w:val="heading 5"/>
    <w:basedOn w:val="Caption"/>
    <w:next w:val="Normal"/>
    <w:link w:val="Heading5Char"/>
    <w:uiPriority w:val="9"/>
    <w:unhideWhenUsed/>
    <w:qFormat/>
    <w:rsid w:val="00460490"/>
    <w:pPr>
      <w:spacing w:after="0" w:line="360" w:lineRule="auto"/>
      <w:contextualSpacing/>
      <w:outlineLvl w:val="4"/>
    </w:pPr>
    <w:rPr>
      <w:rFonts w:ascii="Arial" w:hAnsi="Arial" w:cs="Arial"/>
      <w:b/>
      <w:bCs/>
      <w:i w:val="0"/>
      <w:iCs w:val="0"/>
      <w:color w:val="000000" w:themeColor="text1"/>
      <w:sz w:val="24"/>
      <w:szCs w:val="24"/>
    </w:rPr>
  </w:style>
  <w:style w:type="paragraph" w:styleId="Heading6">
    <w:name w:val="heading 6"/>
    <w:basedOn w:val="Heading5"/>
    <w:next w:val="Normal"/>
    <w:link w:val="Heading6Char"/>
    <w:uiPriority w:val="9"/>
    <w:unhideWhenUsed/>
    <w:qFormat/>
    <w:rsid w:val="00FF4924"/>
    <w:pPr>
      <w:keepNext/>
      <w:keepLines/>
      <w:spacing w:before="40" w:after="120" w:line="240" w:lineRule="auto"/>
      <w:ind w:left="567" w:hanging="567"/>
      <w:contextualSpacing w:val="0"/>
      <w:outlineLvl w:val="5"/>
    </w:pPr>
    <w:rPr>
      <w:rFonts w:ascii="Times New Roman" w:eastAsiaTheme="majorEastAsia" w:hAnsi="Times New Roman" w:cstheme="majorBidi"/>
      <w:bCs w:val="0"/>
      <w:iCs/>
      <w:color w:val="aut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522304"/>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522304"/>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522304"/>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522304"/>
    <w:pPr>
      <w:adjustRightInd w:val="0"/>
      <w:snapToGrid w:val="0"/>
      <w:spacing w:line="240" w:lineRule="atLeast"/>
      <w:ind w:right="113"/>
    </w:pPr>
    <w:rPr>
      <w:sz w:val="14"/>
      <w:lang w:eastAsia="de-DE" w:bidi="en-US"/>
    </w:rPr>
  </w:style>
  <w:style w:type="paragraph" w:customStyle="1" w:styleId="MDPI16affiliation">
    <w:name w:val="MDPI_1.6_affiliation"/>
    <w:qFormat/>
    <w:rsid w:val="00522304"/>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522304"/>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522304"/>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52230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46726B"/>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39"/>
    <w:rsid w:val="00522304"/>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2304"/>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522304"/>
    <w:rPr>
      <w:rFonts w:ascii="Palatino Linotype" w:hAnsi="Palatino Linotype"/>
      <w:noProof/>
      <w:color w:val="000000"/>
      <w:szCs w:val="18"/>
    </w:rPr>
  </w:style>
  <w:style w:type="paragraph" w:styleId="Header">
    <w:name w:val="header"/>
    <w:basedOn w:val="Normal"/>
    <w:link w:val="HeaderChar"/>
    <w:uiPriority w:val="99"/>
    <w:rsid w:val="00522304"/>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522304"/>
    <w:rPr>
      <w:rFonts w:ascii="Palatino Linotype" w:hAnsi="Palatino Linotype"/>
      <w:noProof/>
      <w:color w:val="000000"/>
      <w:szCs w:val="18"/>
    </w:rPr>
  </w:style>
  <w:style w:type="paragraph" w:customStyle="1" w:styleId="MDPIheaderjournallogo">
    <w:name w:val="MDPI_header_journal_logo"/>
    <w:qFormat/>
    <w:rsid w:val="00522304"/>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522304"/>
    <w:pPr>
      <w:ind w:firstLine="0"/>
    </w:pPr>
  </w:style>
  <w:style w:type="paragraph" w:customStyle="1" w:styleId="MDPI31text">
    <w:name w:val="MDPI_3.1_text"/>
    <w:qFormat/>
    <w:rsid w:val="00E71E3B"/>
    <w:pPr>
      <w:adjustRightInd w:val="0"/>
      <w:snapToGrid w:val="0"/>
      <w:spacing w:after="240" w:line="228" w:lineRule="auto"/>
      <w:ind w:left="2606" w:firstLine="432"/>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522304"/>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522304"/>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52230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522304"/>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10707"/>
    <w:pPr>
      <w:numPr>
        <w:numId w:val="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10707"/>
    <w:pPr>
      <w:numPr>
        <w:numId w:val="1"/>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522304"/>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522304"/>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522304"/>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7D1435"/>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522304"/>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522304"/>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522304"/>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522304"/>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522304"/>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522304"/>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522304"/>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basedOn w:val="Normal"/>
    <w:qFormat/>
    <w:rsid w:val="00E71E3B"/>
    <w:pPr>
      <w:adjustRightInd w:val="0"/>
      <w:snapToGrid w:val="0"/>
      <w:spacing w:before="240" w:after="240" w:line="228" w:lineRule="auto"/>
      <w:ind w:left="2606"/>
      <w:outlineLvl w:val="0"/>
    </w:pPr>
    <w:rPr>
      <w:b/>
      <w:snapToGrid w:val="0"/>
      <w:szCs w:val="22"/>
      <w:lang w:bidi="en-US"/>
    </w:rPr>
  </w:style>
  <w:style w:type="paragraph" w:customStyle="1" w:styleId="MDPI22heading2">
    <w:name w:val="MDPI_2.2_heading2"/>
    <w:link w:val="MDPI22heading2Char"/>
    <w:qFormat/>
    <w:rsid w:val="00E71E3B"/>
    <w:pPr>
      <w:adjustRightInd w:val="0"/>
      <w:snapToGrid w:val="0"/>
      <w:spacing w:before="240" w:after="240" w:line="228" w:lineRule="auto"/>
      <w:ind w:left="2606"/>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187A46"/>
    <w:pPr>
      <w:numPr>
        <w:numId w:val="4"/>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522304"/>
    <w:rPr>
      <w:rFonts w:cs="Tahoma"/>
      <w:szCs w:val="18"/>
    </w:rPr>
  </w:style>
  <w:style w:type="character" w:customStyle="1" w:styleId="BalloonTextChar">
    <w:name w:val="Balloon Text Char"/>
    <w:link w:val="BalloonText"/>
    <w:uiPriority w:val="99"/>
    <w:rsid w:val="00522304"/>
    <w:rPr>
      <w:rFonts w:ascii="Palatino Linotype" w:hAnsi="Palatino Linotype" w:cs="Tahoma"/>
      <w:noProof/>
      <w:color w:val="000000"/>
      <w:szCs w:val="18"/>
    </w:rPr>
  </w:style>
  <w:style w:type="character" w:styleId="LineNumber">
    <w:name w:val="line number"/>
    <w:uiPriority w:val="99"/>
    <w:rsid w:val="00284BEB"/>
    <w:rPr>
      <w:rFonts w:ascii="Palatino Linotype" w:hAnsi="Palatino Linotype"/>
      <w:sz w:val="16"/>
    </w:rPr>
  </w:style>
  <w:style w:type="table" w:customStyle="1" w:styleId="MDPI41threelinetable">
    <w:name w:val="MDPI_4.1_three_line_table"/>
    <w:basedOn w:val="TableNormal"/>
    <w:uiPriority w:val="99"/>
    <w:rsid w:val="0052230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522304"/>
    <w:rPr>
      <w:color w:val="0000FF"/>
      <w:u w:val="single"/>
    </w:rPr>
  </w:style>
  <w:style w:type="character" w:styleId="UnresolvedMention">
    <w:name w:val="Unresolved Mention"/>
    <w:uiPriority w:val="99"/>
    <w:semiHidden/>
    <w:unhideWhenUsed/>
    <w:rsid w:val="00C243C9"/>
    <w:rPr>
      <w:color w:val="605E5C"/>
      <w:shd w:val="clear" w:color="auto" w:fill="E1DFDD"/>
    </w:rPr>
  </w:style>
  <w:style w:type="table" w:styleId="PlainTable4">
    <w:name w:val="Plain Table 4"/>
    <w:basedOn w:val="TableNormal"/>
    <w:uiPriority w:val="44"/>
    <w:rsid w:val="00AE34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522304"/>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522304"/>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522304"/>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06442A"/>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522304"/>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522304"/>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522304"/>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522304"/>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522304"/>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522304"/>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522304"/>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522304"/>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522304"/>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522304"/>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522304"/>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522304"/>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522304"/>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522304"/>
  </w:style>
  <w:style w:type="paragraph" w:styleId="Bibliography">
    <w:name w:val="Bibliography"/>
    <w:basedOn w:val="Normal"/>
    <w:next w:val="Normal"/>
    <w:uiPriority w:val="37"/>
    <w:semiHidden/>
    <w:unhideWhenUsed/>
    <w:rsid w:val="00522304"/>
  </w:style>
  <w:style w:type="paragraph" w:styleId="BodyText">
    <w:name w:val="Body Text"/>
    <w:link w:val="BodyTextChar"/>
    <w:uiPriority w:val="1"/>
    <w:qFormat/>
    <w:rsid w:val="00522304"/>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uiPriority w:val="1"/>
    <w:rsid w:val="00522304"/>
    <w:rPr>
      <w:rFonts w:ascii="Palatino Linotype" w:hAnsi="Palatino Linotype"/>
      <w:color w:val="000000"/>
      <w:sz w:val="24"/>
      <w:lang w:eastAsia="de-DE"/>
    </w:rPr>
  </w:style>
  <w:style w:type="character" w:styleId="CommentReference">
    <w:name w:val="annotation reference"/>
    <w:uiPriority w:val="99"/>
    <w:rsid w:val="00522304"/>
    <w:rPr>
      <w:sz w:val="21"/>
      <w:szCs w:val="21"/>
    </w:rPr>
  </w:style>
  <w:style w:type="paragraph" w:styleId="CommentText">
    <w:name w:val="annotation text"/>
    <w:basedOn w:val="Normal"/>
    <w:link w:val="CommentTextChar"/>
    <w:qFormat/>
    <w:rsid w:val="00522304"/>
  </w:style>
  <w:style w:type="character" w:customStyle="1" w:styleId="CommentTextChar">
    <w:name w:val="Comment Text Char"/>
    <w:link w:val="CommentText"/>
    <w:rsid w:val="00522304"/>
    <w:rPr>
      <w:rFonts w:ascii="Palatino Linotype" w:hAnsi="Palatino Linotype"/>
      <w:noProof/>
      <w:color w:val="000000"/>
    </w:rPr>
  </w:style>
  <w:style w:type="paragraph" w:styleId="CommentSubject">
    <w:name w:val="annotation subject"/>
    <w:basedOn w:val="CommentText"/>
    <w:next w:val="CommentText"/>
    <w:link w:val="CommentSubjectChar"/>
    <w:uiPriority w:val="99"/>
    <w:rsid w:val="00522304"/>
    <w:rPr>
      <w:b/>
      <w:bCs/>
    </w:rPr>
  </w:style>
  <w:style w:type="character" w:customStyle="1" w:styleId="CommentSubjectChar">
    <w:name w:val="Comment Subject Char"/>
    <w:link w:val="CommentSubject"/>
    <w:uiPriority w:val="99"/>
    <w:rsid w:val="00522304"/>
    <w:rPr>
      <w:rFonts w:ascii="Palatino Linotype" w:hAnsi="Palatino Linotype"/>
      <w:b/>
      <w:bCs/>
      <w:noProof/>
      <w:color w:val="000000"/>
    </w:rPr>
  </w:style>
  <w:style w:type="character" w:styleId="EndnoteReference">
    <w:name w:val="endnote reference"/>
    <w:uiPriority w:val="99"/>
    <w:rsid w:val="00522304"/>
    <w:rPr>
      <w:vertAlign w:val="superscript"/>
    </w:rPr>
  </w:style>
  <w:style w:type="paragraph" w:styleId="EndnoteText">
    <w:name w:val="endnote text"/>
    <w:basedOn w:val="Normal"/>
    <w:link w:val="EndnoteTextChar"/>
    <w:uiPriority w:val="99"/>
    <w:semiHidden/>
    <w:unhideWhenUsed/>
    <w:rsid w:val="00522304"/>
  </w:style>
  <w:style w:type="character" w:customStyle="1" w:styleId="EndnoteTextChar">
    <w:name w:val="Endnote Text Char"/>
    <w:link w:val="EndnoteText"/>
    <w:uiPriority w:val="99"/>
    <w:semiHidden/>
    <w:rsid w:val="00522304"/>
    <w:rPr>
      <w:rFonts w:ascii="Palatino Linotype" w:hAnsi="Palatino Linotype"/>
      <w:noProof/>
      <w:color w:val="000000"/>
    </w:rPr>
  </w:style>
  <w:style w:type="character" w:styleId="FollowedHyperlink">
    <w:name w:val="FollowedHyperlink"/>
    <w:uiPriority w:val="99"/>
    <w:rsid w:val="00522304"/>
    <w:rPr>
      <w:color w:val="954F72"/>
      <w:u w:val="single"/>
    </w:rPr>
  </w:style>
  <w:style w:type="paragraph" w:styleId="FootnoteText">
    <w:name w:val="footnote text"/>
    <w:basedOn w:val="Normal"/>
    <w:link w:val="FootnoteTextChar"/>
    <w:uiPriority w:val="99"/>
    <w:semiHidden/>
    <w:unhideWhenUsed/>
    <w:rsid w:val="00522304"/>
  </w:style>
  <w:style w:type="character" w:customStyle="1" w:styleId="FootnoteTextChar">
    <w:name w:val="Footnote Text Char"/>
    <w:link w:val="FootnoteText"/>
    <w:uiPriority w:val="99"/>
    <w:semiHidden/>
    <w:rsid w:val="00522304"/>
    <w:rPr>
      <w:rFonts w:ascii="Palatino Linotype" w:hAnsi="Palatino Linotype"/>
      <w:noProof/>
      <w:color w:val="000000"/>
    </w:rPr>
  </w:style>
  <w:style w:type="paragraph" w:styleId="NormalWeb">
    <w:name w:val="Normal (Web)"/>
    <w:basedOn w:val="Normal"/>
    <w:uiPriority w:val="99"/>
    <w:rsid w:val="00522304"/>
  </w:style>
  <w:style w:type="paragraph" w:customStyle="1" w:styleId="MsoFootnoteText0">
    <w:name w:val="MsoFootnoteText"/>
    <w:basedOn w:val="NormalWeb"/>
    <w:qFormat/>
    <w:rsid w:val="00522304"/>
  </w:style>
  <w:style w:type="character" w:styleId="PageNumber">
    <w:name w:val="page number"/>
    <w:uiPriority w:val="99"/>
    <w:rsid w:val="00522304"/>
  </w:style>
  <w:style w:type="character" w:styleId="PlaceholderText">
    <w:name w:val="Placeholder Text"/>
    <w:uiPriority w:val="99"/>
    <w:semiHidden/>
    <w:rsid w:val="00522304"/>
    <w:rPr>
      <w:color w:val="808080"/>
    </w:rPr>
  </w:style>
  <w:style w:type="paragraph" w:customStyle="1" w:styleId="MDPI71FootNotes">
    <w:name w:val="MDPI_7.1_FootNotes"/>
    <w:qFormat/>
    <w:rsid w:val="00262314"/>
    <w:pPr>
      <w:numPr>
        <w:numId w:val="2"/>
      </w:numPr>
      <w:adjustRightInd w:val="0"/>
      <w:snapToGrid w:val="0"/>
      <w:spacing w:line="228" w:lineRule="auto"/>
    </w:pPr>
    <w:rPr>
      <w:rFonts w:ascii="Palatino Linotype" w:eastAsiaTheme="minorEastAsia" w:hAnsi="Palatino Linotype"/>
      <w:noProof/>
      <w:color w:val="000000"/>
      <w:sz w:val="18"/>
    </w:rPr>
  </w:style>
  <w:style w:type="paragraph" w:styleId="ListParagraph">
    <w:name w:val="List Paragraph"/>
    <w:basedOn w:val="Normal"/>
    <w:link w:val="ListParagraphChar"/>
    <w:uiPriority w:val="34"/>
    <w:qFormat/>
    <w:rsid w:val="008F1B80"/>
    <w:pPr>
      <w:spacing w:line="480" w:lineRule="auto"/>
      <w:ind w:left="720"/>
      <w:contextualSpacing/>
    </w:pPr>
    <w:rPr>
      <w:rFonts w:asciiTheme="minorHAnsi" w:eastAsiaTheme="minorHAnsi" w:hAnsiTheme="minorHAnsi" w:cstheme="minorBidi"/>
    </w:rPr>
  </w:style>
  <w:style w:type="character" w:customStyle="1" w:styleId="ListParagraphChar">
    <w:name w:val="List Paragraph Char"/>
    <w:basedOn w:val="DefaultParagraphFont"/>
    <w:link w:val="ListParagraph"/>
    <w:uiPriority w:val="34"/>
    <w:rsid w:val="008F1B80"/>
    <w:rPr>
      <w:rFonts w:asciiTheme="minorHAnsi" w:eastAsiaTheme="minorHAnsi" w:hAnsiTheme="minorHAnsi" w:cstheme="minorBidi"/>
      <w:sz w:val="24"/>
      <w:szCs w:val="24"/>
      <w:lang w:eastAsia="en-US"/>
    </w:rPr>
  </w:style>
  <w:style w:type="character" w:customStyle="1" w:styleId="Heading4Char">
    <w:name w:val="Heading 4 Char"/>
    <w:basedOn w:val="DefaultParagraphFont"/>
    <w:link w:val="Heading4"/>
    <w:uiPriority w:val="9"/>
    <w:rsid w:val="00C76EE3"/>
    <w:rPr>
      <w:rFonts w:asciiTheme="minorHAnsi" w:eastAsiaTheme="minorHAnsi" w:hAnsiTheme="minorHAnsi" w:cstheme="minorBidi"/>
      <w:i/>
      <w:iCs/>
      <w:sz w:val="24"/>
      <w:szCs w:val="24"/>
      <w:lang w:eastAsia="en-US"/>
    </w:rPr>
  </w:style>
  <w:style w:type="character" w:customStyle="1" w:styleId="Heading2Char">
    <w:name w:val="Heading 2 Char"/>
    <w:basedOn w:val="DefaultParagraphFont"/>
    <w:link w:val="Heading2"/>
    <w:uiPriority w:val="9"/>
    <w:rsid w:val="00460490"/>
    <w:rPr>
      <w:rFonts w:asciiTheme="majorHAnsi" w:eastAsiaTheme="majorEastAsia" w:hAnsiTheme="majorHAnsi" w:cstheme="majorBidi"/>
      <w:noProof/>
      <w:color w:val="2F5496" w:themeColor="accent1" w:themeShade="BF"/>
      <w:sz w:val="26"/>
      <w:szCs w:val="26"/>
    </w:rPr>
  </w:style>
  <w:style w:type="character" w:customStyle="1" w:styleId="Heading3Char">
    <w:name w:val="Heading 3 Char"/>
    <w:basedOn w:val="DefaultParagraphFont"/>
    <w:link w:val="Heading3"/>
    <w:uiPriority w:val="9"/>
    <w:rsid w:val="00460490"/>
    <w:rPr>
      <w:rFonts w:asciiTheme="majorHAnsi" w:eastAsiaTheme="majorEastAsia" w:hAnsiTheme="majorHAnsi" w:cstheme="majorBidi"/>
      <w:noProof/>
      <w:color w:val="1F3763" w:themeColor="accent1" w:themeShade="7F"/>
      <w:sz w:val="24"/>
      <w:szCs w:val="24"/>
    </w:rPr>
  </w:style>
  <w:style w:type="character" w:customStyle="1" w:styleId="Heading1Char">
    <w:name w:val="Heading 1 Char"/>
    <w:basedOn w:val="DefaultParagraphFont"/>
    <w:link w:val="Heading1"/>
    <w:uiPriority w:val="9"/>
    <w:rsid w:val="00B57097"/>
    <w:rPr>
      <w:rFonts w:ascii="Palatino Linotype" w:eastAsia="Times New Roman" w:hAnsi="Palatino Linotype"/>
      <w:b/>
      <w:snapToGrid w:val="0"/>
      <w:color w:val="000000"/>
      <w:szCs w:val="22"/>
      <w:lang w:bidi="en-US"/>
    </w:rPr>
  </w:style>
  <w:style w:type="character" w:customStyle="1" w:styleId="Heading5Char">
    <w:name w:val="Heading 5 Char"/>
    <w:basedOn w:val="DefaultParagraphFont"/>
    <w:link w:val="Heading5"/>
    <w:uiPriority w:val="9"/>
    <w:rsid w:val="00460490"/>
    <w:rPr>
      <w:rFonts w:ascii="Arial" w:eastAsiaTheme="minorHAnsi" w:hAnsi="Arial" w:cs="Arial"/>
      <w:b/>
      <w:bCs/>
      <w:color w:val="000000" w:themeColor="text1"/>
      <w:sz w:val="24"/>
      <w:szCs w:val="24"/>
      <w:lang w:eastAsia="en-US"/>
    </w:rPr>
  </w:style>
  <w:style w:type="character" w:styleId="Emphasis">
    <w:name w:val="Emphasis"/>
    <w:basedOn w:val="DefaultParagraphFont"/>
    <w:uiPriority w:val="20"/>
    <w:qFormat/>
    <w:rsid w:val="00460490"/>
    <w:rPr>
      <w:i/>
      <w:iCs/>
    </w:rPr>
  </w:style>
  <w:style w:type="character" w:styleId="Strong">
    <w:name w:val="Strong"/>
    <w:basedOn w:val="DefaultParagraphFont"/>
    <w:uiPriority w:val="22"/>
    <w:qFormat/>
    <w:rsid w:val="00460490"/>
    <w:rPr>
      <w:b/>
      <w:bCs/>
    </w:rPr>
  </w:style>
  <w:style w:type="paragraph" w:styleId="Revision">
    <w:name w:val="Revision"/>
    <w:hidden/>
    <w:uiPriority w:val="99"/>
    <w:semiHidden/>
    <w:rsid w:val="00460490"/>
    <w:rPr>
      <w:rFonts w:asciiTheme="minorHAnsi" w:eastAsiaTheme="minorHAnsi" w:hAnsiTheme="minorHAnsi" w:cstheme="minorBidi"/>
      <w:sz w:val="24"/>
      <w:szCs w:val="24"/>
      <w:lang w:eastAsia="en-US"/>
    </w:rPr>
  </w:style>
  <w:style w:type="paragraph" w:customStyle="1" w:styleId="Default">
    <w:name w:val="Default"/>
    <w:link w:val="DefaultChar"/>
    <w:rsid w:val="00460490"/>
    <w:pPr>
      <w:autoSpaceDE w:val="0"/>
      <w:autoSpaceDN w:val="0"/>
      <w:adjustRightInd w:val="0"/>
    </w:pPr>
    <w:rPr>
      <w:rFonts w:ascii="Arial" w:eastAsiaTheme="minorHAnsi" w:hAnsi="Arial" w:cs="Arial"/>
      <w:color w:val="000000"/>
      <w:sz w:val="24"/>
      <w:szCs w:val="24"/>
      <w:lang w:eastAsia="en-US"/>
    </w:rPr>
  </w:style>
  <w:style w:type="character" w:customStyle="1" w:styleId="DefaultChar">
    <w:name w:val="Default Char"/>
    <w:basedOn w:val="DefaultParagraphFont"/>
    <w:link w:val="Default"/>
    <w:rsid w:val="00460490"/>
    <w:rPr>
      <w:rFonts w:ascii="Arial" w:eastAsiaTheme="minorHAnsi" w:hAnsi="Arial" w:cs="Arial"/>
      <w:color w:val="000000"/>
      <w:sz w:val="24"/>
      <w:szCs w:val="24"/>
      <w:lang w:eastAsia="en-US"/>
    </w:rPr>
  </w:style>
  <w:style w:type="paragraph" w:customStyle="1" w:styleId="EndNoteBibliographyTitle">
    <w:name w:val="EndNote Bibliography Title"/>
    <w:basedOn w:val="Normal"/>
    <w:link w:val="EndNoteBibliographyTitleChar"/>
    <w:rsid w:val="00460490"/>
    <w:pPr>
      <w:spacing w:line="480" w:lineRule="auto"/>
      <w:jc w:val="center"/>
    </w:pPr>
    <w:rPr>
      <w:rFonts w:ascii="Calibri" w:eastAsiaTheme="minorHAnsi" w:hAnsi="Calibri" w:cs="Calibri"/>
      <w:sz w:val="28"/>
    </w:rPr>
  </w:style>
  <w:style w:type="character" w:customStyle="1" w:styleId="EndNoteBibliographyTitleChar">
    <w:name w:val="EndNote Bibliography Title Char"/>
    <w:basedOn w:val="DefaultParagraphFont"/>
    <w:link w:val="EndNoteBibliographyTitle"/>
    <w:rsid w:val="00460490"/>
    <w:rPr>
      <w:rFonts w:eastAsiaTheme="minorHAnsi" w:cs="Calibri"/>
      <w:sz w:val="28"/>
      <w:szCs w:val="24"/>
      <w:lang w:eastAsia="en-US"/>
    </w:rPr>
  </w:style>
  <w:style w:type="paragraph" w:customStyle="1" w:styleId="EndNoteBibliography">
    <w:name w:val="EndNote Bibliography"/>
    <w:basedOn w:val="Normal"/>
    <w:link w:val="EndNoteBibliographyChar"/>
    <w:rsid w:val="00460490"/>
    <w:rPr>
      <w:rFonts w:ascii="Calibri" w:eastAsiaTheme="minorHAnsi" w:hAnsi="Calibri" w:cs="Calibri"/>
      <w:sz w:val="28"/>
    </w:rPr>
  </w:style>
  <w:style w:type="character" w:customStyle="1" w:styleId="EndNoteBibliographyChar">
    <w:name w:val="EndNote Bibliography Char"/>
    <w:basedOn w:val="DefaultParagraphFont"/>
    <w:link w:val="EndNoteBibliography"/>
    <w:rsid w:val="00460490"/>
    <w:rPr>
      <w:rFonts w:eastAsiaTheme="minorHAnsi" w:cs="Calibri"/>
      <w:sz w:val="28"/>
      <w:szCs w:val="24"/>
      <w:lang w:eastAsia="en-US"/>
    </w:rPr>
  </w:style>
  <w:style w:type="paragraph" w:styleId="Subtitle">
    <w:name w:val="Subtitle"/>
    <w:basedOn w:val="Normal"/>
    <w:link w:val="SubtitleChar"/>
    <w:qFormat/>
    <w:rsid w:val="00460490"/>
    <w:pPr>
      <w:spacing w:line="480" w:lineRule="auto"/>
    </w:pPr>
    <w:rPr>
      <w:rFonts w:ascii="Arial" w:hAnsi="Arial" w:cs="Arial"/>
      <w:b/>
      <w:bCs/>
    </w:rPr>
  </w:style>
  <w:style w:type="character" w:customStyle="1" w:styleId="SubtitleChar">
    <w:name w:val="Subtitle Char"/>
    <w:basedOn w:val="DefaultParagraphFont"/>
    <w:link w:val="Subtitle"/>
    <w:rsid w:val="00460490"/>
    <w:rPr>
      <w:rFonts w:ascii="Arial" w:eastAsia="Times New Roman" w:hAnsi="Arial" w:cs="Arial"/>
      <w:b/>
      <w:bCs/>
      <w:sz w:val="24"/>
      <w:szCs w:val="24"/>
      <w:lang w:eastAsia="en-US"/>
    </w:rPr>
  </w:style>
  <w:style w:type="paragraph" w:styleId="Caption">
    <w:name w:val="caption"/>
    <w:basedOn w:val="Normal"/>
    <w:next w:val="Normal"/>
    <w:uiPriority w:val="35"/>
    <w:unhideWhenUsed/>
    <w:qFormat/>
    <w:rsid w:val="00460490"/>
    <w:pPr>
      <w:spacing w:after="200" w:line="480" w:lineRule="auto"/>
    </w:pPr>
    <w:rPr>
      <w:rFonts w:asciiTheme="minorHAnsi" w:eastAsiaTheme="minorHAnsi" w:hAnsiTheme="minorHAnsi" w:cstheme="minorBidi"/>
      <w:i/>
      <w:iCs/>
      <w:color w:val="44546A" w:themeColor="text2"/>
      <w:sz w:val="18"/>
      <w:szCs w:val="18"/>
    </w:rPr>
  </w:style>
  <w:style w:type="numbering" w:customStyle="1" w:styleId="CurrentList1">
    <w:name w:val="Current List1"/>
    <w:uiPriority w:val="99"/>
    <w:rsid w:val="00460490"/>
    <w:pPr>
      <w:numPr>
        <w:numId w:val="5"/>
      </w:numPr>
    </w:pPr>
  </w:style>
  <w:style w:type="character" w:customStyle="1" w:styleId="anchor-text">
    <w:name w:val="anchor-text"/>
    <w:basedOn w:val="DefaultParagraphFont"/>
    <w:rsid w:val="00460490"/>
  </w:style>
  <w:style w:type="character" w:styleId="FootnoteReference">
    <w:name w:val="footnote reference"/>
    <w:basedOn w:val="DefaultParagraphFont"/>
    <w:uiPriority w:val="99"/>
    <w:semiHidden/>
    <w:unhideWhenUsed/>
    <w:rsid w:val="00787B75"/>
    <w:rPr>
      <w:vertAlign w:val="superscript"/>
    </w:rPr>
  </w:style>
  <w:style w:type="character" w:customStyle="1" w:styleId="Heading6Char">
    <w:name w:val="Heading 6 Char"/>
    <w:basedOn w:val="DefaultParagraphFont"/>
    <w:link w:val="Heading6"/>
    <w:uiPriority w:val="9"/>
    <w:rsid w:val="00FF4924"/>
    <w:rPr>
      <w:rFonts w:ascii="Times New Roman" w:eastAsiaTheme="majorEastAsia" w:hAnsi="Times New Roman" w:cstheme="majorBidi"/>
      <w:b/>
      <w:iCs/>
      <w:sz w:val="24"/>
      <w:szCs w:val="24"/>
      <w:lang w:eastAsia="en-US"/>
    </w:rPr>
  </w:style>
  <w:style w:type="paragraph" w:styleId="Title">
    <w:name w:val="Title"/>
    <w:basedOn w:val="Normal"/>
    <w:next w:val="Normal"/>
    <w:link w:val="TitleChar"/>
    <w:uiPriority w:val="10"/>
    <w:qFormat/>
    <w:rsid w:val="00FF4924"/>
    <w:pPr>
      <w:suppressLineNumbers/>
      <w:spacing w:before="240" w:after="360"/>
      <w:jc w:val="center"/>
    </w:pPr>
    <w:rPr>
      <w:b/>
      <w:sz w:val="32"/>
      <w:szCs w:val="32"/>
    </w:rPr>
  </w:style>
  <w:style w:type="character" w:customStyle="1" w:styleId="TitleChar">
    <w:name w:val="Title Char"/>
    <w:basedOn w:val="DefaultParagraphFont"/>
    <w:link w:val="Title"/>
    <w:uiPriority w:val="10"/>
    <w:rsid w:val="00FF4924"/>
    <w:rPr>
      <w:rFonts w:ascii="Times New Roman" w:eastAsia="Times New Roman" w:hAnsi="Times New Roman"/>
      <w:b/>
      <w:sz w:val="32"/>
      <w:szCs w:val="32"/>
      <w:lang w:eastAsia="en-US"/>
    </w:rPr>
  </w:style>
  <w:style w:type="paragraph" w:styleId="NoSpacing">
    <w:name w:val="No Spacing"/>
    <w:uiPriority w:val="99"/>
    <w:unhideWhenUsed/>
    <w:qFormat/>
    <w:rsid w:val="00FF4924"/>
    <w:pPr>
      <w:spacing w:before="120"/>
    </w:pPr>
    <w:rPr>
      <w:rFonts w:ascii="Times New Roman" w:eastAsia="Times New Roman" w:hAnsi="Times New Roman"/>
      <w:sz w:val="24"/>
      <w:szCs w:val="24"/>
      <w:lang w:eastAsia="en-US"/>
    </w:rPr>
  </w:style>
  <w:style w:type="paragraph" w:customStyle="1" w:styleId="AuthorList">
    <w:name w:val="Author List"/>
    <w:aliases w:val="Keywords,Abstract"/>
    <w:basedOn w:val="Subtitle"/>
    <w:next w:val="Normal"/>
    <w:uiPriority w:val="1"/>
    <w:qFormat/>
    <w:rsid w:val="00FF4924"/>
    <w:pPr>
      <w:spacing w:before="240" w:after="240" w:line="240" w:lineRule="auto"/>
    </w:pPr>
    <w:rPr>
      <w:rFonts w:ascii="Times New Roman" w:hAnsi="Times New Roman" w:cs="Times New Roman"/>
      <w:bCs w:val="0"/>
    </w:rPr>
  </w:style>
  <w:style w:type="character" w:styleId="SubtleEmphasis">
    <w:name w:val="Subtle Emphasis"/>
    <w:basedOn w:val="DefaultParagraphFont"/>
    <w:uiPriority w:val="19"/>
    <w:qFormat/>
    <w:rsid w:val="00FF4924"/>
    <w:rPr>
      <w:rFonts w:ascii="Times New Roman" w:hAnsi="Times New Roman"/>
      <w:i/>
      <w:iCs/>
      <w:color w:val="404040" w:themeColor="text1" w:themeTint="BF"/>
    </w:rPr>
  </w:style>
  <w:style w:type="character" w:styleId="IntenseEmphasis">
    <w:name w:val="Intense Emphasis"/>
    <w:basedOn w:val="DefaultParagraphFont"/>
    <w:uiPriority w:val="21"/>
    <w:unhideWhenUsed/>
    <w:rsid w:val="00FF4924"/>
    <w:rPr>
      <w:rFonts w:ascii="Times New Roman" w:hAnsi="Times New Roman"/>
      <w:i/>
      <w:iCs/>
      <w:color w:val="auto"/>
    </w:rPr>
  </w:style>
  <w:style w:type="paragraph" w:styleId="Quote">
    <w:name w:val="Quote"/>
    <w:basedOn w:val="Normal"/>
    <w:next w:val="Normal"/>
    <w:link w:val="QuoteChar"/>
    <w:uiPriority w:val="29"/>
    <w:qFormat/>
    <w:rsid w:val="00FF4924"/>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F4924"/>
    <w:rPr>
      <w:rFonts w:ascii="Times New Roman" w:eastAsia="Times New Roman" w:hAnsi="Times New Roman"/>
      <w:i/>
      <w:iCs/>
      <w:color w:val="404040" w:themeColor="text1" w:themeTint="BF"/>
      <w:sz w:val="24"/>
      <w:szCs w:val="24"/>
      <w:lang w:eastAsia="en-US"/>
    </w:rPr>
  </w:style>
  <w:style w:type="character" w:styleId="IntenseReference">
    <w:name w:val="Intense Reference"/>
    <w:basedOn w:val="DefaultParagraphFont"/>
    <w:uiPriority w:val="32"/>
    <w:qFormat/>
    <w:rsid w:val="00FF4924"/>
    <w:rPr>
      <w:b/>
      <w:bCs/>
      <w:smallCaps/>
      <w:color w:val="auto"/>
      <w:spacing w:val="5"/>
    </w:rPr>
  </w:style>
  <w:style w:type="character" w:styleId="BookTitle">
    <w:name w:val="Book Title"/>
    <w:basedOn w:val="DefaultParagraphFont"/>
    <w:uiPriority w:val="33"/>
    <w:qFormat/>
    <w:rsid w:val="00FF4924"/>
    <w:rPr>
      <w:rFonts w:ascii="Times New Roman" w:hAnsi="Times New Roman"/>
      <w:b/>
      <w:bCs/>
      <w:i/>
      <w:iCs/>
      <w:spacing w:val="5"/>
    </w:rPr>
  </w:style>
  <w:style w:type="numbering" w:customStyle="1" w:styleId="Headings">
    <w:name w:val="Headings"/>
    <w:uiPriority w:val="99"/>
    <w:rsid w:val="00FF4924"/>
  </w:style>
  <w:style w:type="paragraph" w:customStyle="1" w:styleId="TableParagraph">
    <w:name w:val="Table Paragraph"/>
    <w:basedOn w:val="Normal"/>
    <w:uiPriority w:val="1"/>
    <w:qFormat/>
    <w:rsid w:val="00FF4924"/>
    <w:pPr>
      <w:widowControl w:val="0"/>
      <w:autoSpaceDE w:val="0"/>
      <w:autoSpaceDN w:val="0"/>
    </w:pPr>
    <w:rPr>
      <w:sz w:val="22"/>
      <w:lang w:bidi="en-US"/>
    </w:rPr>
  </w:style>
  <w:style w:type="character" w:customStyle="1" w:styleId="MDPI22heading2Char">
    <w:name w:val="MDPI_2.2_heading2 Char"/>
    <w:basedOn w:val="DefaultParagraphFont"/>
    <w:link w:val="MDPI22heading2"/>
    <w:rsid w:val="00E71E3B"/>
    <w:rPr>
      <w:rFonts w:ascii="Palatino Linotype" w:eastAsia="Times New Roman" w:hAnsi="Palatino Linotype"/>
      <w:i/>
      <w:noProof/>
      <w:snapToGrid w:val="0"/>
      <w:color w:val="000000"/>
      <w:szCs w:val="22"/>
      <w:lang w:eastAsia="de-DE" w:bidi="en-US"/>
    </w:rPr>
  </w:style>
  <w:style w:type="character" w:customStyle="1" w:styleId="authors-list-item">
    <w:name w:val="authors-list-item"/>
    <w:basedOn w:val="DefaultParagraphFont"/>
    <w:rsid w:val="00FF4924"/>
  </w:style>
  <w:style w:type="character" w:customStyle="1" w:styleId="author-sup-separator">
    <w:name w:val="author-sup-separator"/>
    <w:basedOn w:val="DefaultParagraphFont"/>
    <w:rsid w:val="00FF4924"/>
  </w:style>
  <w:style w:type="table" w:customStyle="1" w:styleId="2">
    <w:name w:val="2"/>
    <w:basedOn w:val="TableNormal"/>
    <w:rsid w:val="00FF4924"/>
    <w:pPr>
      <w:spacing w:before="120"/>
    </w:pPr>
    <w:rPr>
      <w:rFonts w:ascii="Times New Roman" w:eastAsia="Times New Roman" w:hAnsi="Times New Roman"/>
      <w:sz w:val="24"/>
      <w:szCs w:val="24"/>
      <w:lang w:eastAsia="en-US"/>
    </w:rPr>
    <w:tblPr>
      <w:tblStyleRowBandSize w:val="1"/>
      <w:tblStyleColBandSize w:val="1"/>
    </w:tblPr>
  </w:style>
  <w:style w:type="table" w:customStyle="1" w:styleId="1">
    <w:name w:val="1"/>
    <w:basedOn w:val="TableNormal"/>
    <w:rsid w:val="00FF4924"/>
    <w:pPr>
      <w:spacing w:before="120"/>
    </w:pPr>
    <w:rPr>
      <w:rFonts w:ascii="Times New Roman" w:eastAsia="Times New Roman" w:hAnsi="Times New Roman"/>
      <w:sz w:val="24"/>
      <w:szCs w:val="24"/>
      <w:lang w:eastAsia="en-US"/>
    </w:rPr>
    <w:tblPr>
      <w:tblStyleRowBandSize w:val="1"/>
      <w:tblStyleColBandSize w:val="1"/>
    </w:tblPr>
  </w:style>
  <w:style w:type="numbering" w:customStyle="1" w:styleId="CurrentList2">
    <w:name w:val="Current List2"/>
    <w:uiPriority w:val="99"/>
    <w:rsid w:val="00FF4924"/>
    <w:pPr>
      <w:numPr>
        <w:numId w:val="73"/>
      </w:numPr>
    </w:pPr>
  </w:style>
  <w:style w:type="numbering" w:customStyle="1" w:styleId="CurrentList3">
    <w:name w:val="Current List3"/>
    <w:uiPriority w:val="99"/>
    <w:rsid w:val="00FF4924"/>
    <w:pPr>
      <w:numPr>
        <w:numId w:val="74"/>
      </w:numPr>
    </w:pPr>
  </w:style>
  <w:style w:type="numbering" w:customStyle="1" w:styleId="CurrentList4">
    <w:name w:val="Current List4"/>
    <w:uiPriority w:val="99"/>
    <w:rsid w:val="00FF4924"/>
    <w:pPr>
      <w:numPr>
        <w:numId w:val="7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2793497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comments" Target="comments.xml"/><Relationship Id="rId26" Type="http://schemas.openxmlformats.org/officeDocument/2006/relationships/hyperlink" Target="https://www.healthyplace.com/blogs/bingeeatingrecovery/2017/05/letting-go-of-shame-during-binge-eating-disorder-recovery" TargetMode="External"/><Relationship Id="rId3" Type="http://schemas.openxmlformats.org/officeDocument/2006/relationships/styles" Target="styles.xml"/><Relationship Id="rId21" Type="http://schemas.microsoft.com/office/2018/08/relationships/commentsExtensible" Target="commentsExtensible.xml"/><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2.tiff"/><Relationship Id="rId17" Type="http://schemas.openxmlformats.org/officeDocument/2006/relationships/footer" Target="footer2.xml"/><Relationship Id="rId25" Type="http://schemas.openxmlformats.org/officeDocument/2006/relationships/hyperlink" Target="https://www.nytimes.com/2016/03/15/health/eating-disorders-anorexia-bulimia-treatment-centers.html"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microsoft.com/office/2016/09/relationships/commentsIds" Target="commentsIds.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eport.nih.gov" TargetMode="External"/><Relationship Id="rId24" Type="http://schemas.openxmlformats.org/officeDocument/2006/relationships/hyperlink" Target="https://www.aedweb.org/aedold/about/fellows" TargetMode="Externa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www.aedweb.org/about-aed/honors-awards" TargetMode="External"/><Relationship Id="rId28" Type="http://schemas.openxmlformats.org/officeDocument/2006/relationships/header" Target="header4.xml"/><Relationship Id="rId10" Type="http://schemas.openxmlformats.org/officeDocument/2006/relationships/hyperlink" Target="mailto:brenna@nourishedrfi.org" TargetMode="External"/><Relationship Id="rId19" Type="http://schemas.microsoft.com/office/2011/relationships/commentsExtended" Target="commentsExtended.xml"/><Relationship Id="rId31"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mailto:hzwickey@nunm.edu" TargetMode="Externa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hyperlink" Target="https://www.drugabuse.gov/publications/principles-drug-addiction-treatment-research-based-guide-third-edition" TargetMode="External"/><Relationship Id="rId30" Type="http://schemas.openxmlformats.org/officeDocument/2006/relationships/footer" Target="footer3.xml"/><Relationship Id="rId35" Type="http://schemas.openxmlformats.org/officeDocument/2006/relationships/theme" Target="theme/theme1.xml"/><Relationship Id="rId8"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brennabray/Downloads/ijerph-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9315B9-F737-1647-BD26-F7CF9BEEC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ijerph-template.dot</Template>
  <TotalTime>90</TotalTime>
  <Pages>66</Pages>
  <Words>36751</Words>
  <Characters>209484</Characters>
  <Application>Microsoft Office Word</Application>
  <DocSecurity>0</DocSecurity>
  <Lines>1745</Lines>
  <Paragraphs>491</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245744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Microsoft Office User</dc:creator>
  <cp:keywords/>
  <dc:description/>
  <cp:lastModifiedBy>Brenna Bray</cp:lastModifiedBy>
  <cp:revision>6</cp:revision>
  <dcterms:created xsi:type="dcterms:W3CDTF">2024-12-10T10:14:00Z</dcterms:created>
  <dcterms:modified xsi:type="dcterms:W3CDTF">2025-01-14T15:30:00Z</dcterms:modified>
</cp:coreProperties>
</file>